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a0e0" w14:paraId="f25a0e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73E26">
        <w:t>453</w:t>
      </w:r>
      <w:r w:rsidR="0039730F">
        <w:t>/2017-</w:t>
      </w:r>
      <w:r w:rsidR="00C6393F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73E26">
        <w:t>ZADARSKI ŠPORT d.o.o. u likvidaciji, Zadar, Bruna Bušića bb, OIB: 98185775176</w:t>
      </w:r>
      <w:r>
        <w:t xml:space="preserve">, zastupanom po </w:t>
      </w:r>
      <w:r w:rsidR="00373E26" w:rsidRPr="00373E26">
        <w:rPr>
          <w:lang w:val="en-AU"/>
        </w:rPr>
        <w:t>likvidatoru Mirku Jošiću iz Zadra</w:t>
      </w:r>
      <w:r>
        <w:t xml:space="preserve">,  </w:t>
      </w:r>
      <w:r w:rsidR="00C6393F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6393F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6393F" w:rsidRPr="00C6393F">
        <w:rPr>
          <w:b/>
        </w:rPr>
        <w:t>18.</w:t>
      </w:r>
      <w:r w:rsidR="00372EF1" w:rsidRPr="00C6393F">
        <w:rPr>
          <w:b/>
        </w:rPr>
        <w:t xml:space="preserve"> </w:t>
      </w:r>
      <w:r w:rsidR="0039730F" w:rsidRPr="00C6393F">
        <w:rPr>
          <w:b/>
        </w:rPr>
        <w:t>siječnja 2018</w:t>
      </w:r>
      <w:r w:rsidR="00A67650" w:rsidRPr="00C6393F">
        <w:rPr>
          <w:b/>
        </w:rPr>
        <w:t xml:space="preserve">. u </w:t>
      </w:r>
      <w:r w:rsidR="00C6393F" w:rsidRPr="00C6393F">
        <w:rPr>
          <w:b/>
        </w:rPr>
        <w:t>8,45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373E26">
        <w:t>Mirko Jošić</w:t>
      </w:r>
      <w:r w:rsidR="00826F59">
        <w:t xml:space="preserve"> iz </w:t>
      </w:r>
      <w:r w:rsidR="00653FE1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373E26" w:rsidRPr="00373E26">
        <w:t>Mirko Jošić</w:t>
      </w:r>
      <w:r w:rsidR="00653FE1">
        <w:t xml:space="preserve"> iz Zadra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C6393F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6393F">
        <w:t xml:space="preserve">skrećenog </w:t>
      </w:r>
      <w:r w:rsidR="00C6393F" w:rsidRPr="004E0D54">
        <w:t xml:space="preserve">stečajnog postupka nad stečajnim dužnikom </w:t>
      </w:r>
      <w:r w:rsidR="00C6393F">
        <w:t xml:space="preserve">ZADARSKI ŠPORT d.o.o. u likvidaciji, Zadar. Postupajući po prijedlogu sud je objavio oglas u smislu odredbe članka 430. Stečajnog zakona postupajući temeljem kojeg je Republika Hrvatska, Ministarstvo financija, Porezna uprava, Područni ured Dalmacija podnijela prijedlog za pokretanje stečajnog postupka te je rješenjem 6 St-260/17-8 od 27. rujna 2017. obustavljen skraćeni stečajni postupak. </w:t>
      </w: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C6393F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6393F">
        <w:t>prosinca</w:t>
      </w:r>
      <w:r>
        <w:t xml:space="preserve"> 2017.</w:t>
      </w:r>
    </w:p>
    <w:p w:rsidRDefault="00A576FE" w:rsidP="00A576FE" w:rsidR="00A576FE"/>
    <w:p w:rsidRDefault="00524FF0" w:rsidP="00524FF0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73E26" w:rsidRPr="00373E26">
        <w:rPr>
          <w:lang w:val="en-AU"/>
        </w:rPr>
        <w:t>Mirku Jošiću iz Zadra</w:t>
      </w:r>
      <w:r w:rsidR="00826F59">
        <w:t xml:space="preserve">, </w:t>
      </w:r>
      <w:r w:rsidR="00373E26">
        <w:t>Ulica Franje Petrića 3/C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FE1" w:rsidP="00AA1AD1" w:rsidR="00653FE1">
      <w:r>
        <w:separator/>
      </w:r>
    </w:p>
  </w:endnote>
  <w:endnote w:id="0" w:type="continuationSeparator">
    <w:p w:rsidRDefault="00653FE1" w:rsidP="00AA1AD1" w:rsidR="0065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FE1" w:rsidP="00AA1AD1" w:rsidR="00653FE1">
      <w:r>
        <w:separator/>
      </w:r>
    </w:p>
  </w:footnote>
  <w:footnote w:id="0" w:type="continuationSeparator">
    <w:p w:rsidRDefault="00653FE1" w:rsidP="00AA1AD1" w:rsidR="00653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FE1" w:rsidP="003C6ABB" w:rsidR="00653FE1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332E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373E26">
      <w:t>453/2017-</w:t>
    </w:r>
    <w:r w:rsidR="00C6393F">
      <w:t>2</w:t>
    </w:r>
  </w:p>
  <w:p w:rsidRDefault="00653FE1" w:rsidR="00653FE1">
    <w:pPr>
      <w:pStyle w:val="Zaglavlje"/>
      <w:jc w:val="center"/>
    </w:pPr>
  </w:p>
  <w:p w:rsidRDefault="00653FE1" w:rsidR="00653F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32E9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ZADARSKI ŠPORT d.o.o. u likvidaciji</izvorni_sadrzaj>
    <derivirana_varijabla naziv="DomainObject.Predmet.ProtustrankaFormated_1">  ZADARSKI ŠPORT d.o.o. u likvidaciji</derivirana_varijabla>
  </DomainObject.Predmet.ProtustrankaFormated>
  <DomainObject.Predmet.ProtustrankaFormatedOIB>
    <izvorni_sadrzaj>  ZADARSKI ŠPORT d.o.o. u likvidaciji, OIB 98185775176</izvorni_sadrzaj>
    <derivirana_varijabla naziv="DomainObject.Predmet.ProtustrankaFormatedOIB_1">  ZADARSKI ŠPORT d.o.o. u likvidaciji, OIB 98185775176</derivirana_varijabla>
  </DomainObject.Predmet.ProtustrankaFormatedOIB>
  <DomainObject.Predmet.ProtustrankaFormatedWithAdress>
    <izvorni_sadrzaj> ZADARSKI ŠPORT d.o.o. u likvidaciji, Bruna Bušića/bb, 23000 Zadar</izvorni_sadrzaj>
    <derivirana_varijabla naziv="DomainObject.Predmet.ProtustrankaFormatedWithAdress_1"> ZADARSKI ŠPORT d.o.o. u likvidaciji, Bruna Bušića/bb, 23000 Zadar</derivirana_varijabla>
  </DomainObject.Predmet.ProtustrankaFormatedWithAdress>
  <DomainObject.Predmet.ProtustrankaFormatedWithAdressOIB>
    <izvorni_sadrzaj> ZADARSKI ŠPORT d.o.o. u likvidaciji, OIB 98185775176, Bruna Bušića/bb, 23000 Zadar</izvorni_sadrzaj>
    <derivirana_varijabla naziv="DomainObject.Predmet.ProtustrankaFormatedWithAdressOIB_1"> ZADARSKI ŠPORT d.o.o. u likvidaciji, OIB 98185775176, Bruna Bušića/bb, 23000 Zadar</derivirana_varijabla>
  </DomainObject.Predmet.ProtustrankaFormatedWithAdressOIB>
  <DomainObject.Predmet.ProtustrankaWithAdress>
    <izvorni_sadrzaj>ZADARSKI ŠPORT d.o.o. u likvidaciji Bruna Bušića/bb, 23000 Zadar</izvorni_sadrzaj>
    <derivirana_varijabla naziv="DomainObject.Predmet.ProtustrankaWithAdress_1">ZADARSKI ŠPORT d.o.o. u likvidaciji Bruna Bušića/bb, 23000 Zadar</derivirana_varijabla>
  </DomainObject.Predmet.ProtustrankaWithAdress>
  <DomainObject.Predmet.ProtustrankaWithAdressOIB>
    <izvorni_sadrzaj>ZADARSKI ŠPORT d.o.o. u likvidaciji, OIB 98185775176, Bruna Bušića/bb, 23000 Zadar</izvorni_sadrzaj>
    <derivirana_varijabla naziv="DomainObject.Predmet.ProtustrankaWithAdressOIB_1">ZADARSKI ŠPORT d.o.o. u likvidaciji, OIB 98185775176, Bruna Bušića/bb, 23000 Zadar</derivirana_varijabla>
  </DomainObject.Predmet.ProtustrankaWithAdressOIB>
  <DomainObject.Predmet.ProtustrankaNazivFormated>
    <izvorni_sadrzaj>ZADARSKI ŠPORT d.o.o. u likvidaciji</izvorni_sadrzaj>
    <derivirana_varijabla naziv="DomainObject.Predmet.ProtustrankaNazivFormated_1">ZADARSKI ŠPORT d.o.o. u likvidaciji</derivirana_varijabla>
  </DomainObject.Predmet.ProtustrankaNazivFormated>
  <DomainObject.Predmet.ProtustrankaNazivFormatedOIB>
    <izvorni_sadrzaj>ZADARSKI ŠPORT d.o.o. u likvidaciji, OIB 98185775176</izvorni_sadrzaj>
    <derivirana_varijabla naziv="DomainObject.Predmet.ProtustrankaNazivFormatedOIB_1">ZADARSKI ŠPORT d.o.o. u likvidaciji, OIB 98185775176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ZADARSKI ŠPORT d.o.o. u likvidaciji</item>
    </izvorni_sadrzaj>
    <derivirana_varijabla naziv="DomainObject.Predmet.ProtuStrankaListFormated_1">
      <item>ZADARSKI ŠPORT d.o.o. u likvidaciji</item>
    </derivirana_varijabla>
  </DomainObject.Predmet.ProtuStrankaListFormated>
  <DomainObject.Predmet.ProtuStrankaListFormatedOIB>
    <izvorni_sadrzaj>
      <item>ZADARSKI ŠPORT d.o.o. u likvidaciji, OIB 98185775176</item>
    </izvorni_sadrzaj>
    <derivirana_varijabla naziv="DomainObject.Predmet.ProtuStrankaListFormatedOIB_1">
      <item>ZADARSKI ŠPORT d.o.o. u likvidaciji, OIB 98185775176</item>
    </derivirana_varijabla>
  </DomainObject.Predmet.ProtuStrankaListFormatedOIB>
  <DomainObject.Predmet.ProtuStrankaListFormatedWithAdress>
    <izvorni_sadrzaj>
      <item>ZADARSKI ŠPORT d.o.o. u likvidaciji, Bruna Bušića/bb, 23000 Zadar</item>
    </izvorni_sadrzaj>
    <derivirana_varijabla naziv="DomainObject.Predmet.ProtuStrankaListFormatedWithAdress_1">
      <item>ZADARSKI ŠPORT d.o.o. u likvidaciji, Bruna Bušića/bb, 23000 Zadar</item>
    </derivirana_varijabla>
  </DomainObject.Predmet.ProtuStrankaListFormatedWithAdress>
  <DomainObject.Predmet.ProtuStrankaListFormatedWithAdressOIB>
    <izvorni_sadrzaj>
      <item>ZADARSKI ŠPORT d.o.o. u likvidaciji, OIB 98185775176, Bruna Bušića/bb, 23000 Zadar</item>
    </izvorni_sadrzaj>
    <derivirana_varijabla naziv="DomainObject.Predmet.ProtuStrankaListFormatedWithAdressOIB_1">
      <item>ZADARSKI ŠPORT d.o.o. u likvidaciji, OIB 98185775176, Bruna Bušića/bb, 23000 Zadar</item>
    </derivirana_varijabla>
  </DomainObject.Predmet.ProtuStrankaListFormatedWithAdressOIB>
  <DomainObject.Predmet.ProtuStrankaListNazivFormated>
    <izvorni_sadrzaj>
      <item>ZADARSKI ŠPORT d.o.o. u likvidaciji</item>
    </izvorni_sadrzaj>
    <derivirana_varijabla naziv="DomainObject.Predmet.ProtuStrankaListNazivFormated_1">
      <item>ZADARSKI ŠPORT d.o.o. u likvidaciji</item>
    </derivirana_varijabla>
  </DomainObject.Predmet.ProtuStrankaListNazivFormated>
  <DomainObject.Predmet.ProtuStrankaListNazivFormatedOIB>
    <izvorni_sadrzaj>
      <item>ZADARSKI ŠPORT d.o.o. u likvidaciji, OIB 98185775176</item>
    </izvorni_sadrzaj>
    <derivirana_varijabla naziv="DomainObject.Predmet.ProtuStrankaListNazivFormatedOIB_1">
      <item>ZADARSKI ŠPORT d.o.o. u likvidaciji, OIB 98185775176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ZADARSKI ŠPORT d.o.o. u likvidaciji</izvorni_sadrzaj>
    <derivirana_varijabla naziv="DomainObject.Predmet.ProtustrankaIDrugi_1">ZADARSKI ŠPORT d.o.o.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ZADARSKI ŠPORT d.o.o. u likvidaciji, OIB 98185775176, Bruna Bušića/bb, 23000 Zadar</izvorni_sadrzaj>
    <derivirana_varijabla naziv="DomainObject.Predmet.ProtustrankaIDrugiAdressOIB_1">ZADARSKI ŠPORT d.o.o. u likvidaciji, OIB 98185775176, Bruna Bušića/bb,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ZADARSKI ŠPORT d.o.o. u likvidaciji</item>
      <item>FINA</item>
    </izvorni_sadrzaj>
    <derivirana_varijabla naziv="DomainObject.Predmet.SudioniciListNaziv_1">
      <item>ZADARSKI ŠPORT d.o.o. u likvidaciji</item>
      <item>FINA</item>
    </derivirana_varijabla>
  </DomainObject.Predmet.SudioniciListNaziv>
  <DomainObject.Predmet.SudioniciListAdressOIB>
    <izvorni_sadrzaj>
      <item>ZADARSKI ŠPORT d.o.o. u likvidaciji, OIB 98185775176, Bruna Bušića/bb,23000 Zadar</item>
      <item>FINA, OIB 85821130368</item>
    </izvorni_sadrzaj>
    <derivirana_varijabla naziv="DomainObject.Predmet.SudioniciListAdressOIB_1">
      <item>ZADARSKI ŠPORT d.o.o. u likvidaciji, OIB 98185775176, Bruna Bušića/bb,23000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98185775176</item>
      <item>, OIB 85821130368</item>
    </izvorni_sadrzaj>
    <derivirana_varijabla naziv="DomainObject.Predmet.SudioniciListNazivOIB_1">
      <item>, OIB 98185775176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179B9-B67B-40DC-966A-2EC801D9D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2614</properties:Characters>
  <properties:Lines>79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2017-11-03T08:30:00Z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2017-12-13T12:04:00Z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