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50b3" w14:paraId="58650b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CE1E98">
        <w:t>3710/16-14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CE1E98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E1E98">
        <w:t xml:space="preserve">Najbolji dan j.d.o.o. za usluge, OIB: 86423825030, Zagreb, Ivane Brlić-Mažuranić </w:t>
      </w:r>
      <w:r w:rsidR="00CE1E98" w:rsidRPr="00CE1E98">
        <w:t>46</w:t>
      </w:r>
      <w:r w:rsidRPr="00CE1E98">
        <w:rPr>
          <w:lang w:val="pt-BR"/>
        </w:rPr>
        <w:t xml:space="preserve">, </w:t>
      </w:r>
      <w:r w:rsidR="00CE1E98" w:rsidRPr="00CE1E98">
        <w:rPr>
          <w:lang w:val="pt-BR"/>
        </w:rPr>
        <w:t>1</w:t>
      </w:r>
      <w:r w:rsidR="00CE1E98">
        <w:rPr>
          <w:lang w:val="pt-BR"/>
        </w:rPr>
        <w:t>9</w:t>
      </w:r>
      <w:r w:rsidR="00CE1E98" w:rsidRPr="00CE1E98">
        <w:rPr>
          <w:lang w:val="pt-BR"/>
        </w:rPr>
        <w:t>. prosinca</w:t>
      </w:r>
      <w:r w:rsidRPr="00CE1E98">
        <w:rPr>
          <w:lang w:val="pt-BR"/>
        </w:rPr>
        <w:t xml:space="preserve"> 2017</w:t>
      </w:r>
      <w:r w:rsidRPr="00CE1E98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665D77">
      <w:pPr>
        <w:ind w:firstLine="708"/>
        <w:jc w:val="both"/>
      </w:pPr>
      <w:r w:rsidRPr="00A93839">
        <w:t xml:space="preserve">I. Otvara se stečajni postupak nad dužnikom </w:t>
      </w:r>
      <w:r w:rsidR="00CE1E98">
        <w:t>Najbolji dan j.d.o.o. za usluge, OIB: 86423825030, Zagreb, Ivane Brlić-Mažuranić 46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 xml:space="preserve">mrežnoj </w:t>
      </w:r>
      <w:r w:rsidR="00CE7E27" w:rsidRPr="00665D77">
        <w:t>stranici</w:t>
      </w:r>
      <w:r w:rsidRPr="00665D77">
        <w:t xml:space="preserve"> e-</w:t>
      </w:r>
      <w:r w:rsidR="00CE7E27" w:rsidRPr="00665D77">
        <w:t>oglasn</w:t>
      </w:r>
      <w:r w:rsidR="009B6435" w:rsidRPr="00665D77">
        <w:t>e</w:t>
      </w:r>
      <w:r w:rsidR="00CE7E27" w:rsidRPr="00665D77">
        <w:t xml:space="preserve"> ploč</w:t>
      </w:r>
      <w:r w:rsidR="009B6435" w:rsidRPr="00665D77">
        <w:t>e</w:t>
      </w:r>
      <w:r w:rsidRPr="00665D77">
        <w:t xml:space="preserve"> Trgovačkog suda u Zagrebu </w:t>
      </w:r>
      <w:r w:rsidR="00CE1E98" w:rsidRPr="00665D77">
        <w:t>19. prosinca</w:t>
      </w:r>
      <w:r w:rsidRPr="00665D77">
        <w:rPr>
          <w:lang w:val="pt-BR"/>
        </w:rPr>
        <w:t xml:space="preserve"> 201</w:t>
      </w:r>
      <w:r w:rsidR="00993073" w:rsidRPr="00665D77">
        <w:rPr>
          <w:lang w:val="pt-BR"/>
        </w:rPr>
        <w:t>7</w:t>
      </w:r>
      <w:r w:rsidRPr="00665D77">
        <w:t xml:space="preserve">. u </w:t>
      </w:r>
      <w:r w:rsidR="00665D77" w:rsidRPr="00665D77">
        <w:t>9</w:t>
      </w:r>
      <w:r w:rsidR="00C70ACC" w:rsidRPr="00665D77">
        <w:t>.0</w:t>
      </w:r>
      <w:r w:rsidR="00DC7C75" w:rsidRPr="00665D77">
        <w:t>0</w:t>
      </w:r>
      <w:r w:rsidRPr="00665D77">
        <w:t xml:space="preserve"> sati.</w:t>
      </w:r>
    </w:p>
    <w:p w:rsidRDefault="00A93839" w:rsidP="00665D77" w:rsidR="00A93839" w:rsidRPr="00665D77">
      <w:pPr>
        <w:ind w:firstLine="708"/>
        <w:jc w:val="both"/>
      </w:pPr>
      <w:r w:rsidRPr="00665D77">
        <w:t xml:space="preserve">II. Za stečajnog upravitelja imenuje se </w:t>
      </w:r>
      <w:r w:rsidR="00665D77">
        <w:t>Tomislav Čoga, OIB: 82870226709, Zagreb, Vranovinski ogranak I 2</w:t>
      </w:r>
      <w:r w:rsidR="009B6435" w:rsidRPr="00843BBB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E1E98">
        <w:t>Najbolji dan j.d.o.o. za usluge, OIB: 86423825030, Zagreb, Ivane Brlić-Mažuranić 46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CE1E98">
        <w:t>Najbolji dan j.d.o.o. za usluge, OIB: 86423825030, Zagreb, Ivane Brlić-Mažuranić 46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</w:t>
      </w:r>
      <w:r w:rsidR="00CE1E98">
        <w:t>444</w:t>
      </w:r>
      <w:r>
        <w:t xml:space="preserve">. st. </w:t>
      </w:r>
      <w:r w:rsidR="00CE1E98">
        <w:t>2</w:t>
      </w:r>
      <w:r>
        <w:t xml:space="preserve">. Stečajnog zakona („Narodne novine“ broj 71/15, dalje: SZ). </w:t>
      </w:r>
    </w:p>
    <w:p w:rsidRDefault="00CE1E98" w:rsidP="00CE1E98" w:rsidR="00CE1E9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335</w:t>
      </w:r>
      <w:r w:rsidRPr="00070D63">
        <w:t xml:space="preserve"> dana, u ukupnom iznosu od </w:t>
      </w:r>
      <w:r>
        <w:t xml:space="preserve">74.359,88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CE1E98" w:rsidR="00CE1E98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CE1E98">
        <w:t>27. rujna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5F6333">
        <w:t xml:space="preserve"> </w:t>
      </w:r>
      <w:r w:rsidR="005F6333" w:rsidRPr="00B564FE">
        <w:t>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  <w:r w:rsidR="00CE1E98">
        <w:t xml:space="preserve">Spisu prileži podnesak MF Porezna uprava, PU Zagreb od 13. srpnja 2017. (list 9 spisa) kojim obavještava sud da su uvidom u Informacijski sustav Porezne uprave utvrdili kako dužnik nema u vlasništvu pokretne niti nepokretne imovine. </w:t>
      </w:r>
    </w:p>
    <w:p w:rsidRDefault="005F6333" w:rsidP="005F6333" w:rsidR="005F6333">
      <w:pPr>
        <w:ind w:firstLine="708"/>
        <w:jc w:val="both"/>
      </w:pPr>
      <w:r w:rsidRPr="002F1A1A">
        <w:t xml:space="preserve">Uvidom u </w:t>
      </w:r>
      <w:r>
        <w:t>dopis FINE od 18. svibnja 2017. (list 6 spisa) utvrđeno je da dužnik na dan 15. svibnja 2017. u Očevidniku redoslijeda osnova za plaćanje imao neizvršene osnove za plaćanje u neprekinutom razdoblju od 957 dana u ukupnom iznosu od 83.246,87 kn.</w:t>
      </w:r>
    </w:p>
    <w:p w:rsidRDefault="005F6333" w:rsidP="005F6333" w:rsidR="005F6333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CE1E98">
        <w:t>29.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CE1E98">
        <w:t>29.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Područni ured Zagreb,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CE1E98">
      <w:pPr>
        <w:jc w:val="center"/>
      </w:pPr>
      <w:r w:rsidRPr="00372077">
        <w:t xml:space="preserve">U </w:t>
      </w:r>
      <w:r w:rsidR="00C12410" w:rsidRPr="00CE1E98">
        <w:t>Zagreb</w:t>
      </w:r>
      <w:r w:rsidR="00CA4E71" w:rsidRPr="00CE1E98">
        <w:t xml:space="preserve">u </w:t>
      </w:r>
      <w:r w:rsidR="00CE1E98" w:rsidRPr="00CE1E98">
        <w:t>19. prosinca</w:t>
      </w:r>
      <w:r w:rsidR="00B6336F" w:rsidRPr="00CE1E98">
        <w:t xml:space="preserve"> </w:t>
      </w:r>
      <w:r w:rsidR="006A7E02" w:rsidRPr="00CE1E98">
        <w:t>2017</w:t>
      </w:r>
      <w:r w:rsidR="00C12410" w:rsidRPr="00CE1E98">
        <w:t>.</w:t>
      </w:r>
    </w:p>
    <w:p w:rsidRDefault="00C12410" w:rsidP="00C12410" w:rsidR="00C12410" w:rsidRPr="00CE1E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1319D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81319D" w:rsidP="00C359B6" w:rsidR="0081319D">
      <w:pPr>
        <w:pStyle w:val="Bezproreda"/>
        <w:ind w:left="4956"/>
        <w:jc w:val="right"/>
      </w:pPr>
      <w:r>
        <w:t>Za točnost otpravka - ovlašteni službenik</w:t>
      </w:r>
    </w:p>
    <w:p w:rsidRDefault="0081319D" w:rsidP="00C359B6" w:rsidR="0081319D">
      <w:pPr>
        <w:pStyle w:val="Bezproreda"/>
        <w:ind w:left="4956"/>
        <w:jc w:val="right"/>
      </w:pPr>
      <w:r>
        <w:t>Karmela Dolenc</w:t>
      </w:r>
    </w:p>
    <w:p w:rsidRDefault="0081319D" w:rsidP="00C12410" w:rsidR="0081319D"/>
    <w:sectPr w:rsidSect="00B83F80" w:rsidR="0081319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1319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E1E98">
          <w:t>3710/16-14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5F6333"/>
    <w:rsid w:val="00603A21"/>
    <w:rsid w:val="00645B73"/>
    <w:rsid w:val="00665D77"/>
    <w:rsid w:val="00693D34"/>
    <w:rsid w:val="006A7E02"/>
    <w:rsid w:val="006F05DF"/>
    <w:rsid w:val="0070027B"/>
    <w:rsid w:val="007859F3"/>
    <w:rsid w:val="007A570C"/>
    <w:rsid w:val="007C030D"/>
    <w:rsid w:val="007E349A"/>
    <w:rsid w:val="0081319D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1E98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3710</izvorni_sadrzaj>
    <derivirana_varijabla naziv="DomainObject.Predmet.Broj_1">3710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St-3710/2016</izvorni_sadrzaj>
    <derivirana_varijabla naziv="DomainObject.Predmet.OznakaBroj_1">St-3710/2016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Najbolji dan j.d.o.o. zastupanog po punomoćniku Mihael Đaniš</izvorni_sadrzaj>
    <derivirana_varijabla naziv="DomainObject.Predmet.ProtustrankaFormated_1">  Najbolji dan j.d.o.o. zastupanog po punomoćniku Mihael Đaniš</derivirana_varijabla>
  </DomainObject.Predmet.ProtustrankaFormated>
  <DomainObject.Predmet.ProtustrankaFormatedOIB>
    <izvorni_sadrzaj>  Najbolji dan j.d.o.o., OIB 86423825030 zastupanog po punomoćniku Mihael Đaniš</izvorni_sadrzaj>
    <derivirana_varijabla naziv="DomainObject.Predmet.ProtustrankaFormatedOIB_1">  Najbolji dan j.d.o.o., OIB 86423825030 zastupanog po punomoćniku Mihael Đaniš</derivirana_varijabla>
  </DomainObject.Predmet.ProtustrankaFormatedOIB>
  <DomainObject.Predmet.ProtustrankaFormatedWithAdress>
    <izvorni_sadrzaj> Najbolji dan j.d.o.o., Ivane Brlić-Mažuranić 46, 10000 Zagreb zastupanog po punomoćniku Mihael Đaniš</izvorni_sadrzaj>
    <derivirana_varijabla naziv="DomainObject.Predmet.ProtustrankaFormatedWithAdress_1"> Najbolji dan j.d.o.o., Ivane Brlić-Mažuranić 46, 10000 Zagreb zastupanog po punomoćniku Mihael Đaniš</derivirana_varijabla>
  </DomainObject.Predmet.ProtustrankaFormatedWithAdress>
  <DomainObject.Predmet.ProtustrankaFormatedWithAdressOIB>
    <izvorni_sadrzaj> Najbolji dan j.d.o.o., OIB 86423825030, Ivane Brlić-Mažuranić 46, 10000 Zagreb zastupanog po punomoćniku Mihael Đaniš</izvorni_sadrzaj>
    <derivirana_varijabla naziv="DomainObject.Predmet.ProtustrankaFormatedWithAdressOIB_1"> Najbolji dan j.d.o.o., OIB 86423825030, Ivane Brlić-Mažuranić 46, 10000 Zagreb zastupanog po punomoćniku Mihael Đaniš</derivirana_varijabla>
  </DomainObject.Predmet.ProtustrankaFormatedWithAdressOIB>
  <DomainObject.Predmet.ProtustrankaWithAdress>
    <izvorni_sadrzaj>Najbolji dan j.d.o.o. Ivane Brlić-Mažuranić 46, 10000 Zagreb</izvorni_sadrzaj>
    <derivirana_varijabla naziv="DomainObject.Predmet.ProtustrankaWithAdress_1">Najbolji dan j.d.o.o. Ivane Brlić-Mažuranić 46, 10000 Zagreb</derivirana_varijabla>
  </DomainObject.Predmet.ProtustrankaWithAdress>
  <DomainObject.Predmet.ProtustrankaWithAdressOIB>
    <izvorni_sadrzaj>Najbolji dan j.d.o.o., OIB 86423825030, Ivane Brlić-Mažuranić 46, 10000 Zagreb</izvorni_sadrzaj>
    <derivirana_varijabla naziv="DomainObject.Predmet.ProtustrankaWithAdressOIB_1">Najbolji dan j.d.o.o., OIB 86423825030, Ivane Brlić-Mažuranić 46, 10000 Zagreb</derivirana_varijabla>
  </DomainObject.Predmet.ProtustrankaWithAdressOIB>
  <DomainObject.Predmet.ProtustrankaNazivFormated>
    <izvorni_sadrzaj>Najbolji dan j.d.o.o.</izvorni_sadrzaj>
    <derivirana_varijabla naziv="DomainObject.Predmet.ProtustrankaNazivFormated_1">Najbolji dan j.d.o.o.</derivirana_varijabla>
  </DomainObject.Predmet.ProtustrankaNazivFormated>
  <DomainObject.Predmet.ProtustrankaNazivFormatedOIB>
    <izvorni_sadrzaj>Najbolji dan j.d.o.o., OIB 86423825030</izvorni_sadrzaj>
    <derivirana_varijabla naziv="DomainObject.Predmet.ProtustrankaNazivFormatedOIB_1">Najbolji dan j.d.o.o., OIB 86423825030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Đaniš; VJEROVNICI</izvorni_sadrzaj>
    <derivirana_varijabla naziv="DomainObject.Predmet.StrankaFormated_1">  FINA Regionalni centar Zagreb; Mihael Đaniš; VJEROVNICI</derivirana_varijabla>
  </DomainObject.Predmet.StrankaFormated>
  <DomainObject.Predmet.StrankaFormatedOIB>
    <izvorni_sadrzaj>  FINA Regionalni centar Zagreb, OIB 85821130368; Mihael Đaniš, OIB 65980374926; VJEROVNICI</izvorni_sadrzaj>
    <derivirana_varijabla naziv="DomainObject.Predmet.StrankaFormatedOIB_1">  FINA Regionalni centar Zagreb, OIB 85821130368; Mihael Đaniš, OIB 65980374926; VJEROVNICI</derivirana_varijabla>
  </DomainObject.Predmet.StrankaFormatedOIB>
  <DomainObject.Predmet.StrankaFormatedWithAdress>
    <izvorni_sadrzaj> FINA Regionalni centar Zagreb, Trg svibanjskih žrtava 1995. 1, 10000 Zagreb; Mihael Đaniš, Ulica Ivane Brlić-Mažuranić 26, 10000 Zagreb; VJEROVNICI</izvorni_sadrzaj>
    <derivirana_varijabla naziv="DomainObject.Predmet.StrankaFormatedWithAdress_1"> FINA Regionalni centar Zagreb, Trg svibanjskih žrtava 1995. 1, 10000 Zagreb; Mihael Đaniš, Ulica Ivane Brlić-Mažuranić 26, 10000 Zagreb; VJEROVNICI</derivirana_varijabla>
  </DomainObject.Predmet.StrankaFormatedWithAdress>
  <DomainObject.Predmet.StrankaFormatedWithAdressOIB>
    <izvorni_sadrzaj> FINA Regionalni centar Zagreb, OIB 85821130368, Trg svibanjskih žrtava 1995. 1, 10000 Zagreb; Mihael Đaniš, OIB 65980374926, Ulica Ivane Brlić-Mažuranić 26, 10000 Zagreb; VJEROVNICI</izvorni_sadrzaj>
    <derivirana_varijabla naziv="DomainObject.Predmet.StrankaFormatedWithAdressOIB_1"> FINA Regionalni centar Zagreb, OIB 85821130368, Trg svibanjskih žrtava 1995. 1, 10000 Zagreb; Mihael Đaniš, OIB 65980374926, Ulica Ivane Brlić-Mažuranić 26, 10000 Zagreb; VJEROVNICI</derivirana_varijabla>
  </DomainObject.Predmet.StrankaFormatedWithAdressOIB>
  <DomainObject.Predmet.StrankaWithAdress>
    <izvorni_sadrzaj>FINA Regionalni centar Zagreb Trg svibanjskih žrtava 1995. 1,10000 Zagreb,Mihael Đaniš Ulica Ivane Brlić-Mažuranić 26,10000 Zagreb,VJEROVNICI </izvorni_sadrzaj>
    <derivirana_varijabla naziv="DomainObject.Predmet.StrankaWithAdress_1">FINA Regionalni centar Zagreb Trg svibanjskih žrtava 1995. 1,10000 Zagreb,Mihael Đaniš Ulica Ivane Brlić-Mažuranić 26,10000 Zagreb,VJEROVNICI </derivirana_varijabla>
  </DomainObject.Predmet.StrankaWithAdress>
  <DomainObject.Predmet.StrankaWithAdressOIB>
    <izvorni_sadrzaj>FINA Regionalni centar Zagreb, OIB 85821130368, Trg svibanjskih žrtava 1995. 1,10000 Zagreb,Mihael Đaniš, OIB 65980374926, Ulica Ivane Brlić-Mažuranić 26,10000 Zagreb,VJEROVNICI</izvorni_sadrzaj>
    <derivirana_varijabla naziv="DomainObject.Predmet.StrankaWithAdressOIB_1">FINA Regionalni centar Zagreb, OIB 85821130368, Trg svibanjskih žrtava 1995. 1,10000 Zagreb,Mihael Đaniš, OIB 65980374926, Ulica Ivane Brlić-Mažuranić 26,10000 Zagreb,VJEROVNICI</derivirana_varijabla>
  </DomainObject.Predmet.StrankaWithAdressOIB>
  <DomainObject.Predmet.StrankaNazivFormated>
    <izvorni_sadrzaj>FINA Regionalni centar Zagreb,Mihael Đaniš,VJEROVNICI</izvorni_sadrzaj>
    <derivirana_varijabla naziv="DomainObject.Predmet.StrankaNazivFormated_1">FINA Regionalni centar Zagreb,Mihael Đaniš,VJEROVNICI</derivirana_varijabla>
  </DomainObject.Predmet.StrankaNazivFormated>
  <DomainObject.Predmet.StrankaNazivFormatedOIB>
    <izvorni_sadrzaj>FINA Regionalni centar Zagreb, OIB 85821130368,Mihael Đaniš, OIB 65980374926,VJEROVNICI</izvorni_sadrzaj>
    <derivirana_varijabla naziv="DomainObject.Predmet.StrankaNazivFormatedOIB_1">FINA Regionalni centar Zagreb, OIB 85821130368,Mihael Đaniš, OIB 65980374926,VJEROVNICI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Mihael Đaniš</item>
      <item>VJEROVNICI</item>
    </izvorni_sadrzaj>
    <derivirana_varijabla naziv="DomainObject.Predmet.StrankaListFormated_1">
      <item>FINA Regionalni centar Zagreb</item>
      <item>Mihael Đaniš</item>
      <item>VJEROVNICI</item>
    </derivirana_varijabla>
  </DomainObject.Predmet.StrankaListFormated>
  <DomainObject.Predmet.StrankaListFormatedOIB>
    <izvorni_sadrzaj>
      <item>FINA Regionalni centar Zagreb, OIB 85821130368</item>
      <item>Mihael Đaniš, OIB 65980374926</item>
      <item>VJEROVNICI</item>
    </izvorni_sadrzaj>
    <derivirana_varijabla naziv="DomainObject.Predmet.StrankaListFormatedOIB_1">
      <item>FINA Regionalni centar Zagreb, OIB 85821130368</item>
      <item>Mihael Đaniš, OIB 65980374926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Mihael Đaniš, Ulica Ivane Brlić-Mažuranić 26, 10000 Zagreb</item>
      <item>VJEROVNICI</item>
    </izvorni_sadrzaj>
    <derivirana_varijabla naziv="DomainObject.Predmet.StrankaListFormatedWithAdress_1">
      <item>FINA Regionalni centar Zagreb, Trg svibanjskih žrtava 1995. 1, 10000 Zagreb</item>
      <item>Mihael Đaniš, Ulica Ivane Brlić-Mažuranić 26,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Mihael Đaniš, OIB 65980374926, Ulica Ivane Brlić-Mažuranić 26,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Mihael Đaniš, OIB 65980374926, Ulica Ivane Brlić-Mažuranić 26, 10000 Zagreb</item>
      <item>VJEROVNICI</item>
    </derivirana_varijabla>
  </DomainObject.Predmet.StrankaListFormatedWithAdressOIB>
  <DomainObject.Predmet.StrankaListNazivFormated>
    <izvorni_sadrzaj>
      <item>FINA Regionalni centar Zagreb</item>
      <item>Mihael Đaniš</item>
      <item>VJEROVNICI</item>
    </izvorni_sadrzaj>
    <derivirana_varijabla naziv="DomainObject.Predmet.StrankaListNazivFormated_1">
      <item>FINA Regionalni centar Zagreb</item>
      <item>Mihael Đaniš</item>
      <item>VJEROVNICI</item>
    </derivirana_varijabla>
  </DomainObject.Predmet.StrankaListNazivFormated>
  <DomainObject.Predmet.StrankaListNazivFormatedOIB>
    <izvorni_sadrzaj>
      <item>FINA Regionalni centar Zagreb, OIB 85821130368</item>
      <item>Mihael Đaniš, OIB 65980374926</item>
      <item>VJEROVNICI</item>
    </izvorni_sadrzaj>
    <derivirana_varijabla naziv="DomainObject.Predmet.StrankaListNazivFormatedOIB_1">
      <item>FINA Regionalni centar Zagreb, OIB 85821130368</item>
      <item>Mihael Đaniš, OIB 65980374926</item>
      <item>VJEROVNICI</item>
    </derivirana_varijabla>
  </DomainObject.Predmet.StrankaListNazivFormatedOIB>
  <DomainObject.Predmet.ProtuStrankaListFormated>
    <izvorni_sadrzaj>
      <item>Najbolji dan j.d.o.o. zastupanog po punomoćniku Mihael Đaniš</item>
    </izvorni_sadrzaj>
    <derivirana_varijabla naziv="DomainObject.Predmet.ProtuStrankaListFormated_1">
      <item>Najbolji dan j.d.o.o. zastupanog po punomoćniku Mihael Đaniš</item>
    </derivirana_varijabla>
  </DomainObject.Predmet.ProtuStrankaListFormated>
  <DomainObject.Predmet.ProtuStrankaListFormatedOIB>
    <izvorni_sadrzaj>
      <item>Najbolji dan j.d.o.o., OIB 86423825030 zastupanog po punomoćniku Mihael Đaniš</item>
    </izvorni_sadrzaj>
    <derivirana_varijabla naziv="DomainObject.Predmet.ProtuStrankaListFormatedOIB_1">
      <item>Najbolji dan j.d.o.o., OIB 86423825030 zastupanog po punomoćniku Mihael Đaniš</item>
    </derivirana_varijabla>
  </DomainObject.Predmet.ProtuStrankaListFormatedOIB>
  <DomainObject.Predmet.ProtuStrankaListFormatedWithAdress>
    <izvorni_sadrzaj>
      <item>Najbolji dan j.d.o.o., Ivane Brlić-Mažuranić 46, 10000 Zagreb zastupanog po punomoćniku Mihael Đaniš</item>
    </izvorni_sadrzaj>
    <derivirana_varijabla naziv="DomainObject.Predmet.ProtuStrankaListFormatedWithAdress_1">
      <item>Najbolji dan j.d.o.o., Ivane Brlić-Mažuranić 46, 10000 Zagreb zastupanog po punomoćniku Mihael Đaniš</item>
    </derivirana_varijabla>
  </DomainObject.Predmet.ProtuStrankaListFormatedWithAdress>
  <DomainObject.Predmet.ProtuStrankaListFormatedWithAdressOIB>
    <izvorni_sadrzaj>
      <item>Najbolji dan j.d.o.o., OIB 86423825030, Ivane Brlić-Mažuranić 46, 10000 Zagreb zastupanog po punomoćniku Mihael Đaniš</item>
    </izvorni_sadrzaj>
    <derivirana_varijabla naziv="DomainObject.Predmet.ProtuStrankaListFormatedWithAdressOIB_1">
      <item>Najbolji dan j.d.o.o., OIB 86423825030, Ivane Brlić-Mažuranić 46, 10000 Zagreb zastupanog po punomoćniku Mihael Đaniš</item>
    </derivirana_varijabla>
  </DomainObject.Predmet.ProtuStrankaListFormatedWithAdressOIB>
  <DomainObject.Predmet.ProtuStrankaListNazivFormated>
    <izvorni_sadrzaj>
      <item>Najbolji dan j.d.o.o.</item>
    </izvorni_sadrzaj>
    <derivirana_varijabla naziv="DomainObject.Predmet.ProtuStrankaListNazivFormated_1">
      <item>Najbolji dan j.d.o.o.</item>
    </derivirana_varijabla>
  </DomainObject.Predmet.ProtuStrankaListNazivFormated>
  <DomainObject.Predmet.ProtuStrankaListNazivFormatedOIB>
    <izvorni_sadrzaj>
      <item>Najbolji dan j.d.o.o., OIB 86423825030</item>
    </izvorni_sadrzaj>
    <derivirana_varijabla naziv="DomainObject.Predmet.ProtuStrankaListNazivFormatedOIB_1">
      <item>Najbolji dan j.d.o.o., OIB 86423825030</item>
    </derivirana_varijabla>
  </DomainObject.Predmet.ProtuStrankaListNazivFormatedOIB>
  <DomainObject.Predmet.OstaliListFormated>
    <izvorni_sadrzaj>
      <item>Mihael Đaniš punomoćnik sudionika u postupku Najbolji dan j.d.o.o.</item>
    </izvorni_sadrzaj>
    <derivirana_varijabla naziv="DomainObject.Predmet.OstaliListFormated_1">
      <item>Mihael Đaniš punomoćnik sudionika u postupku Najbolji dan j.d.o.o.</item>
    </derivirana_varijabla>
  </DomainObject.Predmet.OstaliListFormated>
  <DomainObject.Predmet.OstaliListFormatedOIB>
    <izvorni_sadrzaj>
      <item>Mihael Đaniš, OIB 65980374926 punomoćnik sudionika u postupku Najbolji dan j.d.o.o.</item>
    </izvorni_sadrzaj>
    <derivirana_varijabla naziv="DomainObject.Predmet.OstaliListFormatedOIB_1">
      <item>Mihael Đaniš, OIB 65980374926 punomoćnik sudionika u postupku Najbolji dan j.d.o.o.</item>
    </derivirana_varijabla>
  </DomainObject.Predmet.OstaliListFormatedOIB>
  <DomainObject.Predmet.OstaliListFormatedWithAdress>
    <izvorni_sadrzaj>
      <item>Mihael Đaniš, Ulica Ivane Brlić-mažuranić 26, 10000 Zagreb punomoćnik sudionika u postupku Najbolji dan j.d.o.o.</item>
    </izvorni_sadrzaj>
    <derivirana_varijabla naziv="DomainObject.Predmet.OstaliListFormatedWithAdress_1">
      <item>Mihael Đaniš, Ulica Ivane Brlić-mažuranić 26, 10000 Zagreb punomoćnik sudionika u postupku Najbolji dan j.d.o.o.</item>
    </derivirana_varijabla>
  </DomainObject.Predmet.OstaliListFormatedWithAdress>
  <DomainObject.Predmet.OstaliListFormatedWithAdressOIB>
    <izvorni_sadrzaj>
      <item>Mihael Đaniš, OIB 65980374926, Ulica Ivane Brlić-mažuranić 26, 10000 Zagreb punomoćnik sudionika u postupku Najbolji dan j.d.o.o.</item>
    </izvorni_sadrzaj>
    <derivirana_varijabla naziv="DomainObject.Predmet.OstaliListFormatedWithAdressOIB_1">
      <item>Mihael Đaniš, OIB 65980374926, Ulica Ivane Brlić-mažuranić 26, 10000 Zagreb punomoćnik sudionika u postupku Najbolji dan j.d.o.o.</item>
    </derivirana_varijabla>
  </DomainObject.Predmet.OstaliListFormatedWithAdressOIB>
  <DomainObject.Predmet.OstaliListNazivFormated>
    <izvorni_sadrzaj>
      <item>Mihael Đaniš</item>
    </izvorni_sadrzaj>
    <derivirana_varijabla naziv="DomainObject.Predmet.OstaliListNazivFormated_1">
      <item>Mihael Đaniš</item>
    </derivirana_varijabla>
  </DomainObject.Predmet.OstaliListNazivFormated>
  <DomainObject.Predmet.OstaliListNazivFormatedOIB>
    <izvorni_sadrzaj>
      <item>Mihael Đaniš, OIB 65980374926</item>
    </izvorni_sadrzaj>
    <derivirana_varijabla naziv="DomainObject.Predmet.OstaliListNazivFormatedOIB_1">
      <item>Mihael Đaniš, OIB 65980374926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Najbolji dan j.d.o.o.</izvorni_sadrzaj>
    <derivirana_varijabla naziv="DomainObject.Predmet.ProtustrankaIDrugi_1">Najbolji dan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Najbolji dan j.d.o.o., OIB 86423825030, Ivane Brlić-Mažuranić 46, 10000 Zagreb</izvorni_sadrzaj>
    <derivirana_varijabla naziv="DomainObject.Predmet.ProtustrankaIDrugiAdressOIB_1">Najbolji dan j.d.o.o., OIB 86423825030,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dan j.d.o.o.</item>
      <item>Mihael Đaniš</item>
      <item>Mihael Đaniš</item>
      <item>VJEROVNICI</item>
    </izvorni_sadrzaj>
    <derivirana_varijabla naziv="DomainObject.Predmet.SudioniciListNaziv_1">
      <item>FINA Regionalni centar Zagreb</item>
      <item>Najbolji dan j.d.o.o.</item>
      <item>Mihael Đaniš</item>
      <item>Mihael Đaniš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Najbolji dan j.d.o.o., OIB 86423825030, Ivane Brlić-Mažuranić 46,10000 Zagreb</item>
      <item>Mihael Đaniš, OIB 65980374926, Ulica Ivane Brlić-mažuranić 26,10000 Zagreb</item>
      <item>Mihael Đaniš, OIB 65980374926, Ulica Ivane Brlić-Mažuranić 26,10000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Najbolji dan j.d.o.o., OIB 86423825030, Ivane Brlić-Mažuranić 46,10000 Zagreb</item>
      <item>Mihael Đaniš, OIB 65980374926, Ulica Ivane Brlić-mažuranić 26,10000 Zagreb</item>
      <item>Mihael Đaniš, OIB 65980374926, Ulica Ivane Brlić-Mažuranić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86423825030</item>
      <item>, OIB 65980374926</item>
      <item>, OIB 65980374926</item>
      <item>, OIB null</item>
    </izvorni_sadrzaj>
    <derivirana_varijabla naziv="DomainObject.Predmet.SudioniciListNazivOIB_1">
      <item>, OIB 85821130368</item>
      <item>, OIB 86423825030</item>
      <item>, OIB 65980374926</item>
      <item>, OIB 65980374926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3D250-0182-4CCE-8EBD-30F5A4606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4985</properties:Characters>
  <properties:Lines>102</properties:Lines>
  <properties:Paragraphs>32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2017-12-19T07:31:00Z</cp:lastPrinted>
  <dcterms:modified xmlns:xsi="http://www.w3.org/2001/XMLSchema-instance" xsi:type="dcterms:W3CDTF">2017-12-19T07:31:00Z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