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d22c" w14:paraId="e6cd22c" w:rsidRDefault="00B3294F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26070A">
        <w:t>7/2011-</w:t>
      </w:r>
      <w:r w:rsidR="007737FD">
        <w:t>305</w:t>
      </w:r>
    </w:p>
    <w:p w:rsidRDefault="00915ED5" w:rsidR="00915ED5"/>
    <w:p w:rsidRDefault="00B3294F" w:rsidR="00B3294F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AE126C">
        <w:t>NOVOGRADNJA</w:t>
      </w:r>
      <w:r w:rsidR="007C79B0">
        <w:t xml:space="preserve"> </w:t>
      </w:r>
      <w:proofErr w:type="spellStart"/>
      <w:r w:rsidR="00D03981">
        <w:t>d.d</w:t>
      </w:r>
      <w:proofErr w:type="spellEnd"/>
      <w:r w:rsidR="003815A8">
        <w:t>,</w:t>
      </w:r>
      <w:r w:rsidR="007C79B0">
        <w:t xml:space="preserve"> u stečaju Slavonski Brod</w:t>
      </w:r>
      <w:r w:rsidR="007F4D3F">
        <w:t>,</w:t>
      </w:r>
      <w:r>
        <w:t xml:space="preserve"> </w:t>
      </w:r>
      <w:r w:rsidR="009663CA">
        <w:t xml:space="preserve">nakon održanog </w:t>
      </w:r>
      <w:r w:rsidR="007737FD">
        <w:t xml:space="preserve">dvanaestog </w:t>
      </w:r>
      <w:r w:rsidR="00F20174">
        <w:t xml:space="preserve"> </w:t>
      </w:r>
      <w:r w:rsidR="009663CA">
        <w:t xml:space="preserve">ročišta za javnu dražbu radi unovčenja dijela imovine stečajnog dužnika, odlučujući o dosudi nekretnine, dana </w:t>
      </w:r>
      <w:r w:rsidR="007737FD">
        <w:t>22.ožujka 2017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AE126C" w:rsidR="00E21397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</w:t>
      </w:r>
      <w:r w:rsidR="00E21397">
        <w:t xml:space="preserve">ČEDOMIRU BRAJKOVIĆU </w:t>
      </w:r>
      <w:r w:rsidR="001B5B63">
        <w:t xml:space="preserve">iz </w:t>
      </w:r>
      <w:r w:rsidR="00E21397">
        <w:t>Slavonsk</w:t>
      </w:r>
      <w:r w:rsidR="001B5B63">
        <w:t>og</w:t>
      </w:r>
      <w:r w:rsidR="00E21397">
        <w:t xml:space="preserve"> Brod</w:t>
      </w:r>
      <w:r w:rsidR="001B5B63">
        <w:t>a</w:t>
      </w:r>
      <w:r w:rsidR="00E21397">
        <w:t>, Petra Krešimira IV 41, OIB 07694559042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AE126C">
        <w:t>NOVOGRADNJA</w:t>
      </w:r>
      <w:r w:rsidR="00D03981">
        <w:t xml:space="preserve"> </w:t>
      </w:r>
      <w:proofErr w:type="spellStart"/>
      <w:r w:rsidR="00D03981">
        <w:t>d.d</w:t>
      </w:r>
      <w:proofErr w:type="spellEnd"/>
      <w:r w:rsidR="007C79B0">
        <w:t xml:space="preserve">, u stečaju </w:t>
      </w:r>
      <w:proofErr w:type="spellStart"/>
      <w:r w:rsidR="007C79B0">
        <w:t>Slav.Brodu</w:t>
      </w:r>
      <w:proofErr w:type="spellEnd"/>
      <w:r w:rsidR="007F4D3F">
        <w:t>,</w:t>
      </w:r>
      <w:r w:rsidR="00325CBA">
        <w:t xml:space="preserve"> </w:t>
      </w:r>
      <w:r w:rsidR="00261945">
        <w:t xml:space="preserve">koju čini poslovna zgrada i dvorište </w:t>
      </w:r>
      <w:proofErr w:type="spellStart"/>
      <w:r w:rsidR="001B5B63">
        <w:t>Čaire</w:t>
      </w:r>
      <w:proofErr w:type="spellEnd"/>
      <w:r w:rsidR="001B5B63">
        <w:t xml:space="preserve"> </w:t>
      </w:r>
      <w:r w:rsidR="00261945">
        <w:t xml:space="preserve">označeno sa kč.br 2042/24 i kč.br. 2042/36, upisane u zk.ul.4030 </w:t>
      </w:r>
      <w:proofErr w:type="spellStart"/>
      <w:r w:rsidR="00261945">
        <w:t>k.o</w:t>
      </w:r>
      <w:proofErr w:type="spellEnd"/>
      <w:r w:rsidR="00261945">
        <w:t xml:space="preserve"> Brodski Varoš.</w:t>
      </w:r>
    </w:p>
    <w:p w:rsidRDefault="00325CBA" w:rsidP="00AE126C" w:rsidR="00325CBA">
      <w:pPr>
        <w:jc w:val="both"/>
      </w:pPr>
    </w:p>
    <w:p w:rsidRDefault="00325CBA" w:rsidP="00AE126C" w:rsidR="00325CBA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</w:t>
      </w:r>
      <w:proofErr w:type="spellStart"/>
      <w:r w:rsidR="007C79B0">
        <w:t>kupovninu</w:t>
      </w:r>
      <w:proofErr w:type="spellEnd"/>
      <w:r w:rsidR="007C79B0">
        <w:t xml:space="preserve"> u iznosu od </w:t>
      </w:r>
      <w:r w:rsidR="00261945">
        <w:t>421.000</w:t>
      </w:r>
      <w:r w:rsidR="0050338E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AE126C">
        <w:t>4</w:t>
      </w:r>
      <w:r w:rsidR="00261945">
        <w:t>2</w:t>
      </w:r>
      <w:r w:rsidR="00AE126C">
        <w:t>.000</w:t>
      </w:r>
      <w:r w:rsidR="00702CE3">
        <w:t xml:space="preserve">,00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261945">
        <w:t>21.3.2017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AE126C">
        <w:rPr>
          <w:b/>
        </w:rPr>
        <w:t>7</w:t>
      </w:r>
      <w:r w:rsidR="007C79B0">
        <w:t>-2011.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proofErr w:type="spellStart"/>
      <w:r>
        <w:t>kupovninu</w:t>
      </w:r>
      <w:proofErr w:type="spellEnd"/>
      <w:r>
        <w:t xml:space="preserve">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61945">
        <w:t>Nekretnine</w:t>
      </w:r>
      <w:r w:rsidR="009663CA">
        <w:t xml:space="preserve"> </w:t>
      </w:r>
      <w:r w:rsidR="00261945">
        <w:t>navedene</w:t>
      </w:r>
      <w:r w:rsidR="006C57C1">
        <w:t xml:space="preserve"> u </w:t>
      </w:r>
      <w:r w:rsidR="00000616">
        <w:t xml:space="preserve"> </w:t>
      </w:r>
      <w:proofErr w:type="spellStart"/>
      <w:r w:rsidR="00000616">
        <w:t>toč</w:t>
      </w:r>
      <w:proofErr w:type="spellEnd"/>
      <w:r w:rsidR="00000616">
        <w:t xml:space="preserve">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 xml:space="preserve">nakon što kupac uplati </w:t>
      </w:r>
      <w:proofErr w:type="spellStart"/>
      <w:r w:rsidR="007C79B0">
        <w:t>kupovninu</w:t>
      </w:r>
      <w:proofErr w:type="spellEnd"/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071E64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</w:t>
      </w:r>
      <w:r w:rsidR="00F923D7">
        <w:t xml:space="preserve">risanje </w:t>
      </w:r>
      <w:r w:rsidR="001B5B63">
        <w:t xml:space="preserve">zabilježbe upisane pod br. Z-272/99 od 27.1.1999.kojom je zabilježeno da je prijenos prava vlasništva sa imena DP Novogradnja </w:t>
      </w:r>
      <w:proofErr w:type="spellStart"/>
      <w:r w:rsidR="001B5B63">
        <w:t>Slav.Brod</w:t>
      </w:r>
      <w:proofErr w:type="spellEnd"/>
      <w:r w:rsidR="001B5B63">
        <w:t xml:space="preserve"> d.d. izvršen radi osiguranja novčane tražbine od 600.000,00 kn sa promjenjivom kamatnom stopom od 14% godišnje, za korist Croatia osiguranje d.d. Zagreb, Filijala </w:t>
      </w:r>
      <w:proofErr w:type="spellStart"/>
      <w:r w:rsidR="001B5B63">
        <w:t>Slav.Brod</w:t>
      </w:r>
      <w:proofErr w:type="spellEnd"/>
      <w:r w:rsidR="001B5B63">
        <w:t xml:space="preserve"> i zabilježbe upisane pod br. Z-9369/2015 od 12.11.2015.kojom je zabilježeno rješenje o prodaji nekretnina stečajnog dužnika.</w:t>
      </w:r>
    </w:p>
    <w:p w:rsidRDefault="001B5B63" w:rsidP="00FE2D66" w:rsidR="001B5B63">
      <w:pPr>
        <w:ind w:firstLine="708"/>
        <w:jc w:val="both"/>
      </w:pPr>
    </w:p>
    <w:p w:rsidRDefault="00785945" w:rsidP="00785945" w:rsidR="00785945">
      <w:pPr>
        <w:tabs>
          <w:tab w:pos="720" w:val="left"/>
        </w:tabs>
        <w:jc w:val="both"/>
      </w:pPr>
    </w:p>
    <w:p w:rsidRDefault="00785945" w:rsidP="00785945" w:rsidR="00785945">
      <w:pPr>
        <w:tabs>
          <w:tab w:pos="720" w:val="left"/>
        </w:tabs>
        <w:jc w:val="both"/>
      </w:pPr>
    </w:p>
    <w:p w:rsidRDefault="00785945" w:rsidP="00785945" w:rsidR="00785945">
      <w:pPr>
        <w:tabs>
          <w:tab w:pos="720" w:val="left"/>
        </w:tabs>
        <w:jc w:val="both"/>
      </w:pPr>
    </w:p>
    <w:p w:rsidRDefault="005F52AC" w:rsidP="005F52AC" w:rsidR="005F52AC">
      <w:pPr>
        <w:ind w:left="1068"/>
        <w:jc w:val="both"/>
      </w:pPr>
    </w:p>
    <w:p w:rsidRDefault="00B9733C" w:rsidP="00FE2D66" w:rsidR="00B9733C">
      <w:pPr>
        <w:ind w:firstLine="708"/>
        <w:jc w:val="both"/>
      </w:pPr>
    </w:p>
    <w:p w:rsidRDefault="00071E64" w:rsidP="009663CA" w:rsidR="00071E64">
      <w:pPr>
        <w:jc w:val="center"/>
      </w:pPr>
      <w:r>
        <w:t>-2-</w:t>
      </w: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AE126C">
        <w:t>NOVOGRADNJA</w:t>
      </w:r>
      <w:r w:rsidR="00D03981">
        <w:t xml:space="preserve"> </w:t>
      </w:r>
      <w:proofErr w:type="spellStart"/>
      <w:r w:rsidR="00D03981">
        <w:t>d.d</w:t>
      </w:r>
      <w:proofErr w:type="spellEnd"/>
      <w:r w:rsidR="005B2FD8">
        <w:t>,</w:t>
      </w:r>
      <w:r w:rsidR="006A1317">
        <w:t xml:space="preserve"> u stečaju </w:t>
      </w:r>
      <w:proofErr w:type="spellStart"/>
      <w:r w:rsidR="006A1317">
        <w:t>Slav.Brod</w:t>
      </w:r>
      <w:proofErr w:type="spellEnd"/>
      <w:r w:rsidR="001244AA">
        <w:t xml:space="preserve">, </w:t>
      </w:r>
      <w:r w:rsidR="00A074D5">
        <w:t xml:space="preserve"> </w:t>
      </w:r>
      <w:r w:rsidR="00017748">
        <w:t>t</w:t>
      </w:r>
      <w:r w:rsidR="00016745">
        <w:t>emeljem pravomoćnog rješenja ste</w:t>
      </w:r>
      <w:r w:rsidR="001B5B63">
        <w:t>čajnog suca o prodaji nekretnina</w:t>
      </w:r>
      <w:r w:rsidR="00016745">
        <w:t xml:space="preserve">, održano je ukupno </w:t>
      </w:r>
      <w:r w:rsidR="00785945">
        <w:t>jedanaest</w:t>
      </w:r>
      <w:r w:rsidR="00AE126C">
        <w:t xml:space="preserve"> </w:t>
      </w:r>
      <w:r w:rsidR="00016745">
        <w:t xml:space="preserve"> ročišta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785945">
        <w:t>dvanaestom</w:t>
      </w:r>
      <w:r w:rsidR="00876D09">
        <w:t xml:space="preserve"> </w:t>
      </w:r>
      <w:r w:rsidR="00FE2D66">
        <w:t xml:space="preserve">ročištu </w:t>
      </w:r>
      <w:r w:rsidR="00016745">
        <w:t>koje je</w:t>
      </w:r>
      <w:r w:rsidR="00876D09">
        <w:t xml:space="preserve"> </w:t>
      </w:r>
      <w:r w:rsidR="007661FE">
        <w:t xml:space="preserve">održano dana </w:t>
      </w:r>
      <w:r w:rsidR="00785945">
        <w:t>21.ožujka 2017</w:t>
      </w:r>
      <w:r w:rsidR="007661FE">
        <w:t>.</w:t>
      </w:r>
      <w:r w:rsidR="001B5B63">
        <w:t xml:space="preserve"> za navedene</w:t>
      </w:r>
      <w:r w:rsidR="006A1317">
        <w:t xml:space="preserve"> nekretnin</w:t>
      </w:r>
      <w:r w:rsidR="001B5B63">
        <w:t>e</w:t>
      </w:r>
      <w:r w:rsidR="005700DB">
        <w:t xml:space="preserve"> ponudu </w:t>
      </w:r>
      <w:r w:rsidR="00000616">
        <w:t xml:space="preserve"> je </w:t>
      </w:r>
      <w:r w:rsidR="00785945">
        <w:t>da</w:t>
      </w:r>
      <w:r w:rsidR="001971D5">
        <w:t>o</w:t>
      </w:r>
      <w:r w:rsidR="00785945">
        <w:t xml:space="preserve"> </w:t>
      </w:r>
      <w:r w:rsidR="00AB2917">
        <w:t>ČEDOMIR BRAJKOVIĆ Slavonski Brod, Petra Krešimira IV 41</w:t>
      </w:r>
      <w:r w:rsidR="00AE126C">
        <w:t>,</w:t>
      </w:r>
      <w:r w:rsidR="00702CE3">
        <w:t xml:space="preserve"> </w:t>
      </w:r>
      <w:r w:rsidR="00BF3CEA">
        <w:t>kao</w:t>
      </w:r>
      <w:r w:rsidR="005B2FD8">
        <w:t xml:space="preserve"> jedini</w:t>
      </w:r>
      <w:r w:rsidR="00FE2D66">
        <w:t xml:space="preserve"> ponuditelj </w:t>
      </w:r>
      <w:r w:rsidR="006A1317">
        <w:t xml:space="preserve">u iznosu </w:t>
      </w:r>
      <w:r w:rsidR="00FE2D66">
        <w:t>od</w:t>
      </w:r>
      <w:r w:rsidR="00000616">
        <w:t xml:space="preserve"> </w:t>
      </w:r>
      <w:r w:rsidR="00AB2917">
        <w:t>421.000</w:t>
      </w:r>
      <w:r w:rsidR="00000616">
        <w:t>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5B2FD8">
        <w:t>ova</w:t>
      </w:r>
      <w:r w:rsidR="001971D5">
        <w:t>j ponuditelj  izvršio</w:t>
      </w:r>
      <w:r w:rsidR="00D2199D">
        <w:t xml:space="preserve"> uplatu </w:t>
      </w:r>
      <w:r w:rsidR="006A1317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1971D5">
        <w:t>mu</w:t>
      </w:r>
      <w:r w:rsidR="00AB2917">
        <w:t xml:space="preserve"> se nekretnine dosude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6F2520">
        <w:t>98 st. 4 i čl. 101 st. 1</w:t>
      </w:r>
      <w:r w:rsidR="001A5887">
        <w:t xml:space="preserve"> Ovršnog zakona</w:t>
      </w:r>
      <w:r w:rsidR="006A1317">
        <w:t xml:space="preserve"> (NN br. </w:t>
      </w:r>
      <w:r w:rsidR="006F2520">
        <w:t>88/05-pročišćeni tekst i 67/08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AB2917">
        <w:t>22.ožujka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>
        <w:t>Vesna Vukelić v.r.</w:t>
      </w:r>
    </w:p>
    <w:p w:rsidRDefault="008B7254" w:rsidR="008B7254"/>
    <w:p w:rsidRDefault="008B7254" w:rsidR="008B7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B7254" w:rsidR="008B7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proofErr w:type="spellStart"/>
      <w:r>
        <w:t>steč.upravitelju</w:t>
      </w:r>
      <w:proofErr w:type="spellEnd"/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AB2917">
        <w:t>Čedomir Brajković Slav. Brod, Petra Krešimira IV 41</w:t>
      </w:r>
    </w:p>
    <w:p w:rsidRDefault="00370871" w:rsidP="00C55508" w:rsidR="00E208C6">
      <w:pPr>
        <w:ind w:left="900"/>
      </w:pPr>
      <w:proofErr w:type="spellStart"/>
      <w:r>
        <w:t>Razlučni</w:t>
      </w:r>
      <w:proofErr w:type="spellEnd"/>
      <w:r w:rsidR="006B11A6">
        <w:t xml:space="preserve"> vj</w:t>
      </w:r>
      <w:r w:rsidR="00611B5E">
        <w:t>e</w:t>
      </w:r>
      <w:r>
        <w:t>rovnik:</w:t>
      </w:r>
      <w:r w:rsidR="00D2199D">
        <w:t xml:space="preserve"> </w:t>
      </w:r>
    </w:p>
    <w:p w:rsidRDefault="00AB2917" w:rsidP="00C55508" w:rsidR="00370871">
      <w:pPr>
        <w:ind w:left="900"/>
      </w:pPr>
      <w:r>
        <w:t>Croatia osiguranje d.d. Zagreb</w:t>
      </w:r>
    </w:p>
    <w:p w:rsidRDefault="0065258C" w:rsidP="00370871" w:rsidR="00370871">
      <w:pPr>
        <w:numPr>
          <w:ilvl w:val="0"/>
          <w:numId w:val="2"/>
        </w:numPr>
      </w:pPr>
      <w:r>
        <w:t xml:space="preserve">Porezna uprava </w:t>
      </w:r>
      <w:proofErr w:type="spellStart"/>
      <w:r>
        <w:t>Slav.Brod</w:t>
      </w:r>
      <w:proofErr w:type="spellEnd"/>
      <w:r w:rsidR="005063CE">
        <w:t>,</w:t>
      </w:r>
    </w:p>
    <w:p w:rsidRDefault="00370871" w:rsidP="00370871" w:rsidR="00370871">
      <w:pPr>
        <w:ind w:left="540"/>
      </w:pPr>
    </w:p>
    <w:p w:rsidRDefault="00370871" w:rsidP="00370871" w:rsidR="00370871">
      <w:pPr>
        <w:ind w:left="900"/>
      </w:pPr>
    </w:p>
    <w:p w:rsidRDefault="00016745" w:rsidP="00370871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proofErr w:type="spellStart"/>
      <w:r w:rsidR="00630E6A">
        <w:t>Slav.Brodu</w:t>
      </w:r>
      <w:proofErr w:type="spellEnd"/>
      <w:r w:rsidR="00BF3CEA">
        <w:t>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B3F15"/>
    <w:rsid w:val="000B5754"/>
    <w:rsid w:val="000F3D1B"/>
    <w:rsid w:val="00102E64"/>
    <w:rsid w:val="00107729"/>
    <w:rsid w:val="00113584"/>
    <w:rsid w:val="00113CB4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B5B63"/>
    <w:rsid w:val="001C321B"/>
    <w:rsid w:val="001D05D4"/>
    <w:rsid w:val="002117EA"/>
    <w:rsid w:val="00226FD0"/>
    <w:rsid w:val="00251A81"/>
    <w:rsid w:val="00252946"/>
    <w:rsid w:val="0026070A"/>
    <w:rsid w:val="00261945"/>
    <w:rsid w:val="0026261D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2412D"/>
    <w:rsid w:val="003244DF"/>
    <w:rsid w:val="00325CBA"/>
    <w:rsid w:val="00352936"/>
    <w:rsid w:val="0035346D"/>
    <w:rsid w:val="00365108"/>
    <w:rsid w:val="00370871"/>
    <w:rsid w:val="00376EE0"/>
    <w:rsid w:val="003815A8"/>
    <w:rsid w:val="003948BF"/>
    <w:rsid w:val="003B2E17"/>
    <w:rsid w:val="003B5097"/>
    <w:rsid w:val="003C7803"/>
    <w:rsid w:val="003F6F29"/>
    <w:rsid w:val="00411F59"/>
    <w:rsid w:val="0041286C"/>
    <w:rsid w:val="004174CE"/>
    <w:rsid w:val="00423636"/>
    <w:rsid w:val="004445B1"/>
    <w:rsid w:val="00444CB3"/>
    <w:rsid w:val="004519BF"/>
    <w:rsid w:val="00460E60"/>
    <w:rsid w:val="004624E6"/>
    <w:rsid w:val="00463E37"/>
    <w:rsid w:val="004858D2"/>
    <w:rsid w:val="004A46A5"/>
    <w:rsid w:val="004C1B27"/>
    <w:rsid w:val="004C5110"/>
    <w:rsid w:val="004D58F4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5F52AC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A108D"/>
    <w:rsid w:val="006A1317"/>
    <w:rsid w:val="006B11A6"/>
    <w:rsid w:val="006C5303"/>
    <w:rsid w:val="006C57C1"/>
    <w:rsid w:val="006F2520"/>
    <w:rsid w:val="00702CE3"/>
    <w:rsid w:val="007661FE"/>
    <w:rsid w:val="007737FD"/>
    <w:rsid w:val="00775255"/>
    <w:rsid w:val="007756E1"/>
    <w:rsid w:val="00785945"/>
    <w:rsid w:val="00791F91"/>
    <w:rsid w:val="007B2E38"/>
    <w:rsid w:val="007C79B0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B204F"/>
    <w:rsid w:val="008B6899"/>
    <w:rsid w:val="008B7254"/>
    <w:rsid w:val="008E5B1E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672CA"/>
    <w:rsid w:val="00982A0E"/>
    <w:rsid w:val="009909E9"/>
    <w:rsid w:val="009A012F"/>
    <w:rsid w:val="009A2A22"/>
    <w:rsid w:val="009C11F7"/>
    <w:rsid w:val="009C1A7E"/>
    <w:rsid w:val="009C36FF"/>
    <w:rsid w:val="009C618E"/>
    <w:rsid w:val="009E4C61"/>
    <w:rsid w:val="009F5B3F"/>
    <w:rsid w:val="00A0438A"/>
    <w:rsid w:val="00A074D5"/>
    <w:rsid w:val="00A137AD"/>
    <w:rsid w:val="00A25672"/>
    <w:rsid w:val="00A35252"/>
    <w:rsid w:val="00A37B33"/>
    <w:rsid w:val="00A549DB"/>
    <w:rsid w:val="00A618FD"/>
    <w:rsid w:val="00A710E9"/>
    <w:rsid w:val="00A81C75"/>
    <w:rsid w:val="00AA19ED"/>
    <w:rsid w:val="00AB15A5"/>
    <w:rsid w:val="00AB2917"/>
    <w:rsid w:val="00AC3A5E"/>
    <w:rsid w:val="00AD1111"/>
    <w:rsid w:val="00AD4922"/>
    <w:rsid w:val="00AD7435"/>
    <w:rsid w:val="00AE126C"/>
    <w:rsid w:val="00AE3541"/>
    <w:rsid w:val="00AE5085"/>
    <w:rsid w:val="00B21128"/>
    <w:rsid w:val="00B24085"/>
    <w:rsid w:val="00B3294F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A04"/>
    <w:rsid w:val="00D03981"/>
    <w:rsid w:val="00D0797F"/>
    <w:rsid w:val="00D10E00"/>
    <w:rsid w:val="00D2199D"/>
    <w:rsid w:val="00D22AC0"/>
    <w:rsid w:val="00D5384A"/>
    <w:rsid w:val="00D6064B"/>
    <w:rsid w:val="00D940F5"/>
    <w:rsid w:val="00DA6FBF"/>
    <w:rsid w:val="00DB1C48"/>
    <w:rsid w:val="00DD2E1B"/>
    <w:rsid w:val="00DF1F21"/>
    <w:rsid w:val="00E208C6"/>
    <w:rsid w:val="00E21397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0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1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0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1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spis u 23.3</izvorni_sadrzaj>
    <derivirana_varijabla naziv="DomainObject.Predmet.PrimjedbaSuca_1">I-VI dio - zadnja soba - ormar  spis u 23.3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509</properties:Words>
  <properties:Characters>2768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2017-03-22T13:11:00Z</dcterms:created>
  <dc:creator>Korisnik</dc:creator>
  <cp:lastModifiedBy>wsadmin</cp:lastModifiedBy>
  <cp:lastPrinted>2017-03-22T13:11:00Z</cp:lastPrinted>
  <dcterms:modified xmlns:xsi="http://www.w3.org/2001/XMLSchema-instance" xsi:type="dcterms:W3CDTF">2017-03-22T13:12:00Z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