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180b" w14:paraId="a01180b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9B3696">
        <w:rPr>
          <w:rFonts w:eastAsia="Times New Roman" w:hAnsi="Times New Roman" w:ascii="Times New Roman"/>
          <w:sz w:val="24"/>
          <w:szCs w:val="24"/>
          <w:lang w:eastAsia="hr-HR"/>
        </w:rPr>
        <w:t>MILLENIUM MOTORI d.o.o., Zagreb, Vinogradi 82, OIB: 15497078733,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9B3696">
        <w:rPr>
          <w:rFonts w:eastAsia="Times New Roman" w:hAnsi="Times New Roman" w:ascii="Times New Roman"/>
          <w:sz w:val="24"/>
          <w:szCs w:val="24"/>
          <w:lang w:eastAsia="hr-HR"/>
        </w:rPr>
        <w:t>MILLENIUM MOTORI d.o.o., Zagreb, Vinogradi 82, OIB: 15497078733.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9B3696">
        <w:rPr>
          <w:rFonts w:eastAsia="Times New Roman" w:hAnsi="Times New Roman" w:ascii="Times New Roman"/>
          <w:sz w:val="24"/>
          <w:szCs w:val="24"/>
          <w:lang w:eastAsia="hr-HR"/>
        </w:rPr>
        <w:t>MILLENIUM MOTORI d.o.o., Zagreb, Vinogradi 82, OIB: 15497078733,</w:t>
      </w:r>
      <w:r w:rsidR="009B3696">
        <w:rPr>
          <w:rFonts w:hAnsi="Times New Roman" w:ascii="Times New Roman"/>
          <w:sz w:val="24"/>
          <w:szCs w:val="24"/>
        </w:rPr>
        <w:t xml:space="preserve"> MLADENU NIŽIĆU, Zagreb, Ilica 191, OIB: 09005096411</w:t>
      </w:r>
      <w:r w:rsidR="00C504D8">
        <w:rPr>
          <w:rFonts w:hAnsi="Times New Roman" w:ascii="Times New Roman"/>
          <w:sz w:val="24"/>
          <w:szCs w:val="24"/>
        </w:rPr>
        <w:t xml:space="preserve">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C504D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9B6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</w:t>
      </w:r>
      <w:r w:rsidR="009B369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7A5A1F" w:rsidP="00C504D8" w:rsidR="00AD75EF" w:rsidRPr="00C504D8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9B6AC7" w:rsidRPr="00C504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9B369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9B3696">
        <w:rPr>
          <w:rFonts w:eastAsia="Times New Roman" w:hAnsi="Times New Roman" w:ascii="Times New Roman"/>
          <w:sz w:val="24"/>
          <w:szCs w:val="24"/>
          <w:lang w:eastAsia="hr-HR"/>
        </w:rPr>
        <w:t>MILLENIUM MOTORI d.o.o., Zagreb, Vinogradi 82, OIB: 15497078733,</w:t>
      </w:r>
      <w:r w:rsidR="009B6AC7">
        <w:rPr>
          <w:rFonts w:hAnsi="Times New Roman" w:ascii="Times New Roman"/>
          <w:sz w:val="24"/>
          <w:szCs w:val="24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čl.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5C1" w:rsidP="00AD75EF" w:rsidR="003615C1">
      <w:pPr>
        <w:spacing w:lineRule="auto" w:line="240" w:after="0"/>
      </w:pPr>
      <w:r>
        <w:separator/>
      </w:r>
    </w:p>
  </w:endnote>
  <w:endnote w:id="0" w:type="continuationSeparator">
    <w:p w:rsidRDefault="003615C1" w:rsidP="00AD75EF" w:rsidR="003615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5C1" w:rsidP="00AD75EF" w:rsidR="003615C1">
      <w:pPr>
        <w:spacing w:lineRule="auto" w:line="240" w:after="0"/>
      </w:pPr>
      <w:r>
        <w:separator/>
      </w:r>
    </w:p>
  </w:footnote>
  <w:footnote w:id="0" w:type="continuationSeparator">
    <w:p w:rsidRDefault="003615C1" w:rsidP="00AD75EF" w:rsidR="003615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25C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9B3696">
      <w:t>2249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20E95"/>
    <w:rsid w:val="00122885"/>
    <w:rsid w:val="002F3142"/>
    <w:rsid w:val="003615C1"/>
    <w:rsid w:val="0040288E"/>
    <w:rsid w:val="0042276E"/>
    <w:rsid w:val="004555A8"/>
    <w:rsid w:val="005248A6"/>
    <w:rsid w:val="00656684"/>
    <w:rsid w:val="00675003"/>
    <w:rsid w:val="007252FD"/>
    <w:rsid w:val="007A5A1F"/>
    <w:rsid w:val="008E0D9D"/>
    <w:rsid w:val="008F0E72"/>
    <w:rsid w:val="009117B8"/>
    <w:rsid w:val="009B3696"/>
    <w:rsid w:val="009B6AC7"/>
    <w:rsid w:val="00AD75EF"/>
    <w:rsid w:val="00B21D1D"/>
    <w:rsid w:val="00C504D8"/>
    <w:rsid w:val="00C7725C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C77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25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725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725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725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C77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25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725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725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725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St-2249/2016</izvorni_sadrzaj>
    <derivirana_varijabla naziv="DomainObject.Predmet.OznakaBroj_1">St-2249/2016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MILLENIUM MOTORI d.o.o. zastupanog po punomoćniku Mladen Nižić</izvorni_sadrzaj>
    <derivirana_varijabla naziv="DomainObject.Predmet.ProtustrankaFormated_1">  MILLENIUM MOTORI d.o.o. zastupanog po punomoćniku Mladen Nižić</derivirana_varijabla>
  </DomainObject.Predmet.ProtustrankaFormated>
  <DomainObject.Predmet.ProtustrankaFormatedOIB>
    <izvorni_sadrzaj>  MILLENIUM MOTORI d.o.o., OIB 15497078733 zastupanog po punomoćniku Mladen Nižić</izvorni_sadrzaj>
    <derivirana_varijabla naziv="DomainObject.Predmet.ProtustrankaFormatedOIB_1">  MILLENIUM MOTORI d.o.o., OIB 15497078733 zastupanog po punomoćniku Mladen Nižić</derivirana_varijabla>
  </DomainObject.Predmet.ProtustrankaFormatedOIB>
  <DomainObject.Predmet.ProtustrankaFormatedWithAdress>
    <izvorni_sadrzaj> MILLENIUM MOTORI d.o.o., Vinogradi 82, 10000 Zagreb zastupanog po punomoćniku Mladen Nižić</izvorni_sadrzaj>
    <derivirana_varijabla naziv="DomainObject.Predmet.ProtustrankaFormatedWithAdress_1"> MILLENIUM MOTORI d.o.o., Vinogradi 82, 10000 Zagreb zastupanog po punomoćniku Mladen Nižić</derivirana_varijabla>
  </DomainObject.Predmet.ProtustrankaFormatedWithAdress>
  <DomainObject.Predmet.ProtustrankaFormatedWithAdressOIB>
    <izvorni_sadrzaj> MILLENIUM MOTORI d.o.o., OIB 15497078733, Vinogradi 82, 10000 Zagreb zastupanog po punomoćniku Mladen Nižić</izvorni_sadrzaj>
    <derivirana_varijabla naziv="DomainObject.Predmet.ProtustrankaFormatedWithAdressOIB_1"> MILLENIUM MOTORI d.o.o., OIB 15497078733, Vinogradi 82, 10000 Zagreb zastupanog po punomoćniku Mladen Nižić</derivirana_varijabla>
  </DomainObject.Predmet.ProtustrankaFormatedWithAdressOIB>
  <DomainObject.Predmet.ProtustrankaWithAdress>
    <izvorni_sadrzaj>MILLENIUM MOTORI d.o.o. Vinogradi 82, 10000 Zagreb</izvorni_sadrzaj>
    <derivirana_varijabla naziv="DomainObject.Predmet.ProtustrankaWithAdress_1">MILLENIUM MOTORI d.o.o. Vinogradi 82, 10000 Zagreb</derivirana_varijabla>
  </DomainObject.Predmet.ProtustrankaWithAdress>
  <DomainObject.Predmet.ProtustrankaWithAdressOIB>
    <izvorni_sadrzaj>MILLENIUM MOTORI d.o.o., OIB 15497078733, Vinogradi 82, 10000 Zagreb</izvorni_sadrzaj>
    <derivirana_varijabla naziv="DomainObject.Predmet.ProtustrankaWithAdressOIB_1">MILLENIUM MOTORI d.o.o., OIB 15497078733, Vinogradi 82, 10000 Zagreb</derivirana_varijabla>
  </DomainObject.Predmet.ProtustrankaWithAdressOIB>
  <DomainObject.Predmet.ProtustrankaNazivFormated>
    <izvorni_sadrzaj>MILLENIUM MOTORI d.o.o.</izvorni_sadrzaj>
    <derivirana_varijabla naziv="DomainObject.Predmet.ProtustrankaNazivFormated_1">MILLENIUM MOTORI d.o.o.</derivirana_varijabla>
  </DomainObject.Predmet.ProtustrankaNazivFormated>
  <DomainObject.Predmet.ProtustrankaNazivFormatedOIB>
    <izvorni_sadrzaj>MILLENIUM MOTORI d.o.o., OIB 15497078733</izvorni_sadrzaj>
    <derivirana_varijabla naziv="DomainObject.Predmet.ProtustrankaNazivFormatedOIB_1">MILLENIUM MOTORI d.o.o., OIB 15497078733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MILLENIUM MOTORI d.o.o. zastupanog po punomoćniku Mladen Nižić</item>
    </izvorni_sadrzaj>
    <derivirana_varijabla naziv="DomainObject.Predmet.ProtuStrankaListFormated_1">
      <item>MILLENIUM MOTORI d.o.o. zastupanog po punomoćniku Mladen Nižić</item>
    </derivirana_varijabla>
  </DomainObject.Predmet.ProtuStrankaListFormated>
  <DomainObject.Predmet.ProtuStrankaListFormatedOIB>
    <izvorni_sadrzaj>
      <item>MILLENIUM MOTORI d.o.o., OIB 15497078733 zastupanog po punomoćniku Mladen Nižić</item>
    </izvorni_sadrzaj>
    <derivirana_varijabla naziv="DomainObject.Predmet.ProtuStrankaListFormatedOIB_1">
      <item>MILLENIUM MOTORI d.o.o., OIB 15497078733 zastupanog po punomoćniku Mladen Nižić</item>
    </derivirana_varijabla>
  </DomainObject.Predmet.ProtuStrankaListFormatedOIB>
  <DomainObject.Predmet.ProtuStrankaListFormatedWithAdress>
    <izvorni_sadrzaj>
      <item>MILLENIUM MOTORI d.o.o., Vinogradi 82, 10000 Zagreb zastupanog po punomoćniku Mladen Nižić</item>
    </izvorni_sadrzaj>
    <derivirana_varijabla naziv="DomainObject.Predmet.ProtuStrankaListFormatedWithAdress_1">
      <item>MILLENIUM MOTORI d.o.o., Vinogradi 82, 10000 Zagreb zastupanog po punomoćniku Mladen Nižić</item>
    </derivirana_varijabla>
  </DomainObject.Predmet.ProtuStrankaListFormatedWithAdress>
  <DomainObject.Predmet.ProtuStrankaListFormatedWithAdressOIB>
    <izvorni_sadrzaj>
      <item>MILLENIUM MOTORI d.o.o., OIB 15497078733, Vinogradi 82, 10000 Zagreb zastupanog po punomoćniku Mladen Nižić</item>
    </izvorni_sadrzaj>
    <derivirana_varijabla naziv="DomainObject.Predmet.ProtuStrankaListFormatedWithAdressOIB_1">
      <item>MILLENIUM MOTORI d.o.o., OIB 15497078733, Vinogradi 82, 10000 Zagreb zastupanog po punomoćniku Mladen Nižić</item>
    </derivirana_varijabla>
  </DomainObject.Predmet.ProtuStrankaListFormatedWithAdressOIB>
  <DomainObject.Predmet.ProtuStrankaListNazivFormated>
    <izvorni_sadrzaj>
      <item>MILLENIUM MOTORI d.o.o.</item>
    </izvorni_sadrzaj>
    <derivirana_varijabla naziv="DomainObject.Predmet.ProtuStrankaListNazivFormated_1">
      <item>MILLENIUM MOTORI d.o.o.</item>
    </derivirana_varijabla>
  </DomainObject.Predmet.ProtuStrankaListNazivFormated>
  <DomainObject.Predmet.ProtuStrankaListNazivFormatedOIB>
    <izvorni_sadrzaj>
      <item>MILLENIUM MOTORI d.o.o., OIB 15497078733</item>
    </izvorni_sadrzaj>
    <derivirana_varijabla naziv="DomainObject.Predmet.ProtuStrankaListNazivFormatedOIB_1">
      <item>MILLENIUM MOTORI d.o.o., OIB 15497078733</item>
    </derivirana_varijabla>
  </DomainObject.Predmet.ProtuStrankaListNazivFormatedOIB>
  <DomainObject.Predmet.OstaliListFormated>
    <izvorni_sadrzaj>
      <item>Mladen Nižić punomoćnik sudionika u postupku MILLENIUM MOTORI d.o.o.</item>
    </izvorni_sadrzaj>
    <derivirana_varijabla naziv="DomainObject.Predmet.OstaliListFormated_1">
      <item>Mladen Nižić punomoćnik sudionika u postupku MILLENIUM MOTORI d.o.o.</item>
    </derivirana_varijabla>
  </DomainObject.Predmet.OstaliListFormated>
  <DomainObject.Predmet.OstaliListFormatedOIB>
    <izvorni_sadrzaj>
      <item>Mladen Nižić, OIB 09005096411 punomoćnik sudionika u postupku MILLENIUM MOTORI d.o.o.</item>
    </izvorni_sadrzaj>
    <derivirana_varijabla naziv="DomainObject.Predmet.OstaliListFormatedOIB_1">
      <item>Mladen Nižić, OIB 09005096411 punomoćnik sudionika u postupku MILLENIUM MOTORI d.o.o.</item>
    </derivirana_varijabla>
  </DomainObject.Predmet.OstaliListFormatedOIB>
  <DomainObject.Predmet.OstaliListFormatedWithAdress>
    <izvorni_sadrzaj>
      <item>Mladen Nižić, Ilica 191f, 10000 Zagreb punomoćnik sudionika u postupku MILLENIUM MOTORI d.o.o.</item>
    </izvorni_sadrzaj>
    <derivirana_varijabla naziv="DomainObject.Predmet.OstaliListFormatedWithAdress_1">
      <item>Mladen Nižić, Ilica 191f, 10000 Zagreb punomoćnik sudionika u postupku MILLENIUM MOTORI d.o.o.</item>
    </derivirana_varijabla>
  </DomainObject.Predmet.OstaliListFormatedWithAdress>
  <DomainObject.Predmet.OstaliListFormatedWithAdressOIB>
    <izvorni_sadrzaj>
      <item>Mladen Nižić, OIB 09005096411, Ilica 191f, 10000 Zagreb punomoćnik sudionika u postupku MILLENIUM MOTORI d.o.o.</item>
    </izvorni_sadrzaj>
    <derivirana_varijabla naziv="DomainObject.Predmet.OstaliListFormatedWithAdressOIB_1">
      <item>Mladen Nižić, OIB 09005096411, Ilica 191f, 10000 Zagreb punomoćnik sudionika u postupku MILLENIUM MOTORI d.o.o.</item>
    </derivirana_varijabla>
  </DomainObject.Predmet.OstaliListFormatedWithAdressOIB>
  <DomainObject.Predmet.OstaliListNazivFormated>
    <izvorni_sadrzaj>
      <item>Mladen Nižić</item>
    </izvorni_sadrzaj>
    <derivirana_varijabla naziv="DomainObject.Predmet.OstaliListNazivFormated_1">
      <item>Mladen Nižić</item>
    </derivirana_varijabla>
  </DomainObject.Predmet.OstaliListNazivFormated>
  <DomainObject.Predmet.OstaliListNazivFormatedOIB>
    <izvorni_sadrzaj>
      <item>Mladen Nižić, OIB 09005096411</item>
    </izvorni_sadrzaj>
    <derivirana_varijabla naziv="DomainObject.Predmet.OstaliListNazivFormatedOIB_1">
      <item>Mladen Nižić, OIB 09005096411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MILLENIUM MOTORI d.o.o.</izvorni_sadrzaj>
    <derivirana_varijabla naziv="DomainObject.Predmet.ProtustrankaIDrugi_1">MILLENIUM MOTORI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MILLENIUM MOTORI d.o.o., OIB 15497078733, Vinogradi 82, 10000 Zagreb</izvorni_sadrzaj>
    <derivirana_varijabla naziv="DomainObject.Predmet.ProtustrankaIDrugiAdressOIB_1">MILLENIUM MOTORI d.o.o., OIB 15497078733, Vinogradi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MILLENIUM MOTORI d.o.o.</item>
      <item>Mladen Nižić</item>
    </izvorni_sadrzaj>
    <derivirana_varijabla naziv="DomainObject.Predmet.SudioniciListNaziv_1">
      <item>FINA Regionalni centar Zagreb</item>
      <item>MILLENIUM MOTORI d.o.o.</item>
      <item>Mladen Nižić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MILLENIUM MOTORI d.o.o., OIB 15497078733, Vinogradi 82,10000 Zagreb</item>
      <item>Mladen Nižić, OIB 09005096411, Ilica 191f,10000 Zagreb</item>
    </izvorni_sadrzaj>
    <derivirana_varijabla naziv="DomainObject.Predmet.SudioniciListAdressOIB_1">
      <item>FINA Regionalni centar Zagreb, OIB 85821130368, Trg svibanjskih žrtava 1995. 1,10000 Zagreb</item>
      <item>MILLENIUM MOTORI d.o.o., OIB 15497078733, Vinogradi 82,10000 Zagreb</item>
      <item>Mladen Nižić, OIB 09005096411,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15497078733</item>
      <item>, OIB 09005096411</item>
    </izvorni_sadrzaj>
    <derivirana_varijabla naziv="DomainObject.Predmet.SudioniciListNazivOIB_1">
      <item>, OIB 85821130368</item>
      <item>, OIB 15497078733</item>
      <item>, OIB 09005096411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289F8-5F80-41C6-A0B9-EE074B649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4565</properties:Characters>
  <properties:Lines>141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2017-01-20T08:32:00Z</dcterms:created>
  <dc:creator>Draženka Prpić</dc:creator>
  <cp:lastModifiedBy>Draženka Prpić</cp:lastModifiedBy>
  <cp:lastPrinted>2017-01-20T08:33:00Z</cp:lastPrinted>
  <dcterms:modified xmlns:xsi="http://www.w3.org/2001/XMLSchema-instance" xsi:type="dcterms:W3CDTF">2017-01-20T08:33:00Z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