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7597" w14:paraId="1027597" w:rsidRDefault="004078C7" w:rsidP="00A86814" w:rsidR="004078C7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E111D3">
        <w:rPr>
          <w:rFonts w:hAnsi="Times New Roman" w:ascii="Times New Roman"/>
          <w:szCs w:val="24"/>
          <w:lang w:val="hr-HR"/>
        </w:rPr>
        <w:t>89.</w:t>
      </w:r>
      <w:r w:rsidR="00A86814"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EE56CE">
        <w:rPr>
          <w:rFonts w:hAnsi="Times New Roman" w:ascii="Times New Roman"/>
          <w:szCs w:val="24"/>
          <w:lang w:val="hr-HR"/>
        </w:rPr>
        <w:t>1156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EE56CE">
        <w:rPr>
          <w:rFonts w:hAnsi="Times New Roman" w:ascii="Times New Roman"/>
          <w:szCs w:val="24"/>
          <w:lang w:val="hr-HR"/>
        </w:rPr>
        <w:t>20. prosinca</w:t>
      </w:r>
      <w:r w:rsidR="00566BB0">
        <w:rPr>
          <w:rFonts w:hAnsi="Times New Roman" w:ascii="Times New Roman"/>
          <w:szCs w:val="24"/>
          <w:lang w:val="hr-HR"/>
        </w:rPr>
        <w:t xml:space="preserve"> 2017.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 novih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0C49D0">
        <w:rPr>
          <w:rFonts w:hAnsi="Times New Roman" w:ascii="Times New Roman"/>
          <w:szCs w:val="24"/>
          <w:lang w:val="hr-HR"/>
        </w:rPr>
        <w:t>42</w:t>
      </w:r>
      <w:r w:rsidR="00EE56CE">
        <w:rPr>
          <w:rFonts w:hAnsi="Times New Roman" w:ascii="Times New Roman"/>
          <w:szCs w:val="24"/>
          <w:lang w:val="hr-HR"/>
        </w:rPr>
        <w:t>4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>1. siječnja 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0C49D0">
        <w:rPr>
          <w:rFonts w:hAnsi="Times New Roman" w:ascii="Times New Roman"/>
          <w:szCs w:val="24"/>
          <w:lang w:val="hr-HR"/>
        </w:rPr>
        <w:t xml:space="preserve">31. </w:t>
      </w:r>
      <w:r w:rsidR="00EE56CE">
        <w:rPr>
          <w:rFonts w:hAnsi="Times New Roman" w:ascii="Times New Roman"/>
          <w:szCs w:val="24"/>
          <w:lang w:val="hr-HR"/>
        </w:rPr>
        <w:t>siječnja 2018</w:t>
      </w:r>
      <w:r w:rsidRPr="00C0541C">
        <w:rPr>
          <w:rFonts w:hAnsi="Times New Roman" w:ascii="Times New Roman"/>
          <w:szCs w:val="24"/>
          <w:lang w:val="hr-HR"/>
        </w:rPr>
        <w:t xml:space="preserve">.,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EE56CE">
        <w:rPr>
          <w:rFonts w:hAnsi="Times New Roman" w:ascii="Times New Roman"/>
          <w:szCs w:val="24"/>
          <w:lang w:val="hr-HR"/>
        </w:rPr>
        <w:t>20. prosinca</w:t>
      </w:r>
      <w:r w:rsidR="00566BB0">
        <w:rPr>
          <w:rFonts w:hAnsi="Times New Roman" w:ascii="Times New Roman"/>
          <w:szCs w:val="24"/>
          <w:lang w:val="hr-HR"/>
        </w:rPr>
        <w:t xml:space="preserve"> 2017.</w:t>
      </w:r>
    </w:p>
    <w:p w:rsidRDefault="00A86814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423773">
        <w:rPr>
          <w:rFonts w:hAnsi="Times New Roman" w:ascii="Times New Roman"/>
          <w:szCs w:val="24"/>
          <w:lang w:val="hr-HR"/>
        </w:rPr>
        <w:t>,v.r.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423773" w:rsidP="00C359B6" w:rsidR="00423773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23773" w:rsidP="00C359B6" w:rsidR="00423773">
      <w:pPr>
        <w:pStyle w:val="Bezproreda"/>
        <w:ind w:left="4956"/>
        <w:jc w:val="right"/>
      </w:pPr>
      <w:r>
        <w:t>Karmela Dolenc</w:t>
      </w:r>
    </w:p>
    <w:p w:rsidRDefault="00423773" w:rsidP="005D234F" w:rsidR="00423773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sectPr w:rsidSect="006858A1" w:rsidR="00423773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929A0"/>
    <w:rsid w:val="003E5F4D"/>
    <w:rsid w:val="004078C7"/>
    <w:rsid w:val="00414A95"/>
    <w:rsid w:val="00423773"/>
    <w:rsid w:val="00470A97"/>
    <w:rsid w:val="00486880"/>
    <w:rsid w:val="004F1742"/>
    <w:rsid w:val="005264DC"/>
    <w:rsid w:val="00566BB0"/>
    <w:rsid w:val="00571556"/>
    <w:rsid w:val="005869B4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570B6"/>
    <w:rsid w:val="00A60112"/>
    <w:rsid w:val="00A72472"/>
    <w:rsid w:val="00A86814"/>
    <w:rsid w:val="00A947C4"/>
    <w:rsid w:val="00A97EBD"/>
    <w:rsid w:val="00B05C38"/>
    <w:rsid w:val="00B27950"/>
    <w:rsid w:val="00B66D21"/>
    <w:rsid w:val="00B85C4D"/>
    <w:rsid w:val="00B92728"/>
    <w:rsid w:val="00B94861"/>
    <w:rsid w:val="00BE16F6"/>
    <w:rsid w:val="00C0541C"/>
    <w:rsid w:val="00C17CA7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Bezproreda" w:type="paragraph">
    <w:name w:val="No Spacing"/>
    <w:uiPriority w:val="1"/>
    <w:qFormat/>
    <w:rsid w:val="00423773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Bezproreda" w:type="paragraph">
    <w:name w:val="No Spacing"/>
    <w:uiPriority w:val="1"/>
    <w:qFormat/>
    <w:rsid w:val="00423773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756</properties:Characters>
  <properties:Lines>31</properties:Lines>
  <properties:Paragraphs>13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Karmela Dolenc</cp:lastModifiedBy>
  <cp:lastPrinted>2017-12-20T14:47:00Z</cp:lastPrinted>
  <dcterms:modified xmlns:xsi="http://www.w3.org/2001/XMLSchema-instance" xsi:type="dcterms:W3CDTF">2017-12-20T14:47:00Z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