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3eb7" w14:paraId="a883eb7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677F1E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A81A0E">
              <w:t>6</w:t>
            </w:r>
            <w:r w:rsidR="000E086F">
              <w:t>2</w:t>
            </w:r>
            <w:r w:rsidR="00677F1E">
              <w:t>9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15208">
        <w:t xml:space="preserve"> </w:t>
      </w:r>
      <w:proofErr w:type="spellStart"/>
      <w:r w:rsidR="00677F1E" w:rsidRPr="00677F1E">
        <w:t>LOVRENČIĆ</w:t>
      </w:r>
      <w:proofErr w:type="spellEnd"/>
      <w:r w:rsidR="00677F1E" w:rsidRPr="00677F1E">
        <w:t>, društvo s ograničenom odgovornošću za unutarnju i vanjsku trgovinu i usluge</w:t>
      </w:r>
      <w:r w:rsidR="00677F1E">
        <w:t xml:space="preserve"> Zagreb, Brijunska 9, </w:t>
      </w:r>
      <w:proofErr w:type="spellStart"/>
      <w:r w:rsidR="00677F1E">
        <w:t>OIB</w:t>
      </w:r>
      <w:proofErr w:type="spellEnd"/>
      <w:r w:rsidR="00677F1E">
        <w:t xml:space="preserve">: </w:t>
      </w:r>
      <w:r w:rsidR="00677F1E" w:rsidRPr="00677F1E">
        <w:t>25200673852</w:t>
      </w:r>
      <w:r w:rsidR="00677F1E">
        <w:t xml:space="preserve">, </w:t>
      </w:r>
      <w:proofErr w:type="spellStart"/>
      <w:r w:rsidR="00677F1E">
        <w:t>MBS</w:t>
      </w:r>
      <w:proofErr w:type="spellEnd"/>
      <w:r w:rsidR="00677F1E">
        <w:t xml:space="preserve">: </w:t>
      </w:r>
      <w:r w:rsidR="00677F1E" w:rsidRPr="00677F1E">
        <w:t>080365386</w:t>
      </w:r>
      <w:r w:rsidR="00677F1E">
        <w:t xml:space="preserve">, </w:t>
      </w:r>
      <w:r w:rsidR="000E086F">
        <w:t xml:space="preserve"> </w:t>
      </w:r>
      <w:r>
        <w:t>temeljem članka 430. Stečajnog zakona (Narodne novine 71/15), dana</w:t>
      </w:r>
      <w:r w:rsidR="00A01A70">
        <w:t xml:space="preserve"> </w:t>
      </w:r>
      <w:r w:rsidR="00A81A0E">
        <w:t>21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0E086F">
        <w:rPr>
          <w:bCs/>
        </w:rPr>
        <w:t xml:space="preserve"> </w:t>
      </w:r>
      <w:proofErr w:type="spellStart"/>
      <w:r w:rsidR="00677F1E" w:rsidRPr="00677F1E">
        <w:t>LOVRENČIĆ</w:t>
      </w:r>
      <w:proofErr w:type="spellEnd"/>
      <w:r w:rsidR="00677F1E" w:rsidRPr="00677F1E">
        <w:t>, društvo s ograničenom odgovornošću za unutarnju i vanjsku trgovinu i usluge</w:t>
      </w:r>
      <w:r w:rsidR="00677F1E">
        <w:t xml:space="preserve"> Zagreb, Brijunska 9, </w:t>
      </w:r>
      <w:proofErr w:type="spellStart"/>
      <w:r w:rsidR="00677F1E">
        <w:t>OIB</w:t>
      </w:r>
      <w:proofErr w:type="spellEnd"/>
      <w:r w:rsidR="00677F1E">
        <w:t xml:space="preserve">: </w:t>
      </w:r>
      <w:r w:rsidR="00677F1E" w:rsidRPr="00677F1E">
        <w:t>25200673852</w:t>
      </w:r>
      <w:r w:rsidR="00677F1E">
        <w:t xml:space="preserve">, </w:t>
      </w:r>
      <w:proofErr w:type="spellStart"/>
      <w:r w:rsidR="00677F1E">
        <w:t>MBS</w:t>
      </w:r>
      <w:proofErr w:type="spellEnd"/>
      <w:r w:rsidR="00677F1E">
        <w:t xml:space="preserve">: </w:t>
      </w:r>
      <w:r w:rsidR="00677F1E" w:rsidRPr="00677F1E">
        <w:t>080365386</w:t>
      </w:r>
      <w:r w:rsidR="00677F1E">
        <w:t xml:space="preserve">, iznosi 39.823,43 kn.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22317">
        <w:t xml:space="preserve"> </w:t>
      </w:r>
      <w:r w:rsidR="00677F1E">
        <w:t xml:space="preserve">Ljubica i Zlatko Lovrenčić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A81A0E">
        <w:t>6</w:t>
      </w:r>
      <w:r w:rsidR="000E086F">
        <w:t>2</w:t>
      </w:r>
      <w:r w:rsidR="00677F1E">
        <w:t>9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81A0E">
        <w:t>21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EF5350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EF5350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F5350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350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350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EF5350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F5350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35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350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1629</izvorni_sadrzaj>
    <derivirana_varijabla naziv="DomainObject.Predmet.Broj_1">1629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St-1629/2018</izvorni_sadrzaj>
    <derivirana_varijabla naziv="DomainObject.Predmet.OznakaBroj_1">St-1629/2018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LOVRENČIĆ, društvo s ograničenom odgovornošću za unutarnju i vanjsku trgovinu i usluge</izvorni_sadrzaj>
    <derivirana_varijabla naziv="DomainObject.Predmet.ProtustrankaFormated_1">  LOVRENČIĆ, društvo s ograničenom odgovornošću za unutarnju i vanjsku trgovinu i usluge</derivirana_varijabla>
  </DomainObject.Predmet.ProtustrankaFormated>
  <DomainObject.Predmet.ProtustrankaFormatedOIB>
    <izvorni_sadrzaj>  LOVRENČIĆ, društvo s ograničenom odgovornošću za unutarnju i vanjsku trgovinu i usluge, OIB 25200673852</izvorni_sadrzaj>
    <derivirana_varijabla naziv="DomainObject.Predmet.ProtustrankaFormatedOIB_1">  LOVRENČIĆ, društvo s ograničenom odgovornošću za unutarnju i vanjsku trgovinu i usluge, OIB 25200673852</derivirana_varijabla>
  </DomainObject.Predmet.ProtustrankaFormatedOIB>
  <DomainObject.Predmet.ProtustrankaFormatedWithAdress>
    <izvorni_sadrzaj> LOVRENČIĆ, društvo s ograničenom odgovornošću za unutarnju i vanjsku trgovinu i usluge, Brijunska 9, 10000 Zagreb</izvorni_sadrzaj>
    <derivirana_varijabla naziv="DomainObject.Predmet.ProtustrankaFormatedWithAdress_1"> LOVRENČIĆ, društvo s ograničenom odgovornošću za unutarnju i vanjsku trgovinu i usluge, Brijunska 9, 10000 Zagreb</derivirana_varijabla>
  </DomainObject.Predmet.ProtustrankaFormatedWithAdress>
  <DomainObject.Predmet.ProtustrankaFormatedWithAdressOIB>
    <izvorni_sadrzaj> LOVRENČIĆ, društvo s ograničenom odgovornošću za unutarnju i vanjsku trgovinu i usluge, OIB 25200673852, Brijunska 9, 10000 Zagreb</izvorni_sadrzaj>
    <derivirana_varijabla naziv="DomainObject.Predmet.ProtustrankaFormatedWithAdressOIB_1"> LOVRENČIĆ, društvo s ograničenom odgovornošću za unutarnju i vanjsku trgovinu i usluge, OIB 25200673852, Brijunska 9, 10000 Zagreb</derivirana_varijabla>
  </DomainObject.Predmet.ProtustrankaFormatedWithAdressOIB>
  <DomainObject.Predmet.ProtustrankaWithAdress>
    <izvorni_sadrzaj>LOVRENČIĆ, društvo s ograničenom odgovornošću za unutarnju i vanjsku trgovinu i usluge Brijunska 9, 10000 Zagreb</izvorni_sadrzaj>
    <derivirana_varijabla naziv="DomainObject.Predmet.ProtustrankaWithAdress_1">LOVRENČIĆ, društvo s ograničenom odgovornošću za unutarnju i vanjsku trgovinu i usluge Brijunska 9, 10000 Zagreb</derivirana_varijabla>
  </DomainObject.Predmet.ProtustrankaWithAdress>
  <DomainObject.Predmet.ProtustrankaWithAdressOIB>
    <izvorni_sadrzaj>LOVRENČIĆ, društvo s ograničenom odgovornošću za unutarnju i vanjsku trgovinu i usluge, OIB 25200673852, Brijunska 9, 10000 Zagreb</izvorni_sadrzaj>
    <derivirana_varijabla naziv="DomainObject.Predmet.ProtustrankaWithAdressOIB_1">LOVRENČIĆ, društvo s ograničenom odgovornošću za unutarnju i vanjsku trgovinu i usluge, OIB 25200673852, Brijunska 9, 10000 Zagreb</derivirana_varijabla>
  </DomainObject.Predmet.ProtustrankaWithAdressOIB>
  <DomainObject.Predmet.ProtustrankaNazivFormated>
    <izvorni_sadrzaj>LOVRENČIĆ, društvo s ograničenom odgovornošću za unutarnju i vanjsku trgovinu i usluge</izvorni_sadrzaj>
    <derivirana_varijabla naziv="DomainObject.Predmet.ProtustrankaNazivFormated_1">LOVRENČIĆ, društvo s ograničenom odgovornošću za unutarnju i vanjsku trgovinu i usluge</derivirana_varijabla>
  </DomainObject.Predmet.ProtustrankaNazivFormated>
  <DomainObject.Predmet.ProtustrankaNazivFormatedOIB>
    <izvorni_sadrzaj>LOVRENČIĆ, društvo s ograničenom odgovornošću za unutarnju i vanjsku trgovinu i usluge, OIB 25200673852</izvorni_sadrzaj>
    <derivirana_varijabla naziv="DomainObject.Predmet.ProtustrankaNazivFormatedOIB_1">LOVRENČIĆ, društvo s ograničenom odgovornošću za unutarnju i vanjsku trgovinu i usluge, OIB 25200673852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LOVRENČIĆ, društvo s ograničenom odgovornošću za unutarnju i vanjsku trgovinu i usluge</item>
    </izvorni_sadrzaj>
    <derivirana_varijabla naziv="DomainObject.Predmet.ProtuStrankaListFormated_1">
      <item>LOVRENČIĆ, društvo s ograničenom odgovornošću za unutarnju i vanjsku trgovinu i usluge</item>
    </derivirana_varijabla>
  </DomainObject.Predmet.ProtuStrankaListFormated>
  <DomainObject.Predmet.ProtuStrankaListFormatedOIB>
    <izvorni_sadrzaj>
      <item>LOVRENČIĆ, društvo s ograničenom odgovornošću za unutarnju i vanjsku trgovinu i usluge, OIB 25200673852</item>
    </izvorni_sadrzaj>
    <derivirana_varijabla naziv="DomainObject.Predmet.ProtuStrankaListFormatedOIB_1">
      <item>LOVRENČIĆ, društvo s ograničenom odgovornošću za unutarnju i vanjsku trgovinu i usluge, OIB 25200673852</item>
    </derivirana_varijabla>
  </DomainObject.Predmet.ProtuStrankaListFormatedOIB>
  <DomainObject.Predmet.ProtuStrankaListFormatedWithAdress>
    <izvorni_sadrzaj>
      <item>LOVRENČIĆ, društvo s ograničenom odgovornošću za unutarnju i vanjsku trgovinu i usluge, Brijunska 9, 10000 Zagreb</item>
    </izvorni_sadrzaj>
    <derivirana_varijabla naziv="DomainObject.Predmet.ProtuStrankaListFormatedWithAdress_1">
      <item>LOVRENČIĆ, društvo s ograničenom odgovornošću za unutarnju i vanjsku trgovinu i usluge, Brijunska 9, 10000 Zagreb</item>
    </derivirana_varijabla>
  </DomainObject.Predmet.ProtuStrankaListFormatedWithAdress>
  <DomainObject.Predmet.ProtuStrankaListFormatedWithAdressOIB>
    <izvorni_sadrzaj>
      <item>LOVRENČIĆ, društvo s ograničenom odgovornošću za unutarnju i vanjsku trgovinu i usluge, OIB 25200673852, Brijunska 9, 10000 Zagreb</item>
    </izvorni_sadrzaj>
    <derivirana_varijabla naziv="DomainObject.Predmet.ProtuStrankaListFormatedWithAdressOIB_1">
      <item>LOVRENČIĆ, društvo s ograničenom odgovornošću za unutarnju i vanjsku trgovinu i usluge, OIB 25200673852, Brijunska 9, 10000 Zagreb</item>
    </derivirana_varijabla>
  </DomainObject.Predmet.ProtuStrankaListFormatedWithAdressOIB>
  <DomainObject.Predmet.ProtuStrankaListNazivFormated>
    <izvorni_sadrzaj>
      <item>LOVRENČIĆ, društvo s ograničenom odgovornošću za unutarnju i vanjsku trgovinu i usluge</item>
    </izvorni_sadrzaj>
    <derivirana_varijabla naziv="DomainObject.Predmet.ProtuStrankaListNazivFormated_1">
      <item>LOVRENČIĆ, društvo s ograničenom odgovornošću za unutarnju i vanjsku trgovinu i usluge</item>
    </derivirana_varijabla>
  </DomainObject.Predmet.ProtuStrankaListNazivFormated>
  <DomainObject.Predmet.ProtuStrankaListNazivFormatedOIB>
    <izvorni_sadrzaj>
      <item>LOVRENČIĆ, društvo s ograničenom odgovornošću za unutarnju i vanjsku trgovinu i usluge, OIB 25200673852</item>
    </izvorni_sadrzaj>
    <derivirana_varijabla naziv="DomainObject.Predmet.ProtuStrankaListNazivFormatedOIB_1">
      <item>LOVRENČIĆ, društvo s ograničenom odgovornošću za unutarnju i vanjsku trgovinu i usluge, OIB 25200673852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LOVRENČIĆ, društvo s ograničenom odgovornošću za unutarnju i vanjsku trgovinu i usluge</izvorni_sadrzaj>
    <derivirana_varijabla naziv="DomainObject.Predmet.ProtustrankaIDrugi_1">LOVRENČIĆ, društvo s ograničenom odgovornošću za unutarnju i vanjsku trgovinu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LOVRENČIĆ, društvo s ograničenom odgovornošću za unutarnju i vanjsku trgovinu i usluge, OIB 25200673852, Brijunska 9, 10000 Zagreb</izvorni_sadrzaj>
    <derivirana_varijabla naziv="DomainObject.Predmet.ProtustrankaIDrugiAdressOIB_1">LOVRENČIĆ, društvo s ograničenom odgovornošću za unutarnju i vanjsku trgovinu i usluge, OIB 25200673852, Brijunska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LOVRENČIĆ, društvo s ograničenom odgovornošću za unutarnju i vanjsku trgovinu i usluge</item>
      <item>FINA Regionalni centar Zagreb</item>
    </izvorni_sadrzaj>
    <derivirana_varijabla naziv="DomainObject.Predmet.SudioniciListNaziv_1">
      <item>LOVRENČIĆ, društvo s ograničenom odgovornošću za unutarnju i vanjsku trgovinu i usluge</item>
      <item>FINA Regionalni centar Zagreb</item>
    </derivirana_varijabla>
  </DomainObject.Predmet.SudioniciListNaziv>
  <DomainObject.Predmet.SudioniciListAdressOIB>
    <izvorni_sadrzaj>
      <item>LOVRENČIĆ, društvo s ograničenom odgovornošću za unutarnju i vanjsku trgovinu i usluge, OIB 25200673852, Brijunska 9,10000 Zagreb</item>
      <item>FINA Regionalni centar Zagreb, OIB 85821130368</item>
    </izvorni_sadrzaj>
    <derivirana_varijabla naziv="DomainObject.Predmet.SudioniciListAdressOIB_1">
      <item>LOVRENČIĆ, društvo s ograničenom odgovornošću za unutarnju i vanjsku trgovinu i usluge, OIB 25200673852, Brijunska 9,10000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25200673852</item>
      <item>, OIB 85821130368</item>
    </izvorni_sadrzaj>
    <derivirana_varijabla naziv="DomainObject.Predmet.SudioniciListNazivOIB_1">
      <item>, OIB 25200673852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378</properties:Words>
  <properties:Characters>2066</properties:Characters>
  <properties:Lines>49</properties:Lines>
  <properties:Paragraphs>16</properties:Paragraphs>
  <properties:TotalTime>441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2018-12-21T08:56:00Z</cp:lastPrinted>
  <dcterms:modified xmlns:xsi="http://www.w3.org/2001/XMLSchema-instance" xsi:type="dcterms:W3CDTF">2018-12-21T08:57:00Z</dcterms:modified>
  <cp:revision>114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