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36f3" w14:paraId="d0f36f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33</w:t>
      </w:r>
      <w:r w:rsidR="008A342D">
        <w:t>4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E4E6F">
        <w:t xml:space="preserve"> </w:t>
      </w:r>
      <w:r w:rsidR="008A342D" w:rsidRPr="008A342D">
        <w:t>Anja Grgurić j.d.o.o. za trgovinu i usluge</w:t>
      </w:r>
      <w:r w:rsidR="008A342D">
        <w:t xml:space="preserve"> Zagreb, </w:t>
      </w:r>
      <w:proofErr w:type="spellStart"/>
      <w:r w:rsidR="008A342D">
        <w:t>Hermanova</w:t>
      </w:r>
      <w:proofErr w:type="spellEnd"/>
      <w:r w:rsidR="008A342D">
        <w:t xml:space="preserve"> ulica 16c, </w:t>
      </w:r>
      <w:proofErr w:type="spellStart"/>
      <w:r w:rsidR="008A342D">
        <w:t>OIB</w:t>
      </w:r>
      <w:proofErr w:type="spellEnd"/>
      <w:r w:rsidR="008A342D">
        <w:t xml:space="preserve">: </w:t>
      </w:r>
      <w:r w:rsidR="008A342D" w:rsidRPr="008A342D">
        <w:t>09163991218</w:t>
      </w:r>
      <w:r w:rsidR="008A342D">
        <w:t xml:space="preserve">, </w:t>
      </w:r>
      <w:proofErr w:type="spellStart"/>
      <w:r w:rsidR="008A342D">
        <w:t>MBS</w:t>
      </w:r>
      <w:proofErr w:type="spellEnd"/>
      <w:r w:rsidR="008A342D">
        <w:t xml:space="preserve">: </w:t>
      </w:r>
      <w:r w:rsidR="008A342D" w:rsidRPr="008A342D">
        <w:t>081047212</w:t>
      </w:r>
      <w:r w:rsidR="008A342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8A342D" w:rsidRPr="008A342D">
        <w:t>Anja Grgurić j.d.o.o. za trgovinu i usluge</w:t>
      </w:r>
      <w:r w:rsidR="008A342D">
        <w:t xml:space="preserve"> Zagreb, </w:t>
      </w:r>
      <w:proofErr w:type="spellStart"/>
      <w:r w:rsidR="008A342D">
        <w:t>Hermanova</w:t>
      </w:r>
      <w:proofErr w:type="spellEnd"/>
      <w:r w:rsidR="008A342D">
        <w:t xml:space="preserve"> ulica 16c, </w:t>
      </w:r>
      <w:proofErr w:type="spellStart"/>
      <w:r w:rsidR="008A342D">
        <w:t>OIB</w:t>
      </w:r>
      <w:proofErr w:type="spellEnd"/>
      <w:r w:rsidR="008A342D">
        <w:t xml:space="preserve">: </w:t>
      </w:r>
      <w:r w:rsidR="008A342D" w:rsidRPr="008A342D">
        <w:t>09163991218</w:t>
      </w:r>
      <w:r w:rsidR="008A342D">
        <w:t xml:space="preserve">, </w:t>
      </w:r>
      <w:proofErr w:type="spellStart"/>
      <w:r w:rsidR="008A342D">
        <w:t>MBS</w:t>
      </w:r>
      <w:proofErr w:type="spellEnd"/>
      <w:r w:rsidR="008A342D">
        <w:t xml:space="preserve">: </w:t>
      </w:r>
      <w:r w:rsidR="008A342D" w:rsidRPr="008A342D">
        <w:t>081047212</w:t>
      </w:r>
      <w:r w:rsidR="008A342D">
        <w:t xml:space="preserve">, iznosi 7.450,00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8A342D">
        <w:t>Anja Grgurić, Lokve</w:t>
      </w:r>
      <w:r w:rsidR="00B21BE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33</w:t>
      </w:r>
      <w:r w:rsidR="008A342D">
        <w:t>4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A342D">
        <w:t>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86EFC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6EF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6EF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EF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EF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6EF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6EF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E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EF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Anja Grgurić j.d.o.o. za trgovinu i usluge</izvorni_sadrzaj>
    <derivirana_varijabla naziv="DomainObject.Predmet.ProtustrankaFormated_1">  Anja Grgurić j.d.o.o. za trgovinu i usluge</derivirana_varijabla>
  </DomainObject.Predmet.ProtustrankaFormated>
  <DomainObject.Predmet.ProtustrankaFormatedOIB>
    <izvorni_sadrzaj>  Anja Grgurić j.d.o.o. za trgovinu i usluge, OIB 09163991218</izvorni_sadrzaj>
    <derivirana_varijabla naziv="DomainObject.Predmet.ProtustrankaFormatedOIB_1">  Anja Grgurić j.d.o.o. za trgovinu i usluge, OIB 09163991218</derivirana_varijabla>
  </DomainObject.Predmet.ProtustrankaFormatedOIB>
  <DomainObject.Predmet.ProtustrankaFormatedWithAdress>
    <izvorni_sadrzaj> Anja Grgurić j.d.o.o. za trgovinu i usluge, Hermanova ulica 16 c, 10000 Zagreb</izvorni_sadrzaj>
    <derivirana_varijabla naziv="DomainObject.Predmet.ProtustrankaFormatedWithAdress_1"> Anja Grgurić j.d.o.o. za trgovinu i usluge, Hermanova ulica 16 c, 10000 Zagreb</derivirana_varijabla>
  </DomainObject.Predmet.ProtustrankaFormatedWithAdress>
  <DomainObject.Predmet.ProtustrankaFormatedWithAdressOIB>
    <izvorni_sadrzaj> Anja Grgurić j.d.o.o. za trgovinu i usluge, OIB 09163991218, Hermanova ulica 16 c, 10000 Zagreb</izvorni_sadrzaj>
    <derivirana_varijabla naziv="DomainObject.Predmet.ProtustrankaFormatedWithAdressOIB_1"> Anja Grgurić j.d.o.o. za trgovinu i usluge, OIB 09163991218, Hermanova ulica 16 c, 10000 Zagreb</derivirana_varijabla>
  </DomainObject.Predmet.ProtustrankaFormatedWithAdressOIB>
  <DomainObject.Predmet.ProtustrankaWithAdress>
    <izvorni_sadrzaj>Anja Grgurić j.d.o.o. za trgovinu i usluge Hermanova ulica 16 c, 10000 Zagreb</izvorni_sadrzaj>
    <derivirana_varijabla naziv="DomainObject.Predmet.ProtustrankaWithAdress_1">Anja Grgurić j.d.o.o. za trgovinu i usluge Hermanova ulica 16 c, 10000 Zagreb</derivirana_varijabla>
  </DomainObject.Predmet.ProtustrankaWithAdress>
  <DomainObject.Predmet.ProtustrankaWithAdressOIB>
    <izvorni_sadrzaj>Anja Grgurić j.d.o.o. za trgovinu i usluge, OIB 09163991218, Hermanova ulica 16 c, 10000 Zagreb</izvorni_sadrzaj>
    <derivirana_varijabla naziv="DomainObject.Predmet.ProtustrankaWithAdressOIB_1">Anja Grgurić j.d.o.o. za trgovinu i usluge, OIB 09163991218, Hermanova ulica 16 c, 10000 Zagreb</derivirana_varijabla>
  </DomainObject.Predmet.ProtustrankaWithAdressOIB>
  <DomainObject.Predmet.ProtustrankaNazivFormated>
    <izvorni_sadrzaj>Anja Grgurić j.d.o.o. za trgovinu i usluge</izvorni_sadrzaj>
    <derivirana_varijabla naziv="DomainObject.Predmet.ProtustrankaNazivFormated_1">Anja Grgurić j.d.o.o. za trgovinu i usluge</derivirana_varijabla>
  </DomainObject.Predmet.ProtustrankaNazivFormated>
  <DomainObject.Predmet.ProtustrankaNazivFormatedOIB>
    <izvorni_sadrzaj>Anja Grgurić j.d.o.o. za trgovinu i usluge, OIB 09163991218</izvorni_sadrzaj>
    <derivirana_varijabla naziv="DomainObject.Predmet.ProtustrankaNazivFormatedOIB_1">Anja Grgurić j.d.o.o. za trgovinu i usluge, OIB 09163991218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Anja Grgurić j.d.o.o. za trgovinu i usluge</item>
    </izvorni_sadrzaj>
    <derivirana_varijabla naziv="DomainObject.Predmet.ProtuStrankaListFormated_1">
      <item>Anja Grgurić j.d.o.o. za trgovinu i usluge</item>
    </derivirana_varijabla>
  </DomainObject.Predmet.ProtuStrankaListFormated>
  <DomainObject.Predmet.ProtuStrankaListFormatedOIB>
    <izvorni_sadrzaj>
      <item>Anja Grgurić j.d.o.o. za trgovinu i usluge, OIB 09163991218</item>
    </izvorni_sadrzaj>
    <derivirana_varijabla naziv="DomainObject.Predmet.ProtuStrankaListFormatedOIB_1">
      <item>Anja Grgurić j.d.o.o. za trgovinu i usluge, OIB 09163991218</item>
    </derivirana_varijabla>
  </DomainObject.Predmet.ProtuStrankaListFormatedOIB>
  <DomainObject.Predmet.ProtuStrankaListFormatedWithAdress>
    <izvorni_sadrzaj>
      <item>Anja Grgurić j.d.o.o. za trgovinu i usluge, Hermanova ulica 16 c, 10000 Zagreb</item>
    </izvorni_sadrzaj>
    <derivirana_varijabla naziv="DomainObject.Predmet.ProtuStrankaListFormatedWithAdress_1">
      <item>Anja Grgurić j.d.o.o. za trgovinu i usluge, Hermanova ulica 16 c, 10000 Zagreb</item>
    </derivirana_varijabla>
  </DomainObject.Predmet.ProtuStrankaListFormatedWithAdress>
  <DomainObject.Predmet.ProtuStrankaListFormatedWithAdressOIB>
    <izvorni_sadrzaj>
      <item>Anja Grgurić j.d.o.o. za trgovinu i usluge, OIB 09163991218, Hermanova ulica 16 c, 10000 Zagreb</item>
    </izvorni_sadrzaj>
    <derivirana_varijabla naziv="DomainObject.Predmet.ProtuStrankaListFormatedWithAdressOIB_1">
      <item>Anja Grgurić j.d.o.o. za trgovinu i usluge, OIB 09163991218, Hermanova ulica 16 c, 10000 Zagreb</item>
    </derivirana_varijabla>
  </DomainObject.Predmet.ProtuStrankaListFormatedWithAdressOIB>
  <DomainObject.Predmet.ProtuStrankaListNazivFormated>
    <izvorni_sadrzaj>
      <item>Anja Grgurić j.d.o.o. za trgovinu i usluge</item>
    </izvorni_sadrzaj>
    <derivirana_varijabla naziv="DomainObject.Predmet.ProtuStrankaListNazivFormated_1">
      <item>Anja Grgurić j.d.o.o. za trgovinu i usluge</item>
    </derivirana_varijabla>
  </DomainObject.Predmet.ProtuStrankaListNazivFormated>
  <DomainObject.Predmet.ProtuStrankaListNazivFormatedOIB>
    <izvorni_sadrzaj>
      <item>Anja Grgurić j.d.o.o. za trgovinu i usluge, OIB 09163991218</item>
    </izvorni_sadrzaj>
    <derivirana_varijabla naziv="DomainObject.Predmet.ProtuStrankaListNazivFormatedOIB_1">
      <item>Anja Grgurić j.d.o.o. za trgovinu i usluge, OIB 09163991218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Anja Grgurić j.d.o.o. za trgovinu i usluge</izvorni_sadrzaj>
    <derivirana_varijabla naziv="DomainObject.Predmet.ProtustrankaIDrugi_1">Anja Grgurić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Anja Grgurić j.d.o.o. za trgovinu i usluge, OIB 09163991218, Hermanova ulica 16 c, 10000 Zagreb</izvorni_sadrzaj>
    <derivirana_varijabla naziv="DomainObject.Predmet.ProtustrankaIDrugiAdressOIB_1">Anja Grgurić j.d.o.o. za trgovinu i usluge, OIB 09163991218, Hermanova ulica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Anja Grgurić j.d.o.o. za trgovinu i usluge</item>
      <item>FINA Regionalni centar Zagreb</item>
    </izvorni_sadrzaj>
    <derivirana_varijabla naziv="DomainObject.Predmet.SudioniciListNaziv_1">
      <item>Anja Grgurić j.d.o.o. za trgovinu i usluge</item>
      <item>FINA Regionalni centar Zagreb</item>
    </derivirana_varijabla>
  </DomainObject.Predmet.SudioniciListNaziv>
  <DomainObject.Predmet.SudioniciListAdressOIB>
    <izvorni_sadrzaj>
      <item>Anja Grgurić j.d.o.o. za trgovinu i usluge, OIB 09163991218, Hermanova ulica 16 c,10000 Zagreb</item>
      <item>FINA Regionalni centar Zagreb, OIB 85821130368, Trg svibanjskih žrtava 1995. br. 1,10000 Zagreb</item>
    </izvorni_sadrzaj>
    <derivirana_varijabla naziv="DomainObject.Predmet.SudioniciListAdressOIB_1">
      <item>Anja Grgurić j.d.o.o. za trgovinu i usluge, OIB 09163991218, Hermanova ulica 16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09163991218</item>
      <item>, OIB 85821130368</item>
    </izvorni_sadrzaj>
    <derivirana_varijabla naziv="DomainObject.Predmet.SudioniciListNazivOIB_1">
      <item>, OIB 09163991218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1949</properties:Characters>
  <properties:Lines>46</properties:Lines>
  <properties:Paragraphs>15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2018-05-04T10:23:00Z</cp:lastPrinted>
  <dcterms:modified xmlns:xsi="http://www.w3.org/2001/XMLSchema-instance" xsi:type="dcterms:W3CDTF">2018-05-04T10:25:00Z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