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989a" w14:paraId="371989a" w:rsidRDefault="003D0CC5" w:rsidP="003D0CC5" w:rsidR="003D0CC5">
      <w:pPr>
        <w15:collapsed w:val="false"/>
      </w:pPr>
      <w:bookmarkStart w:name="_GoBack" w:id="0"/>
      <w:bookmarkEnd w:id="0"/>
    </w:p>
    <w:p w:rsidRDefault="003D0CC5" w:rsidP="003D0CC5" w:rsidR="003D0CC5" w:rsidRPr="007F2E8E">
      <w:r w:rsidRPr="007F2E8E">
        <w:t>REPUBLIKA HRVATSKA</w:t>
      </w:r>
    </w:p>
    <w:p w:rsidRDefault="003D0CC5" w:rsidP="003D0CC5" w:rsidR="003D0CC5" w:rsidRPr="007F2E8E">
      <w:r w:rsidRPr="007F2E8E">
        <w:t>TRGOVAČKI SUD U ZAGREBU</w:t>
      </w:r>
    </w:p>
    <w:p w:rsidRDefault="003D0CC5" w:rsidP="003D0CC5" w:rsidR="003D0CC5" w:rsidRPr="007F2E8E">
      <w:r w:rsidRPr="007F2E8E">
        <w:t xml:space="preserve">Zagreb, </w:t>
      </w:r>
      <w:proofErr w:type="spellStart"/>
      <w:r w:rsidRPr="007F2E8E">
        <w:t>Amruševa</w:t>
      </w:r>
      <w:proofErr w:type="spellEnd"/>
      <w:r w:rsidRPr="007F2E8E">
        <w:t xml:space="preserve"> 2/II        </w:t>
      </w:r>
      <w:r w:rsidRPr="007F2E8E">
        <w:tab/>
      </w:r>
      <w:r w:rsidRPr="007F2E8E">
        <w:tab/>
      </w:r>
      <w:r w:rsidRPr="007F2E8E">
        <w:tab/>
      </w:r>
      <w:r w:rsidRPr="007F2E8E">
        <w:tab/>
      </w:r>
      <w:r w:rsidRPr="007F2E8E">
        <w:tab/>
      </w:r>
      <w:r w:rsidRPr="007F2E8E">
        <w:tab/>
      </w:r>
      <w:r w:rsidRPr="007F2E8E">
        <w:tab/>
      </w:r>
      <w:proofErr w:type="spellStart"/>
      <w:r w:rsidRPr="007F2E8E">
        <w:t>85</w:t>
      </w:r>
      <w:proofErr w:type="spellEnd"/>
      <w:r w:rsidRPr="007F2E8E">
        <w:t>. St-</w:t>
      </w:r>
      <w:proofErr w:type="spellStart"/>
      <w:r w:rsidR="001E0303" w:rsidRPr="007F2E8E">
        <w:t>787</w:t>
      </w:r>
      <w:proofErr w:type="spellEnd"/>
      <w:r w:rsidR="00D663C6" w:rsidRPr="007F2E8E">
        <w:t>/</w:t>
      </w:r>
      <w:proofErr w:type="spellStart"/>
      <w:r w:rsidR="00D663C6" w:rsidRPr="007F2E8E">
        <w:t>17</w:t>
      </w:r>
      <w:proofErr w:type="spellEnd"/>
    </w:p>
    <w:p w:rsidRDefault="003D0CC5" w:rsidP="003D0CC5" w:rsidR="003D0CC5" w:rsidRPr="007F2E8E"/>
    <w:p w:rsidRDefault="003D0CC5" w:rsidP="003D0CC5" w:rsidR="003D0CC5"/>
    <w:p w:rsidRDefault="007F2E8E" w:rsidP="003D0CC5" w:rsidR="007F2E8E" w:rsidRPr="007F2E8E"/>
    <w:p w:rsidRDefault="003D0CC5" w:rsidP="003D0CC5" w:rsidR="003D0CC5" w:rsidRPr="007F2E8E">
      <w:pPr>
        <w:jc w:val="center"/>
      </w:pPr>
      <w:r w:rsidRPr="007F2E8E">
        <w:t>Z A P I S N I K</w:t>
      </w:r>
    </w:p>
    <w:p w:rsidRDefault="003D0CC5" w:rsidP="003D0CC5" w:rsidR="003D0CC5" w:rsidRPr="007F2E8E">
      <w:pPr>
        <w:jc w:val="center"/>
      </w:pPr>
      <w:r w:rsidRPr="007F2E8E">
        <w:t xml:space="preserve">s ročišta radi </w:t>
      </w:r>
      <w:r w:rsidR="005757E7" w:rsidRPr="007F2E8E">
        <w:t>očitovanja o prijedlogu za otvaranje stečajnog postupka</w:t>
      </w:r>
    </w:p>
    <w:p w:rsidRDefault="003D0CC5" w:rsidP="003D0CC5" w:rsidR="003D0CC5" w:rsidRPr="007F2E8E"/>
    <w:p w:rsidRDefault="003D0CC5" w:rsidP="003D0CC5" w:rsidR="003D0CC5" w:rsidRPr="007F2E8E">
      <w:pPr>
        <w:jc w:val="both"/>
      </w:pPr>
      <w:r w:rsidRPr="007F2E8E">
        <w:t xml:space="preserve">sastavljen pri Trgovačkom sudu u Zagrebu </w:t>
      </w:r>
      <w:proofErr w:type="spellStart"/>
      <w:r w:rsidR="00FC7687" w:rsidRPr="007F2E8E">
        <w:t>16</w:t>
      </w:r>
      <w:proofErr w:type="spellEnd"/>
      <w:r w:rsidRPr="007F2E8E">
        <w:t xml:space="preserve">. </w:t>
      </w:r>
      <w:r w:rsidR="00FC7687" w:rsidRPr="007F2E8E">
        <w:t>svibnja</w:t>
      </w:r>
      <w:r w:rsidRPr="007F2E8E">
        <w:t xml:space="preserve"> </w:t>
      </w:r>
      <w:proofErr w:type="spellStart"/>
      <w:r w:rsidRPr="007F2E8E">
        <w:t>2017</w:t>
      </w:r>
      <w:proofErr w:type="spellEnd"/>
      <w:r w:rsidRPr="007F2E8E">
        <w:t xml:space="preserve">. u stečajnom postupku nad dužnikom </w:t>
      </w:r>
      <w:r w:rsidR="001E0303" w:rsidRPr="007F2E8E">
        <w:rPr>
          <w:lang w:val="pt-BR"/>
        </w:rPr>
        <w:t>BRZA DOSTAVA d.o.o., Zagreb, Jarunska 5, OIB: 20474096078</w:t>
      </w:r>
      <w:r w:rsidR="00EA41E5" w:rsidRPr="007F2E8E">
        <w:t xml:space="preserve">, </w:t>
      </w:r>
      <w:proofErr w:type="spellStart"/>
      <w:r w:rsidR="00EA41E5" w:rsidRPr="007F2E8E">
        <w:t>11</w:t>
      </w:r>
      <w:proofErr w:type="spellEnd"/>
      <w:r w:rsidR="00EA41E5" w:rsidRPr="007F2E8E">
        <w:t xml:space="preserve">. svibnja </w:t>
      </w:r>
      <w:proofErr w:type="spellStart"/>
      <w:r w:rsidR="00EA41E5" w:rsidRPr="007F2E8E">
        <w:t>2017</w:t>
      </w:r>
      <w:proofErr w:type="spellEnd"/>
      <w:r w:rsidRPr="007F2E8E">
        <w:rPr>
          <w:lang w:val="pt-BR"/>
        </w:rPr>
        <w:t>,</w:t>
      </w:r>
    </w:p>
    <w:p w:rsidRDefault="003D0CC5" w:rsidP="003D0CC5" w:rsidR="003D0CC5" w:rsidRPr="007F2E8E"/>
    <w:p w:rsidRDefault="003D0CC5" w:rsidP="003D0CC5" w:rsidR="003D0CC5" w:rsidRPr="007F2E8E">
      <w:r w:rsidRPr="007F2E8E">
        <w:t>NAZOČNI OD SUDA:</w:t>
      </w:r>
    </w:p>
    <w:p w:rsidRDefault="003D0CC5" w:rsidP="003D0CC5" w:rsidR="003D0CC5"/>
    <w:p w:rsidRDefault="003D0CC5" w:rsidP="003D0CC5" w:rsidR="003D0CC5" w:rsidRPr="007F2E8E">
      <w:r w:rsidRPr="007F2E8E">
        <w:t>SUDAC: Ivana Koštarić Fegeš</w:t>
      </w:r>
    </w:p>
    <w:p w:rsidRDefault="003D0CC5" w:rsidP="003D0CC5" w:rsidR="003D0CC5"/>
    <w:p w:rsidRDefault="003D0CC5" w:rsidP="003D0CC5" w:rsidR="003D0CC5" w:rsidRPr="007F2E8E">
      <w:r w:rsidRPr="007F2E8E">
        <w:t>ZAPISNIČAR:</w:t>
      </w:r>
      <w:r w:rsidRPr="007F2E8E">
        <w:rPr>
          <w:color w:val="FF0000"/>
        </w:rPr>
        <w:t xml:space="preserve"> </w:t>
      </w:r>
      <w:r w:rsidRPr="007F2E8E">
        <w:t>Petra Čiček</w:t>
      </w:r>
    </w:p>
    <w:p w:rsidRDefault="003D0CC5" w:rsidP="003D0CC5" w:rsidR="003D0CC5"/>
    <w:p w:rsidRDefault="007F2E8E" w:rsidP="003D0CC5" w:rsidR="007F2E8E" w:rsidRPr="007F2E8E"/>
    <w:p w:rsidRDefault="003D0CC5" w:rsidP="003D0CC5" w:rsidR="003D0CC5" w:rsidRPr="007F2E8E">
      <w:pPr>
        <w:jc w:val="both"/>
      </w:pPr>
      <w:r w:rsidRPr="007F2E8E">
        <w:t xml:space="preserve">Sudac otvara ročište u </w:t>
      </w:r>
      <w:proofErr w:type="spellStart"/>
      <w:r w:rsidR="00FC7687" w:rsidRPr="007F2E8E">
        <w:t>09.</w:t>
      </w:r>
      <w:r w:rsidR="001E0303" w:rsidRPr="007F2E8E">
        <w:t>45</w:t>
      </w:r>
      <w:proofErr w:type="spellEnd"/>
      <w:r w:rsidRPr="007F2E8E">
        <w:t xml:space="preserve"> sati, ročište je javno i utvrđuje da su, pristupili:</w:t>
      </w:r>
    </w:p>
    <w:p w:rsidRDefault="003D0CC5" w:rsidP="003D0CC5" w:rsidR="003D0CC5"/>
    <w:p w:rsidRDefault="003D0CC5" w:rsidP="003D0CC5" w:rsidR="003D0CC5" w:rsidRPr="007F2E8E">
      <w:r w:rsidRPr="007F2E8E">
        <w:t>Predlagatelj: nitko, dostava poziva uredno iskazana</w:t>
      </w:r>
    </w:p>
    <w:p w:rsidRDefault="003D0CC5" w:rsidP="003D0CC5" w:rsidR="003D0CC5" w:rsidRPr="007F2E8E">
      <w:r w:rsidRPr="007F2E8E">
        <w:t xml:space="preserve">Dužnik: </w:t>
      </w:r>
      <w:r w:rsidR="00935527" w:rsidRPr="007F2E8E">
        <w:t>nitko, dostava poziva uredno iskazana</w:t>
      </w:r>
    </w:p>
    <w:p w:rsidRDefault="003D0CC5" w:rsidP="003D0CC5" w:rsidR="003D0CC5" w:rsidRPr="007F2E8E">
      <w:r w:rsidRPr="007F2E8E">
        <w:t xml:space="preserve">Zastupnik po zakonu dužnika: </w:t>
      </w:r>
      <w:r w:rsidR="00935527" w:rsidRPr="007F2E8E">
        <w:t>nitko, dostava poziva uredno iskazana</w:t>
      </w:r>
    </w:p>
    <w:p w:rsidRDefault="00935527" w:rsidP="003D0CC5" w:rsidR="00935527" w:rsidRPr="007F2E8E">
      <w:r w:rsidRPr="007F2E8E">
        <w:t xml:space="preserve">Javnost: Ivan </w:t>
      </w:r>
      <w:proofErr w:type="spellStart"/>
      <w:r w:rsidRPr="007F2E8E">
        <w:t>Dvojković</w:t>
      </w:r>
      <w:proofErr w:type="spellEnd"/>
      <w:r w:rsidRPr="007F2E8E">
        <w:t>, odvjetnik</w:t>
      </w:r>
    </w:p>
    <w:p w:rsidRDefault="003D0CC5" w:rsidP="003D0CC5" w:rsidR="003D0CC5">
      <w:pPr>
        <w:rPr>
          <w:color w:val="FF0000"/>
        </w:rPr>
      </w:pPr>
      <w:r w:rsidRPr="007F2E8E">
        <w:rPr>
          <w:color w:val="FF0000"/>
        </w:rPr>
        <w:t xml:space="preserve"> </w:t>
      </w:r>
    </w:p>
    <w:p w:rsidRDefault="007F2E8E" w:rsidP="003D0CC5" w:rsidR="007F2E8E" w:rsidRPr="007F2E8E">
      <w:pPr>
        <w:rPr>
          <w:color w:val="FF0000"/>
        </w:rPr>
      </w:pPr>
    </w:p>
    <w:p w:rsidRDefault="003D0CC5" w:rsidP="003D0CC5" w:rsidR="003D0CC5" w:rsidRPr="007F2E8E">
      <w:pPr>
        <w:ind w:firstLine="708"/>
        <w:jc w:val="both"/>
      </w:pPr>
      <w:r w:rsidRPr="007F2E8E">
        <w:t xml:space="preserve">Utvrđuje se da je u spis dostavljen podnesak FINA-e od </w:t>
      </w:r>
      <w:proofErr w:type="spellStart"/>
      <w:r w:rsidRPr="007F2E8E">
        <w:t>1</w:t>
      </w:r>
      <w:r w:rsidR="001E0303" w:rsidRPr="007F2E8E">
        <w:t>1</w:t>
      </w:r>
      <w:proofErr w:type="spellEnd"/>
      <w:r w:rsidRPr="007F2E8E">
        <w:t xml:space="preserve">. </w:t>
      </w:r>
      <w:r w:rsidR="001E0303" w:rsidRPr="007F2E8E">
        <w:t xml:space="preserve">svibnja </w:t>
      </w:r>
      <w:proofErr w:type="spellStart"/>
      <w:r w:rsidRPr="007F2E8E">
        <w:t>2017</w:t>
      </w:r>
      <w:proofErr w:type="spellEnd"/>
      <w:r w:rsidRPr="007F2E8E">
        <w:t xml:space="preserve">. kojim ispričava nedolazak na današnje ročište i u cijelosti ostaje kod navoda iz prijedloga za otvaranje stečajnog postupka (list </w:t>
      </w:r>
      <w:proofErr w:type="spellStart"/>
      <w:r w:rsidR="00EA41E5" w:rsidRPr="007F2E8E">
        <w:t>12</w:t>
      </w:r>
      <w:proofErr w:type="spellEnd"/>
      <w:r w:rsidRPr="007F2E8E">
        <w:t xml:space="preserve"> spisa).</w:t>
      </w:r>
    </w:p>
    <w:p w:rsidRDefault="003D0CC5" w:rsidP="003D0CC5" w:rsidR="003D0CC5" w:rsidRPr="007F2E8E">
      <w:pPr>
        <w:ind w:firstLine="708"/>
        <w:jc w:val="both"/>
      </w:pPr>
    </w:p>
    <w:p w:rsidRDefault="00935527" w:rsidP="00935527" w:rsidR="00935527" w:rsidRPr="007F2E8E">
      <w:pPr>
        <w:ind w:firstLine="708"/>
        <w:jc w:val="both"/>
      </w:pPr>
      <w:r w:rsidRPr="007F2E8E">
        <w:t xml:space="preserve">Iz prijedloga FINA-e za otvaranje stečajnog postupka proizlazi da je na dan </w:t>
      </w:r>
      <w:proofErr w:type="spellStart"/>
      <w:r w:rsidRPr="007F2E8E">
        <w:t>06</w:t>
      </w:r>
      <w:proofErr w:type="spellEnd"/>
      <w:r w:rsidRPr="007F2E8E">
        <w:t xml:space="preserve">. ožujka  </w:t>
      </w:r>
      <w:proofErr w:type="spellStart"/>
      <w:r w:rsidRPr="007F2E8E">
        <w:t>2017</w:t>
      </w:r>
      <w:proofErr w:type="spellEnd"/>
      <w:r w:rsidRPr="007F2E8E">
        <w:t xml:space="preserve">. dužnik u očevidniku redoslijeda osnova za plaćanje ima evidentirane neizvršene osnove za plaćanje u neprekinutom razdoblju od </w:t>
      </w:r>
      <w:proofErr w:type="spellStart"/>
      <w:r w:rsidRPr="007F2E8E">
        <w:t>120</w:t>
      </w:r>
      <w:proofErr w:type="spellEnd"/>
      <w:r w:rsidRPr="007F2E8E">
        <w:t xml:space="preserve"> dana u iznosu od </w:t>
      </w:r>
      <w:proofErr w:type="spellStart"/>
      <w:r w:rsidRPr="007F2E8E">
        <w:t>240.666</w:t>
      </w:r>
      <w:proofErr w:type="spellEnd"/>
      <w:r w:rsidRPr="007F2E8E">
        <w:t>,</w:t>
      </w:r>
      <w:proofErr w:type="spellStart"/>
      <w:r w:rsidRPr="007F2E8E">
        <w:t>58</w:t>
      </w:r>
      <w:proofErr w:type="spellEnd"/>
      <w:r w:rsidRPr="007F2E8E">
        <w:t xml:space="preserve"> kn. </w:t>
      </w:r>
    </w:p>
    <w:p w:rsidRDefault="00935527" w:rsidP="00935527" w:rsidR="00935527" w:rsidRPr="007F2E8E">
      <w:pPr>
        <w:ind w:firstLine="708"/>
        <w:jc w:val="both"/>
      </w:pPr>
    </w:p>
    <w:p w:rsidRDefault="00935527" w:rsidP="00935527" w:rsidR="00935527" w:rsidRPr="007F2E8E">
      <w:pPr>
        <w:ind w:firstLine="708"/>
        <w:jc w:val="both"/>
      </w:pPr>
      <w:r w:rsidRPr="007F2E8E">
        <w:t xml:space="preserve">Utvrđuje se da je u spis dostavljen podnesak osobe ovlaštene za zastupanje dužnika Berislava Badurine od </w:t>
      </w:r>
      <w:proofErr w:type="spellStart"/>
      <w:r w:rsidRPr="007F2E8E">
        <w:t>16</w:t>
      </w:r>
      <w:proofErr w:type="spellEnd"/>
      <w:r w:rsidRPr="007F2E8E">
        <w:t xml:space="preserve">. svibnja </w:t>
      </w:r>
      <w:proofErr w:type="spellStart"/>
      <w:r w:rsidRPr="007F2E8E">
        <w:t>2017</w:t>
      </w:r>
      <w:proofErr w:type="spellEnd"/>
      <w:r w:rsidRPr="007F2E8E">
        <w:t>. s prilozima u kojem ispričava nedolazak na današnje ročište i predlaže odgodu današnjeg ročišta</w:t>
      </w:r>
      <w:r w:rsidR="007F2E8E">
        <w:t xml:space="preserve"> jer je pozvan na ročište pred Prekršajnim sudom u Zagrebu radi ispitivanja u svojstvu okrivljenika. </w:t>
      </w:r>
    </w:p>
    <w:p w:rsidRDefault="00935527" w:rsidP="00935527" w:rsidR="00935527" w:rsidRPr="007F2E8E">
      <w:pPr>
        <w:ind w:firstLine="708"/>
        <w:jc w:val="both"/>
      </w:pPr>
    </w:p>
    <w:p w:rsidRDefault="00935527" w:rsidP="00935527" w:rsidR="00935527" w:rsidRPr="007F2E8E">
      <w:r w:rsidRPr="007F2E8E">
        <w:t>Sud donosi</w:t>
      </w:r>
    </w:p>
    <w:p w:rsidRDefault="00935527" w:rsidP="00935527" w:rsidR="00935527" w:rsidRPr="007F2E8E">
      <w:pPr>
        <w:jc w:val="center"/>
      </w:pPr>
      <w:r w:rsidRPr="007F2E8E">
        <w:t>R j e š e n j e</w:t>
      </w:r>
    </w:p>
    <w:p w:rsidRDefault="00935527" w:rsidP="00935527" w:rsidR="00935527" w:rsidRPr="007F2E8E">
      <w:r w:rsidRPr="007F2E8E">
        <w:tab/>
      </w:r>
    </w:p>
    <w:p w:rsidRDefault="007F2E8E" w:rsidP="007F2E8E" w:rsidR="007F2E8E">
      <w:pPr>
        <w:pStyle w:val="Odlomakpopisa"/>
        <w:numPr>
          <w:ilvl w:val="0"/>
          <w:numId w:val="1"/>
        </w:numPr>
        <w:jc w:val="both"/>
      </w:pPr>
      <w:r w:rsidRPr="007F2E8E">
        <w:t xml:space="preserve">Nalaže se osobi za zastupanje dužnika Berislavu Badurini u roku </w:t>
      </w:r>
      <w:proofErr w:type="spellStart"/>
      <w:r w:rsidRPr="007F2E8E">
        <w:t>15</w:t>
      </w:r>
      <w:proofErr w:type="spellEnd"/>
      <w:r w:rsidRPr="007F2E8E">
        <w:t xml:space="preserve"> dana dostaviti pisano izvješće o financijsko-gospodarskom stanju dužnika u kojem će točno i određeno navesti imovinu dužnika u skladu s rješenjem i zaključkom ovoga suda od </w:t>
      </w:r>
      <w:proofErr w:type="spellStart"/>
      <w:r w:rsidRPr="007F2E8E">
        <w:t>21</w:t>
      </w:r>
      <w:proofErr w:type="spellEnd"/>
      <w:r w:rsidRPr="007F2E8E">
        <w:t xml:space="preserve">. travnja </w:t>
      </w:r>
      <w:proofErr w:type="spellStart"/>
      <w:r w:rsidRPr="007F2E8E">
        <w:t>2017</w:t>
      </w:r>
      <w:proofErr w:type="spellEnd"/>
      <w:r w:rsidRPr="007F2E8E">
        <w:t>., te dostaviti podatke o pravnoj i činjeničnoj osnovi u odnosu na svaki dio imovine i obveza te dokaze osobito isprave kojima se ti podaci mogu potkrijepiti i potvrditi da su ti podaci točni i potpuni i da ništa od imovine i obveza nije zatajeno.</w:t>
      </w:r>
    </w:p>
    <w:p w:rsidRDefault="007F2E8E" w:rsidP="007F2E8E" w:rsidR="007F2E8E">
      <w:pPr>
        <w:jc w:val="both"/>
      </w:pPr>
    </w:p>
    <w:p w:rsidRDefault="007F2E8E" w:rsidP="007F2E8E" w:rsidR="007F2E8E" w:rsidRPr="007F2E8E">
      <w:pPr>
        <w:jc w:val="both"/>
      </w:pPr>
    </w:p>
    <w:p w:rsidRDefault="00935527" w:rsidP="007F2E8E" w:rsidR="00935527" w:rsidRPr="007F2E8E">
      <w:pPr>
        <w:pStyle w:val="Odlomakpopisa"/>
        <w:numPr>
          <w:ilvl w:val="0"/>
          <w:numId w:val="1"/>
        </w:numPr>
        <w:jc w:val="both"/>
      </w:pPr>
      <w:r w:rsidRPr="007F2E8E">
        <w:t xml:space="preserve">Ročište radi </w:t>
      </w:r>
      <w:r w:rsidR="007F2E8E" w:rsidRPr="007F2E8E">
        <w:t>očitovanja o prijedlogu za otvaranje stečajnog postupka</w:t>
      </w:r>
      <w:r w:rsidR="007F2E8E">
        <w:t xml:space="preserve"> određuje se za: </w:t>
      </w:r>
    </w:p>
    <w:p w:rsidRDefault="00935527" w:rsidP="00935527" w:rsidR="00935527" w:rsidRPr="007F2E8E">
      <w:pPr>
        <w:pStyle w:val="Odlomakpopisa"/>
        <w:ind w:left="1800"/>
        <w:jc w:val="center"/>
        <w:rPr>
          <w:b/>
        </w:rPr>
      </w:pPr>
    </w:p>
    <w:p w:rsidRDefault="007F2E8E" w:rsidP="00935527" w:rsidR="00935527" w:rsidRPr="007F2E8E">
      <w:pPr>
        <w:pStyle w:val="Odlomakpopisa"/>
        <w:ind w:left="1800"/>
        <w:jc w:val="center"/>
        <w:rPr>
          <w:b/>
        </w:rPr>
      </w:pPr>
      <w:proofErr w:type="spellStart"/>
      <w:r>
        <w:rPr>
          <w:b/>
        </w:rPr>
        <w:t>04</w:t>
      </w:r>
      <w:proofErr w:type="spellEnd"/>
      <w:r w:rsidR="00935527" w:rsidRPr="007F2E8E">
        <w:rPr>
          <w:b/>
        </w:rPr>
        <w:t xml:space="preserve">. </w:t>
      </w:r>
      <w:r>
        <w:rPr>
          <w:b/>
        </w:rPr>
        <w:t>srpnja</w:t>
      </w:r>
      <w:r w:rsidR="00935527" w:rsidRPr="007F2E8E">
        <w:rPr>
          <w:b/>
        </w:rPr>
        <w:t xml:space="preserve"> </w:t>
      </w:r>
      <w:proofErr w:type="spellStart"/>
      <w:r w:rsidR="00935527" w:rsidRPr="007F2E8E">
        <w:rPr>
          <w:b/>
        </w:rPr>
        <w:t>2017</w:t>
      </w:r>
      <w:proofErr w:type="spellEnd"/>
      <w:r w:rsidR="00935527" w:rsidRPr="007F2E8E">
        <w:rPr>
          <w:b/>
        </w:rPr>
        <w:t xml:space="preserve">. u </w:t>
      </w:r>
      <w:proofErr w:type="spellStart"/>
      <w:r>
        <w:rPr>
          <w:b/>
        </w:rPr>
        <w:t>09</w:t>
      </w:r>
      <w:proofErr w:type="spellEnd"/>
      <w:r>
        <w:rPr>
          <w:b/>
        </w:rPr>
        <w:t>:</w:t>
      </w:r>
      <w:proofErr w:type="spellStart"/>
      <w:r>
        <w:rPr>
          <w:b/>
        </w:rPr>
        <w:t>00</w:t>
      </w:r>
      <w:proofErr w:type="spellEnd"/>
      <w:r w:rsidR="00935527" w:rsidRPr="007F2E8E">
        <w:rPr>
          <w:b/>
        </w:rPr>
        <w:t xml:space="preserve"> sati.</w:t>
      </w:r>
    </w:p>
    <w:p w:rsidRDefault="00935527" w:rsidP="00935527" w:rsidR="00935527" w:rsidRPr="007F2E8E">
      <w:pPr>
        <w:pStyle w:val="Odlomakpopisa"/>
        <w:ind w:left="1800"/>
      </w:pPr>
    </w:p>
    <w:p w:rsidRDefault="007F2E8E" w:rsidP="00935527" w:rsidR="00935527" w:rsidRPr="007F2E8E">
      <w:pPr>
        <w:ind w:firstLine="708"/>
        <w:jc w:val="both"/>
      </w:pPr>
      <w:r>
        <w:t xml:space="preserve">            na koje će se pisanim putem pozvati predlagatelj, dužnik, osoba ovlaštena za zastupanje dužnika i pravna osoba ovlaštena za obavljanje poslova platnog prometa dužnika. </w:t>
      </w:r>
    </w:p>
    <w:p w:rsidRDefault="003D0CC5" w:rsidP="003D0CC5" w:rsidR="003D0CC5" w:rsidRPr="007F2E8E"/>
    <w:p w:rsidRDefault="003D0CC5" w:rsidP="003D0CC5" w:rsidR="003D0CC5" w:rsidRPr="007F2E8E"/>
    <w:p w:rsidRDefault="003D0CC5" w:rsidP="003D0CC5" w:rsidR="003D0CC5" w:rsidRPr="007F2E8E">
      <w:pPr>
        <w:jc w:val="center"/>
      </w:pPr>
      <w:r w:rsidRPr="007F2E8E">
        <w:t xml:space="preserve">Dovršeno </w:t>
      </w:r>
      <w:proofErr w:type="spellStart"/>
      <w:r w:rsidR="007F2E8E">
        <w:t>10</w:t>
      </w:r>
      <w:proofErr w:type="spellEnd"/>
      <w:r w:rsidR="007F2E8E">
        <w:t>:</w:t>
      </w:r>
      <w:proofErr w:type="spellStart"/>
      <w:r w:rsidR="007F2E8E">
        <w:t>10</w:t>
      </w:r>
      <w:proofErr w:type="spellEnd"/>
      <w:r w:rsidR="007F2E8E">
        <w:t xml:space="preserve"> </w:t>
      </w:r>
      <w:r w:rsidRPr="007F2E8E">
        <w:t>sati.</w:t>
      </w:r>
    </w:p>
    <w:p w:rsidRDefault="003D0CC5" w:rsidP="003D0CC5" w:rsidR="003D0CC5" w:rsidRPr="007F2E8E"/>
    <w:p w:rsidRDefault="003D0CC5" w:rsidP="003D0CC5" w:rsidR="003D0CC5" w:rsidRPr="007F2E8E"/>
    <w:p w:rsidRDefault="003D0CC5" w:rsidP="003D0CC5" w:rsidR="003D0CC5" w:rsidRPr="007F2E8E">
      <w:pPr>
        <w:jc w:val="center"/>
      </w:pPr>
      <w:r w:rsidRPr="007F2E8E">
        <w:t>SUDAC</w:t>
      </w:r>
    </w:p>
    <w:p w:rsidRDefault="003D0CC5" w:rsidP="003D0CC5" w:rsidR="003D0CC5" w:rsidRPr="007F2E8E"/>
    <w:p w:rsidRDefault="003D0CC5" w:rsidP="003D0CC5" w:rsidR="003D0CC5" w:rsidRPr="007F2E8E"/>
    <w:p w:rsidRDefault="003D0CC5" w:rsidP="003D0CC5" w:rsidR="003D0CC5" w:rsidRPr="007F2E8E">
      <w:r w:rsidRPr="007F2E8E">
        <w:t xml:space="preserve">ZAPISNIČAR       </w:t>
      </w:r>
      <w:r w:rsidRPr="007F2E8E">
        <w:tab/>
      </w:r>
      <w:r w:rsidRPr="007F2E8E">
        <w:tab/>
      </w:r>
      <w:r w:rsidRPr="007F2E8E">
        <w:tab/>
      </w:r>
      <w:r w:rsidRPr="007F2E8E">
        <w:tab/>
      </w:r>
      <w:r w:rsidRPr="007F2E8E">
        <w:tab/>
      </w:r>
      <w:r w:rsidRPr="007F2E8E">
        <w:tab/>
        <w:t>PREDLAGATELJ</w:t>
      </w:r>
    </w:p>
    <w:p w:rsidRDefault="003D0CC5" w:rsidP="003D0CC5" w:rsidR="003D0CC5" w:rsidRPr="007F2E8E"/>
    <w:p w:rsidRDefault="003D0CC5" w:rsidP="003D0CC5" w:rsidR="003D0CC5" w:rsidRPr="007F2E8E">
      <w:pPr>
        <w:ind w:left="4956"/>
      </w:pPr>
      <w:r w:rsidRPr="007F2E8E">
        <w:t>ZASTUPNIK PO ZAKONU DUŽNIKA</w:t>
      </w:r>
    </w:p>
    <w:p w:rsidRDefault="003D0CC5" w:rsidP="003D0CC5" w:rsidR="003D0CC5" w:rsidRPr="007F2E8E"/>
    <w:p w:rsidRDefault="003D0CC5" w:rsidP="003D0CC5" w:rsidR="003D0CC5" w:rsidRPr="007F2E8E"/>
    <w:p w:rsidRDefault="003D0CC5" w:rsidP="00935527" w:rsidR="001218BE" w:rsidRPr="007F2E8E">
      <w:pPr>
        <w:ind w:firstLine="708" w:left="4956"/>
      </w:pPr>
      <w:r w:rsidRPr="007F2E8E">
        <w:t>DUŽNIK</w:t>
      </w:r>
    </w:p>
    <w:sectPr w:rsidSect="007F2E8E" w:rsidR="001218BE" w:rsidRPr="007F2E8E">
      <w:pgSz w:h="16838" w:w="11906"/>
      <w:pgMar w:gutter="0" w:footer="708" w:header="708" w:left="1417" w:bottom="1702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82FB8"/>
    <w:multiLevelType w:val="hybridMultilevel"/>
    <w:tmpl w:val="1B9A5A06"/>
    <w:lvl w:tplc="8F7ADE3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1218BE"/>
    <w:rsid w:val="001E0303"/>
    <w:rsid w:val="00334755"/>
    <w:rsid w:val="003D0CC5"/>
    <w:rsid w:val="005757E7"/>
    <w:rsid w:val="007F2E8E"/>
    <w:rsid w:val="008B601A"/>
    <w:rsid w:val="008B7CAE"/>
    <w:rsid w:val="00935527"/>
    <w:rsid w:val="00D663C6"/>
    <w:rsid w:val="00DC5040"/>
    <w:rsid w:val="00EA41E5"/>
    <w:rsid w:val="00FC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C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7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C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7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16. svibnja 2017.</izvorni_sadrzaj>
    <derivirana_varijabla naziv="DomainObject.StvarniPocetakDatum_1">16. svibnja 2017.</derivirana_varijabla>
  </DomainObject.StvarniPocetakDatum>
  <DomainObject.StvarniZavrsetakDatum>
    <izvorni_sadrzaj>16. svibnja 2017.</izvorni_sadrzaj>
    <derivirana_varijabla naziv="DomainObject.StvarniZavrsetakDatum_1">16. svibnja 2017.</derivirana_varijabla>
  </DomainObject.StvarniZavrsetakDatum>
  <DomainObject.PlaniraniZavrsetakDatum>
    <izvorni_sadrzaj>16. svibnja 2017.</izvorni_sadrzaj>
    <derivirana_varijabla naziv="DomainObject.PlaniraniZavrsetakDatum_1">16. svibnja 2017.</derivirana_varijabla>
  </DomainObject.PlaniraniZavrsetakDatum>
  <DomainObject.PlaniraniPocetakDatum>
    <izvorni_sadrzaj>16. svibnja 2017.</izvorni_sadrzaj>
    <derivirana_varijabla naziv="DomainObject.PlaniraniPocetakDatum_1">16. svibnja 2017.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16. svibnja 2017.</izvorni_sadrzaj>
    <derivirana_varijabla naziv="DomainObject.Zapisnik.DatumKreiranja_1">16.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St-787/2017-9</izvorni_sadrzaj>
    <derivirana_varijabla naziv="DomainObject.Zapisnik.Oznaka_1">St-787/2017-9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BRZA DOSTAVA d.o.o.</izvorni_sadrzaj>
    <derivirana_varijabla naziv="DomainObject.Predmet.ProtustrankaFormated_1">  BRZA DOSTAVA d.o.o.</derivirana_varijabla>
  </DomainObject.Predmet.ProtustrankaFormated>
  <DomainObject.Predmet.ProtustrankaFormatedOIB>
    <izvorni_sadrzaj>  BRZA DOSTAVA d.o.o., OIB 20474096078</izvorni_sadrzaj>
    <derivirana_varijabla naziv="DomainObject.Predmet.ProtustrankaFormatedOIB_1">  BRZA DOSTAVA d.o.o., OIB 20474096078</derivirana_varijabla>
  </DomainObject.Predmet.ProtustrankaFormatedOIB>
  <DomainObject.Predmet.ProtustrankaFormatedWithAdress>
    <izvorni_sadrzaj> BRZA DOSTAVA d.o.o., Jarunska 5, 10000 Zagreb</izvorni_sadrzaj>
    <derivirana_varijabla naziv="DomainObject.Predmet.ProtustrankaFormatedWithAdress_1"> BRZA DOSTAVA d.o.o., Jarunska 5, 10000 Zagreb</derivirana_varijabla>
  </DomainObject.Predmet.ProtustrankaFormatedWithAdress>
  <DomainObject.Predmet.ProtustrankaFormatedWithAdressOIB>
    <izvorni_sadrzaj> BRZA DOSTAVA d.o.o., OIB 20474096078, Jarunska 5, 10000 Zagreb</izvorni_sadrzaj>
    <derivirana_varijabla naziv="DomainObject.Predmet.ProtustrankaFormatedWithAdressOIB_1"> BRZA DOSTAVA d.o.o., OIB 20474096078, Jarunska 5, 10000 Zagreb</derivirana_varijabla>
  </DomainObject.Predmet.ProtustrankaFormatedWithAdressOIB>
  <DomainObject.Predmet.ProtustrankaWithAdress>
    <izvorni_sadrzaj>BRZA DOSTAVA d.o.o. Jarunska 5, 10000 Zagreb</izvorni_sadrzaj>
    <derivirana_varijabla naziv="DomainObject.Predmet.ProtustrankaWithAdress_1">BRZA DOSTAVA d.o.o. Jarunska 5, 10000 Zagreb</derivirana_varijabla>
  </DomainObject.Predmet.ProtustrankaWithAdress>
  <DomainObject.Predmet.ProtustrankaWithAdressOIB>
    <izvorni_sadrzaj>BRZA DOSTAVA d.o.o., OIB 20474096078, Jarunska 5, 10000 Zagreb</izvorni_sadrzaj>
    <derivirana_varijabla naziv="DomainObject.Predmet.ProtustrankaWithAdressOIB_1">BRZA DOSTAVA d.o.o., OIB 20474096078, Jarunska 5, 10000 Zagreb</derivirana_varijabla>
  </DomainObject.Predmet.ProtustrankaWithAdressOIB>
  <DomainObject.Predmet.ProtustrankaNazivFormated>
    <izvorni_sadrzaj>BRZA DOSTAVA d.o.o.</izvorni_sadrzaj>
    <derivirana_varijabla naziv="DomainObject.Predmet.ProtustrankaNazivFormated_1">BRZA DOSTAVA d.o.o.</derivirana_varijabla>
  </DomainObject.Predmet.ProtustrankaNazivFormated>
  <DomainObject.Predmet.ProtustrankaNazivFormatedOIB>
    <izvorni_sadrzaj>BRZA DOSTAVA d.o.o., OIB 20474096078</izvorni_sadrzaj>
    <derivirana_varijabla naziv="DomainObject.Predmet.ProtustrankaNazivFormatedOIB_1">BRZA DOSTAVA d.o.o., OIB 20474096078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BRZA DOSTAVA d.o.o.</item>
    </izvorni_sadrzaj>
    <derivirana_varijabla naziv="DomainObject.Predmet.ProtuStrankaListFormated_1">
      <item>BRZA DOSTAVA d.o.o.</item>
    </derivirana_varijabla>
  </DomainObject.Predmet.ProtuStrankaListFormated>
  <DomainObject.Predmet.ProtuStrankaListFormatedOIB>
    <izvorni_sadrzaj>
      <item>BRZA DOSTAVA d.o.o., OIB 20474096078</item>
    </izvorni_sadrzaj>
    <derivirana_varijabla naziv="DomainObject.Predmet.ProtuStrankaListFormatedOIB_1">
      <item>BRZA DOSTAVA d.o.o., OIB 20474096078</item>
    </derivirana_varijabla>
  </DomainObject.Predmet.ProtuStrankaListFormatedOIB>
  <DomainObject.Predmet.ProtuStrankaListFormatedWithAdress>
    <izvorni_sadrzaj>
      <item>BRZA DOSTAVA d.o.o., Jarunska 5, 10000 Zagreb</item>
    </izvorni_sadrzaj>
    <derivirana_varijabla naziv="DomainObject.Predmet.ProtuStrankaListFormatedWithAdress_1">
      <item>BRZA DOSTAVA d.o.o., Jarunska 5, 10000 Zagreb</item>
    </derivirana_varijabla>
  </DomainObject.Predmet.ProtuStrankaListFormatedWithAdress>
  <DomainObject.Predmet.ProtuStrankaListFormatedWithAdressOIB>
    <izvorni_sadrzaj>
      <item>BRZA DOSTAVA d.o.o., OIB 20474096078, Jarunska 5, 10000 Zagreb</item>
    </izvorni_sadrzaj>
    <derivirana_varijabla naziv="DomainObject.Predmet.ProtuStrankaListFormatedWithAdressOIB_1">
      <item>BRZA DOSTAVA d.o.o., OIB 20474096078, Jarunska 5, 10000 Zagreb</item>
    </derivirana_varijabla>
  </DomainObject.Predmet.ProtuStrankaListFormatedWithAdressOIB>
  <DomainObject.Predmet.ProtuStrankaListNazivFormated>
    <izvorni_sadrzaj>
      <item>BRZA DOSTAVA d.o.o.</item>
    </izvorni_sadrzaj>
    <derivirana_varijabla naziv="DomainObject.Predmet.ProtuStrankaListNazivFormated_1">
      <item>BRZA DOSTAVA d.o.o.</item>
    </derivirana_varijabla>
  </DomainObject.Predmet.ProtuStrankaListNazivFormated>
  <DomainObject.Predmet.ProtuStrankaListNazivFormatedOIB>
    <izvorni_sadrzaj>
      <item>BRZA DOSTAVA d.o.o., OIB 20474096078</item>
    </izvorni_sadrzaj>
    <derivirana_varijabla naziv="DomainObject.Predmet.ProtuStrankaListNazivFormatedOIB_1">
      <item>BRZA DOSTAVA d.o.o., OIB 20474096078</item>
    </derivirana_varijabla>
  </DomainObject.Predmet.ProtuStrankaListNazivFormatedOIB>
  <DomainObject.Predmet.OstaliListFormated>
    <izvorni_sadrzaj>
      <item>Raiffeisenbank Austria d.d.</item>
      <item>ZAGREBAČKA BANKA DIONIČKO DRUŠTVO</item>
      <item>Berislav Badurina</item>
    </izvorni_sadrzaj>
    <derivirana_varijabla naziv="DomainObject.Predmet.OstaliListFormated_1">
      <item>Raiffeisenbank Austria d.d.</item>
      <item>ZAGREBAČKA BANKA DIONIČKO DRUŠTVO</item>
      <item>Berislav Badurina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Berislav Badurina, OIB 28024434125</item>
    </izvorni_sadrzaj>
    <derivirana_varijabla naziv="DomainObject.Predmet.OstaliListFormatedOIB_1">
      <item>Raiffeisenbank Austria d.d., OIB 53056966535</item>
      <item>ZAGREBAČKA BANKA DIONIČKO DRUŠTVO, OIB 92963223473</item>
      <item>Berislav Badurina, OIB 28024434125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Berislav Badurina, Garićgradska Ulica 13,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Berislav Badurina, Garićgradska Ulica 13,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Berislav Badurina</item>
    </izvorni_sadrzaj>
    <derivirana_varijabla naziv="DomainObject.Predmet.OstaliListNazivFormated_1">
      <item>Raiffeisenbank Austria d.d.</item>
      <item>ZAGREBAČKA BANKA DIONIČKO DRUŠTVO</item>
      <item>Berislav Badurina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Berislav Badurina, OIB 28024434125</item>
    </izvorni_sadrzaj>
    <derivirana_varijabla naziv="DomainObject.Predmet.OstaliListNazivFormatedOIB_1">
      <item>Raiffeisenbank Austria d.d., OIB 53056966535</item>
      <item>ZAGREBAČKA BANKA DIONIČKO DRUŠTVO, OIB 92963223473</item>
      <item>Berislav Badurina, OIB 28024434125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St-787/2017-9</izvorni_sadrzaj>
    <derivirana_varijabla naziv="DomainObject.PoslovniBrojDokumenta_1">St-787/2017-9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BRZA DOSTAVA d.o.o.</izvorni_sadrzaj>
    <derivirana_varijabla naziv="DomainObject.Predmet.ProtustrankaIDrugi_1">BRZA DOSTAVA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BRZA DOSTAVA d.o.o., OIB 20474096078, Jarunska 5, 10000 Zagreb</izvorni_sadrzaj>
    <derivirana_varijabla naziv="DomainObject.Predmet.ProtustrankaIDrugiAdressOIB_1">BRZA DOSTAVA d.o.o., OIB 20474096078,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BRZA DOSTAVA d.o.o.</item>
      <item>Raiffeisenbank Austria d.d.</item>
      <item>ZAGREBAČKA BANKA DIONIČKO DRUŠTVO</item>
      <item>Berislav Badurina</item>
    </izvorni_sadrzaj>
    <derivirana_varijabla naziv="DomainObject.Predmet.SudioniciListNaziv_1">
      <item>FINA Regionalni centar Zagreb</item>
      <item>BRZA DOSTAVA d.o.o.</item>
      <item>Raiffeisenbank Austria d.d.</item>
      <item>ZAGREBAČKA BANKA DIONIČKO DRUŠTVO</item>
      <item>Berislav Badurina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</izvorni_sadrzaj>
    <derivirana_varijabla naziv="DomainObject.Predmet.SudioniciListAdressOIB_1"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20474096078</item>
      <item>, OIB 53056966535</item>
      <item>, OIB 92963223473</item>
      <item>, OIB 28024434125</item>
    </izvorni_sadrzaj>
    <derivirana_varijabla naziv="DomainObject.Predmet.SudioniciListNazivOIB_1">
      <item>, OIB 85821130368</item>
      <item>, OIB 20474096078</item>
      <item>, OIB 53056966535</item>
      <item>, OIB 92963223473</item>
      <item>, OIB 28024434125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2010</properties:Characters>
  <properties:Lines>75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2017-05-15T09:46:00Z</dcterms:created>
  <dc:creator>Petra Čiček</dc:creator>
  <cp:lastModifiedBy>Petra Čiček</cp:lastModifiedBy>
  <cp:lastPrinted>2017-05-16T10:55:00Z</cp:lastPrinted>
  <dcterms:modified xmlns:xsi="http://www.w3.org/2001/XMLSchema-instance" xsi:type="dcterms:W3CDTF">2017-05-16T10:55:00Z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St-787/2017-9 / Zapisnik - Ročište radi izjašnjenja o prijedlogu za otvaranje steč.post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