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c196" w14:paraId="0a9c196" w:rsidRDefault="00216C78" w:rsidP="00325398" w:rsidR="00325398" w:rsidRPr="00B50DD3">
      <w:pPr>
        <w15:collapsed w:val="false"/>
      </w:pPr>
      <w:bookmarkStart w:name="_GoBack" w:id="0"/>
      <w:bookmarkEnd w:id="0"/>
      <w: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216C78" w:rsidP="00216C78" w:rsidR="00216C78">
      <w:pPr>
        <w:tabs>
          <w:tab w:pos="7020" w:val="left"/>
        </w:tabs>
      </w:pPr>
      <w:r>
        <w:t xml:space="preserve">REPUBLIKA HRVATSKA </w:t>
      </w:r>
    </w:p>
    <w:p w:rsidRDefault="00216C78" w:rsidP="00216C78" w:rsidR="00216C78">
      <w:r>
        <w:t>Trgovački sud u Zagrebu</w:t>
      </w:r>
    </w:p>
    <w:p w:rsidRDefault="00216C78" w:rsidP="00216C78" w:rsidR="00216C78">
      <w:r>
        <w:t>Zagreb, Amruševa 2/II desno p.p. 455</w:t>
      </w:r>
    </w:p>
    <w:p w:rsidRDefault="005632E0" w:rsidP="00325398" w:rsidR="005632E0"/>
    <w:p w:rsidRDefault="00216C78" w:rsidP="00325398" w:rsidR="00216C78"/>
    <w:p w:rsidRDefault="00216C78" w:rsidP="00325398" w:rsidR="00216C78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B66267">
        <w:t>5212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B66267">
        <w:rPr>
          <w:b/>
        </w:rPr>
        <w:t>EMIJA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B66267">
        <w:t>Milana Rešetara 42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B66267">
        <w:t>01206652493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B66267">
        <w:t>1.758,97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66267">
      <w:rPr>
        <w:b/>
      </w:rPr>
      <w:t>5212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562D0"/>
    <w:rsid w:val="00165AAC"/>
    <w:rsid w:val="00185571"/>
    <w:rsid w:val="001E50FB"/>
    <w:rsid w:val="001F3257"/>
    <w:rsid w:val="001F6933"/>
    <w:rsid w:val="00216C78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5212</izvorni_sadrzaj>
    <derivirana_varijabla naziv="DomainObject.Predmet.Broj_1">5212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St-5212/2015</izvorni_sadrzaj>
    <derivirana_varijabla naziv="DomainObject.Predmet.OznakaBroj_1">St-5212/2015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EMIJA d.o.o. zastupanog po punomoćniku Nasiha Turkanović</izvorni_sadrzaj>
    <derivirana_varijabla naziv="DomainObject.Predmet.ProtustrankaFormated_1">  EMIJA d.o.o. zastupanog po punomoćniku Nasiha Turkanović</derivirana_varijabla>
  </DomainObject.Predmet.ProtustrankaFormated>
  <DomainObject.Predmet.ProtustrankaFormatedOIB>
    <izvorni_sadrzaj>  EMIJA d.o.o., OIB 01206652493 zastupanog po punomoćniku Nasiha Turkanović</izvorni_sadrzaj>
    <derivirana_varijabla naziv="DomainObject.Predmet.ProtustrankaFormatedOIB_1">  EMIJA d.o.o., OIB 01206652493 zastupanog po punomoćniku Nasiha Turkanović</derivirana_varijabla>
  </DomainObject.Predmet.ProtustrankaFormatedOIB>
  <DomainObject.Predmet.ProtustrankaFormatedWithAdress>
    <izvorni_sadrzaj> EMIJA d.o.o., Milana Rešetara 42, 10000 Zagreb zastupanog po punomoćniku Nasiha Turkanović</izvorni_sadrzaj>
    <derivirana_varijabla naziv="DomainObject.Predmet.ProtustrankaFormatedWithAdress_1"> EMIJA d.o.o., Milana Rešetara 42, 10000 Zagreb zastupanog po punomoćniku Nasiha Turkanović</derivirana_varijabla>
  </DomainObject.Predmet.ProtustrankaFormatedWithAdress>
  <DomainObject.Predmet.ProtustrankaFormatedWithAdressOIB>
    <izvorni_sadrzaj> EMIJA d.o.o., OIB 01206652493, Milana Rešetara 42, 10000 Zagreb zastupanog po punomoćniku Nasiha Turkanović</izvorni_sadrzaj>
    <derivirana_varijabla naziv="DomainObject.Predmet.ProtustrankaFormatedWithAdressOIB_1"> EMIJA d.o.o., OIB 01206652493, Milana Rešetara 42, 10000 Zagreb zastupanog po punomoćniku Nasiha Turkanović</derivirana_varijabla>
  </DomainObject.Predmet.ProtustrankaFormatedWithAdressOIB>
  <DomainObject.Predmet.ProtustrankaWithAdress>
    <izvorni_sadrzaj>EMIJA d.o.o. Milana Rešetara 42, 10000 Zagreb</izvorni_sadrzaj>
    <derivirana_varijabla naziv="DomainObject.Predmet.ProtustrankaWithAdress_1">EMIJA d.o.o. Milana Rešetara 42, 10000 Zagreb</derivirana_varijabla>
  </DomainObject.Predmet.ProtustrankaWithAdress>
  <DomainObject.Predmet.ProtustrankaWithAdressOIB>
    <izvorni_sadrzaj>EMIJA d.o.o., OIB 01206652493, Milana Rešetara 42, 10000 Zagreb</izvorni_sadrzaj>
    <derivirana_varijabla naziv="DomainObject.Predmet.ProtustrankaWithAdressOIB_1">EMIJA d.o.o., OIB 01206652493, Milana Rešetara 42, 10000 Zagreb</derivirana_varijabla>
  </DomainObject.Predmet.ProtustrankaWithAdressOIB>
  <DomainObject.Predmet.ProtustrankaNazivFormated>
    <izvorni_sadrzaj>EMIJA d.o.o.</izvorni_sadrzaj>
    <derivirana_varijabla naziv="DomainObject.Predmet.ProtustrankaNazivFormated_1">EMIJA d.o.o.</derivirana_varijabla>
  </DomainObject.Predmet.ProtustrankaNazivFormated>
  <DomainObject.Predmet.ProtustrankaNazivFormatedOIB>
    <izvorni_sadrzaj>EMIJA d.o.o., OIB 01206652493</izvorni_sadrzaj>
    <derivirana_varijabla naziv="DomainObject.Predmet.ProtustrankaNazivFormatedOIB_1">EMIJA d.o.o., OIB 01206652493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EMIJA d.o.o. zastupanog po punomoćniku Nasiha Turkanović</item>
    </izvorni_sadrzaj>
    <derivirana_varijabla naziv="DomainObject.Predmet.ProtuStrankaListFormated_1">
      <item>EMIJA d.o.o. zastupanog po punomoćniku Nasiha Turkanović</item>
    </derivirana_varijabla>
  </DomainObject.Predmet.ProtuStrankaListFormated>
  <DomainObject.Predmet.ProtuStrankaListFormatedOIB>
    <izvorni_sadrzaj>
      <item>EMIJA d.o.o., OIB 01206652493 zastupanog po punomoćniku Nasiha Turkanović</item>
    </izvorni_sadrzaj>
    <derivirana_varijabla naziv="DomainObject.Predmet.ProtuStrankaListFormatedOIB_1">
      <item>EMIJA d.o.o., OIB 01206652493 zastupanog po punomoćniku Nasiha Turkanović</item>
    </derivirana_varijabla>
  </DomainObject.Predmet.ProtuStrankaListFormatedOIB>
  <DomainObject.Predmet.ProtuStrankaListFormatedWithAdress>
    <izvorni_sadrzaj>
      <item>EMIJA d.o.o., Milana Rešetara 42, 10000 Zagreb zastupanog po punomoćniku Nasiha Turkanović</item>
    </izvorni_sadrzaj>
    <derivirana_varijabla naziv="DomainObject.Predmet.ProtuStrankaListFormatedWithAdress_1">
      <item>EMIJA d.o.o., Milana Rešetara 42, 10000 Zagreb zastupanog po punomoćniku Nasiha Turkanović</item>
    </derivirana_varijabla>
  </DomainObject.Predmet.ProtuStrankaListFormatedWithAdress>
  <DomainObject.Predmet.ProtuStrankaListFormatedWithAdressOIB>
    <izvorni_sadrzaj>
      <item>EMIJA d.o.o., OIB 01206652493, Milana Rešetara 42, 10000 Zagreb zastupanog po punomoćniku Nasiha Turkanović</item>
    </izvorni_sadrzaj>
    <derivirana_varijabla naziv="DomainObject.Predmet.ProtuStrankaListFormatedWithAdressOIB_1">
      <item>EMIJA d.o.o., OIB 01206652493, Milana Rešetara 42, 10000 Zagreb zastupanog po punomoćniku Nasiha Turkanović</item>
    </derivirana_varijabla>
  </DomainObject.Predmet.ProtuStrankaListFormatedWithAdressOIB>
  <DomainObject.Predmet.ProtuStrankaListNazivFormated>
    <izvorni_sadrzaj>
      <item>EMIJA d.o.o.</item>
    </izvorni_sadrzaj>
    <derivirana_varijabla naziv="DomainObject.Predmet.ProtuStrankaListNazivFormated_1">
      <item>EMIJA d.o.o.</item>
    </derivirana_varijabla>
  </DomainObject.Predmet.ProtuStrankaListNazivFormated>
  <DomainObject.Predmet.ProtuStrankaListNazivFormatedOIB>
    <izvorni_sadrzaj>
      <item>EMIJA d.o.o., OIB 01206652493</item>
    </izvorni_sadrzaj>
    <derivirana_varijabla naziv="DomainObject.Predmet.ProtuStrankaListNazivFormatedOIB_1">
      <item>EMIJA d.o.o., OIB 01206652493</item>
    </derivirana_varijabla>
  </DomainObject.Predmet.ProtuStrankaListNazivFormatedOIB>
  <DomainObject.Predmet.OstaliListFormated>
    <izvorni_sadrzaj>
      <item>Nasiha Turkanović punomoćnik sudionika u postupku EMIJA d.o.o.</item>
    </izvorni_sadrzaj>
    <derivirana_varijabla naziv="DomainObject.Predmet.OstaliListFormated_1">
      <item>Nasiha Turkanović punomoćnik sudionika u postupku EMIJA d.o.o.</item>
    </derivirana_varijabla>
  </DomainObject.Predmet.OstaliListFormated>
  <DomainObject.Predmet.OstaliListFormatedOIB>
    <izvorni_sadrzaj>
      <item>Nasiha Turkanović, OIB 48004840992 punomoćnik sudionika u postupku EMIJA d.o.o.</item>
    </izvorni_sadrzaj>
    <derivirana_varijabla naziv="DomainObject.Predmet.OstaliListFormatedOIB_1">
      <item>Nasiha Turkanović, OIB 48004840992 punomoćnik sudionika u postupku EMIJA d.o.o.</item>
    </derivirana_varijabla>
  </DomainObject.Predmet.OstaliListFormatedOIB>
  <DomainObject.Predmet.OstaliListFormatedWithAdress>
    <izvorni_sadrzaj>
      <item>Nasiha Turkanović, Milana Rešetara 42, 10000 Zagreb punomoćnik sudionika u postupku EMIJA d.o.o.</item>
    </izvorni_sadrzaj>
    <derivirana_varijabla naziv="DomainObject.Predmet.OstaliListFormatedWithAdress_1">
      <item>Nasiha Turkanović, Milana Rešetara 42, 10000 Zagreb punomoćnik sudionika u postupku EMIJA d.o.o.</item>
    </derivirana_varijabla>
  </DomainObject.Predmet.OstaliListFormatedWithAdress>
  <DomainObject.Predmet.OstaliListFormatedWithAdressOIB>
    <izvorni_sadrzaj>
      <item>Nasiha Turkanović, OIB 48004840992, Milana Rešetara 42, 10000 Zagreb punomoćnik sudionika u postupku EMIJA d.o.o.</item>
    </izvorni_sadrzaj>
    <derivirana_varijabla naziv="DomainObject.Predmet.OstaliListFormatedWithAdressOIB_1">
      <item>Nasiha Turkanović, OIB 48004840992, Milana Rešetara 42, 10000 Zagreb punomoćnik sudionika u postupku EMIJA d.o.o.</item>
    </derivirana_varijabla>
  </DomainObject.Predmet.OstaliListFormatedWithAdressOIB>
  <DomainObject.Predmet.OstaliListNazivFormated>
    <izvorni_sadrzaj>
      <item>Nasiha Turkanović</item>
    </izvorni_sadrzaj>
    <derivirana_varijabla naziv="DomainObject.Predmet.OstaliListNazivFormated_1">
      <item>Nasiha Turkanović</item>
    </derivirana_varijabla>
  </DomainObject.Predmet.OstaliListNazivFormated>
  <DomainObject.Predmet.OstaliListNazivFormatedOIB>
    <izvorni_sadrzaj>
      <item>Nasiha Turkanović, OIB 48004840992</item>
    </izvorni_sadrzaj>
    <derivirana_varijabla naziv="DomainObject.Predmet.OstaliListNazivFormatedOIB_1">
      <item>Nasiha Turkanović, OIB 48004840992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EMIJA d.o.o.</izvorni_sadrzaj>
    <derivirana_varijabla naziv="DomainObject.Predmet.ProtustrankaIDrugi_1">EMIJA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EMIJA d.o.o., OIB 01206652493, Milana Rešetara 42, 10000 Zagreb</izvorni_sadrzaj>
    <derivirana_varijabla naziv="DomainObject.Predmet.ProtustrankaIDrugiAdressOIB_1">EMIJA d.o.o., OIB 01206652493, Milana Rešetara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EMIJA d.o.o.</item>
      <item>FINA Regionalni centar Zagreb</item>
      <item>Nasiha Turkanović</item>
    </izvorni_sadrzaj>
    <derivirana_varijabla naziv="DomainObject.Predmet.SudioniciListNaziv_1">
      <item>EMIJA d.o.o.</item>
      <item>FINA Regionalni centar Zagreb</item>
      <item>Nasiha Turkanović</item>
    </derivirana_varijabla>
  </DomainObject.Predmet.SudioniciListNaziv>
  <DomainObject.Predmet.SudioniciListAdressOIB>
    <izvorni_sadrzaj>
      <item>EMIJA d.o.o., OIB 01206652493, Milana Rešetara 42,10000 Zagreb</item>
      <item>FINA Regionalni centar Zagreb, OIB 85821130368, Trg svibanjskih žrtava 1995. Br. 1,10000 Zagreb</item>
      <item>Nasiha Turkanović, OIB 48004840992, Milana Rešetara 42,10000 Zagreb</item>
    </izvorni_sadrzaj>
    <derivirana_varijabla naziv="DomainObject.Predmet.SudioniciListAdressOIB_1">
      <item>EMIJA d.o.o., OIB 01206652493, Milana Rešetara 42,10000 Zagreb</item>
      <item>FINA Regionalni centar Zagreb, OIB 85821130368, Trg svibanjskih žrtava 1995. Br. 1,10000 Zagreb</item>
      <item>Nasiha Turkanović, OIB 48004840992,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01206652493</item>
      <item>, OIB 85821130368</item>
      <item>, OIB 48004840992</item>
    </izvorni_sadrzaj>
    <derivirana_varijabla naziv="DomainObject.Predmet.SudioniciListNazivOIB_1">
      <item>, OIB 01206652493</item>
      <item>, OIB 85821130368</item>
      <item>, OIB 48004840992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2016-03-07T12:03:00Z</dcterms:created>
  <dc:creator>ilukac</dc:creator>
  <cp:lastModifiedBy>Irena Benko</cp:lastModifiedBy>
  <cp:lastPrinted>2016-03-07T11:57:00Z</cp:lastPrinted>
  <dcterms:modified xmlns:xsi="http://www.w3.org/2001/XMLSchema-instance" xsi:type="dcterms:W3CDTF">2016-03-15T08:26:00Z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