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e0da3" w14:paraId="70e0da3"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545890">
        <w:t>170</w:t>
      </w:r>
      <w:r w:rsidR="00B35CCB">
        <w:t>/</w:t>
      </w:r>
      <w:r w:rsidR="00CC00F1">
        <w:t>1</w:t>
      </w:r>
      <w:r w:rsidR="00545890">
        <w:t>8</w:t>
      </w:r>
      <w:r w:rsidR="00CC00F1">
        <w:t>-</w:t>
      </w:r>
      <w:r w:rsidR="00545890">
        <w:t>17</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w:t>
      </w:r>
      <w:r w:rsidRPr="001C5505">
        <w:t>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545890">
        <w:t>ESTETIKA STUDIO j.d.o.o. za usluge</w:t>
      </w:r>
      <w:r w:rsidR="00545890" w:rsidRPr="000539FB">
        <w:t xml:space="preserve">, </w:t>
      </w:r>
      <w:proofErr w:type="spellStart"/>
      <w:r w:rsidR="00545890">
        <w:t>Bilice</w:t>
      </w:r>
      <w:proofErr w:type="spellEnd"/>
      <w:r w:rsidR="00545890" w:rsidRPr="000539FB">
        <w:t xml:space="preserve">, </w:t>
      </w:r>
      <w:proofErr w:type="spellStart"/>
      <w:r w:rsidR="00545890">
        <w:t>Bosuć</w:t>
      </w:r>
      <w:proofErr w:type="spellEnd"/>
      <w:r w:rsidR="00545890">
        <w:t xml:space="preserve"> 10</w:t>
      </w:r>
      <w:r w:rsidR="00545890" w:rsidRPr="000539FB">
        <w:t xml:space="preserve">, OIB: </w:t>
      </w:r>
      <w:r w:rsidR="00545890">
        <w:t>05807064239</w:t>
      </w:r>
      <w:r w:rsidR="00F81A36" w:rsidRPr="001C5505">
        <w:t xml:space="preserve">,  </w:t>
      </w:r>
      <w:r w:rsidR="003A0A6A" w:rsidRPr="001C5505">
        <w:t xml:space="preserve">dana </w:t>
      </w:r>
      <w:r w:rsidR="000A7540">
        <w:t>26</w:t>
      </w:r>
      <w:r w:rsidR="00E03AB9">
        <w:t xml:space="preserve">. </w:t>
      </w:r>
      <w:r w:rsidR="00545890">
        <w:t>studenog</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545890">
        <w:t>ESTETIKA STUDIO j.d.o.o. za usluge</w:t>
      </w:r>
      <w:r w:rsidR="00545890" w:rsidRPr="000539FB">
        <w:t xml:space="preserve">, </w:t>
      </w:r>
      <w:proofErr w:type="spellStart"/>
      <w:r w:rsidR="00545890">
        <w:t>Bilice</w:t>
      </w:r>
      <w:proofErr w:type="spellEnd"/>
      <w:r w:rsidR="00545890" w:rsidRPr="000539FB">
        <w:t xml:space="preserve">, </w:t>
      </w:r>
      <w:proofErr w:type="spellStart"/>
      <w:r w:rsidR="00545890">
        <w:t>Bosuć</w:t>
      </w:r>
      <w:proofErr w:type="spellEnd"/>
      <w:r w:rsidR="00545890">
        <w:t xml:space="preserve"> 10</w:t>
      </w:r>
      <w:r w:rsidR="00545890" w:rsidRPr="000539FB">
        <w:t xml:space="preserve">, OIB: </w:t>
      </w:r>
      <w:r w:rsidR="00545890">
        <w:t>05807064239</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545890">
        <w:t>170</w:t>
      </w:r>
      <w:r w:rsidR="00DE6466" w:rsidRPr="00FA3260">
        <w:t>-</w:t>
      </w:r>
      <w:r w:rsidR="008C2399" w:rsidRPr="00FA3260">
        <w:t>1</w:t>
      </w:r>
      <w:r w:rsidR="00545890">
        <w:t>8</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545890">
        <w:t>ESTETIKA STUDIO j.d.o.o. za usluge</w:t>
      </w:r>
      <w:r w:rsidR="00545890" w:rsidRPr="000539FB">
        <w:t xml:space="preserve">, </w:t>
      </w:r>
      <w:proofErr w:type="spellStart"/>
      <w:r w:rsidR="00545890">
        <w:t>Bilice</w:t>
      </w:r>
      <w:proofErr w:type="spellEnd"/>
      <w:r>
        <w:t xml:space="preserve">, pokrenut je prethodni postupak i određeno ročište za utvrđivanje uvjeta za otvaranje stečajnog postupka. </w:t>
      </w:r>
    </w:p>
    <w:p w:rsidRDefault="0023222D" w:rsidP="00FC5991" w:rsidR="00FC5991" w:rsidRPr="00B42E26">
      <w:pPr>
        <w:ind w:firstLine="708"/>
        <w:jc w:val="both"/>
      </w:pPr>
      <w:r w:rsidRPr="00B42E26">
        <w:t xml:space="preserve">Na navedeno </w:t>
      </w:r>
      <w:r w:rsidR="00545890">
        <w:t>ročište pristupila</w:t>
      </w:r>
      <w:r w:rsidR="002543CE" w:rsidRPr="00B42E26">
        <w:t xml:space="preserve"> je zastupn</w:t>
      </w:r>
      <w:r w:rsidR="00545890">
        <w:t>ica</w:t>
      </w:r>
      <w:r w:rsidR="00FC5991" w:rsidRPr="00B42E26">
        <w:t xml:space="preserve"> po</w:t>
      </w:r>
      <w:r w:rsidRPr="00B42E26">
        <w:t xml:space="preserve"> z</w:t>
      </w:r>
      <w:r w:rsidR="002543CE" w:rsidRPr="00B42E26">
        <w:t>akonu stečajnog dužnika i nave</w:t>
      </w:r>
      <w:r w:rsidR="00545890">
        <w:t>la</w:t>
      </w:r>
      <w:r w:rsidR="00812E36" w:rsidRPr="00B42E26">
        <w:t xml:space="preserve"> da</w:t>
      </w:r>
      <w:r w:rsidR="00F51920" w:rsidRPr="00B42E26">
        <w:t xml:space="preserve"> dužnik </w:t>
      </w:r>
      <w:r w:rsidR="00812E36" w:rsidRPr="00B42E26">
        <w:t xml:space="preserve">od imovine nema ništa </w:t>
      </w:r>
      <w:r w:rsidR="00B42E26" w:rsidRPr="00B42E26">
        <w:t xml:space="preserve">i da je žiro račun u blokadi </w:t>
      </w:r>
      <w:r w:rsidR="00545890">
        <w:t>za oko 21.000,00 kuna</w:t>
      </w:r>
      <w:r w:rsidR="00FC5991" w:rsidRPr="00B42E26">
        <w:t xml:space="preserve">.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w:t>
      </w:r>
      <w:r>
        <w:lastRenderedPageBreak/>
        <w:t xml:space="preserve">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0A7540">
        <w:t>26</w:t>
      </w:r>
      <w:r w:rsidR="00E03AB9">
        <w:t xml:space="preserve">. </w:t>
      </w:r>
      <w:r w:rsidR="00545890">
        <w:t>studenog</w:t>
      </w:r>
      <w:r w:rsidR="005935FD">
        <w:t xml:space="preserve"> 201</w:t>
      </w:r>
      <w:r w:rsidR="00CB7262">
        <w:t>8</w:t>
      </w:r>
      <w:r w:rsidRPr="00D019D4">
        <w:t>.</w:t>
      </w:r>
    </w:p>
    <w:p w:rsidRDefault="00763816" w:rsidP="007506EB" w:rsidR="00763816"/>
    <w:p w:rsidRDefault="00B92920" w:rsidP="007506EB" w:rsidR="00DA5DD4" w:rsidRPr="00D019D4">
      <w:r>
        <w:t xml:space="preserve">Za točnost </w:t>
      </w:r>
      <w:proofErr w:type="spellStart"/>
      <w:r>
        <w:t>otpravka</w:t>
      </w:r>
      <w:proofErr w:type="spellEnd"/>
      <w:r>
        <w:t xml:space="preserve"> – ovlašteni službenik</w:t>
      </w:r>
      <w:r w:rsidR="00F51920">
        <w:tab/>
      </w:r>
      <w:r w:rsidR="00F51920">
        <w:tab/>
      </w:r>
      <w:r w:rsidR="00F51920">
        <w:tab/>
      </w:r>
      <w:r w:rsidR="00F51920">
        <w:tab/>
      </w:r>
      <w:r w:rsidR="00F51920">
        <w:tab/>
      </w:r>
      <w:r w:rsidR="00DA5DD4" w:rsidRPr="00D019D4">
        <w:t>S</w:t>
      </w:r>
      <w:r w:rsidR="00EE4E62">
        <w:t>utkinja</w:t>
      </w:r>
    </w:p>
    <w:p w:rsidRDefault="00B92920" w:rsidP="007506EB" w:rsidR="00DA5DD4">
      <w:r>
        <w:t xml:space="preserve">Ante </w:t>
      </w:r>
      <w:proofErr w:type="spellStart"/>
      <w:r>
        <w:t>Rubelj</w:t>
      </w:r>
      <w:proofErr w:type="spellEnd"/>
      <w:r w:rsidR="007506EB">
        <w:tab/>
      </w:r>
      <w:r w:rsidR="007506EB">
        <w:tab/>
      </w:r>
      <w:r w:rsidR="007506EB">
        <w:tab/>
      </w:r>
      <w:r w:rsidR="007506EB">
        <w:tab/>
      </w:r>
      <w:r w:rsidR="007506EB">
        <w:tab/>
      </w:r>
      <w:r w:rsidR="007506EB">
        <w:tab/>
      </w:r>
      <w:r w:rsidR="007506EB">
        <w:tab/>
      </w:r>
      <w:r w:rsidR="00971030">
        <w:tab/>
      </w:r>
      <w:r w:rsidR="00F51920">
        <w:tab/>
      </w:r>
      <w:r w:rsidR="00DA5DD4" w:rsidRPr="00D019D4">
        <w:t xml:space="preserve">Ardena </w:t>
      </w:r>
      <w:proofErr w:type="spellStart"/>
      <w:r w:rsidR="00DA5DD4" w:rsidRPr="00D019D4">
        <w:t>Bajlo</w:t>
      </w:r>
      <w:proofErr w:type="spellEnd"/>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545890">
      <w:t>170</w:t>
    </w:r>
    <w:r w:rsidR="00882DF9">
      <w:t>/1</w:t>
    </w:r>
    <w:r w:rsidR="00545890">
      <w:t>8</w:t>
    </w:r>
    <w:r w:rsidR="00971030">
      <w:t>-</w:t>
    </w:r>
    <w:r w:rsidR="00545890">
      <w:t>17</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2B8E"/>
    <w:rsid w:val="00037CBA"/>
    <w:rsid w:val="00075F76"/>
    <w:rsid w:val="000824BD"/>
    <w:rsid w:val="00085275"/>
    <w:rsid w:val="000A7106"/>
    <w:rsid w:val="000A7540"/>
    <w:rsid w:val="000A7A8A"/>
    <w:rsid w:val="000C4391"/>
    <w:rsid w:val="00114E0C"/>
    <w:rsid w:val="00130E1E"/>
    <w:rsid w:val="00146A4A"/>
    <w:rsid w:val="00155624"/>
    <w:rsid w:val="0017733B"/>
    <w:rsid w:val="00192A1E"/>
    <w:rsid w:val="001C5505"/>
    <w:rsid w:val="001D6B79"/>
    <w:rsid w:val="00206FCF"/>
    <w:rsid w:val="0023222D"/>
    <w:rsid w:val="00237479"/>
    <w:rsid w:val="00242BE7"/>
    <w:rsid w:val="00247B37"/>
    <w:rsid w:val="00253F13"/>
    <w:rsid w:val="002543CE"/>
    <w:rsid w:val="00294CBD"/>
    <w:rsid w:val="002A6B5E"/>
    <w:rsid w:val="002C43F1"/>
    <w:rsid w:val="0031036A"/>
    <w:rsid w:val="003202BD"/>
    <w:rsid w:val="0033015E"/>
    <w:rsid w:val="00354865"/>
    <w:rsid w:val="003628BB"/>
    <w:rsid w:val="00371287"/>
    <w:rsid w:val="00375A78"/>
    <w:rsid w:val="00382ECF"/>
    <w:rsid w:val="00387347"/>
    <w:rsid w:val="003A0A6A"/>
    <w:rsid w:val="00464650"/>
    <w:rsid w:val="00487C2D"/>
    <w:rsid w:val="004C7D6E"/>
    <w:rsid w:val="004F0420"/>
    <w:rsid w:val="005023C1"/>
    <w:rsid w:val="00541309"/>
    <w:rsid w:val="00545890"/>
    <w:rsid w:val="005726E5"/>
    <w:rsid w:val="005817E2"/>
    <w:rsid w:val="0058362B"/>
    <w:rsid w:val="005838C3"/>
    <w:rsid w:val="00586417"/>
    <w:rsid w:val="00591DA9"/>
    <w:rsid w:val="005935FD"/>
    <w:rsid w:val="005B17E9"/>
    <w:rsid w:val="005E2BCD"/>
    <w:rsid w:val="005F4A1C"/>
    <w:rsid w:val="00604C29"/>
    <w:rsid w:val="00607124"/>
    <w:rsid w:val="00647B33"/>
    <w:rsid w:val="00671AF6"/>
    <w:rsid w:val="00682E82"/>
    <w:rsid w:val="00695F0B"/>
    <w:rsid w:val="006A2C05"/>
    <w:rsid w:val="006D5987"/>
    <w:rsid w:val="006E1CA5"/>
    <w:rsid w:val="006F0213"/>
    <w:rsid w:val="006F5BDE"/>
    <w:rsid w:val="006F75A9"/>
    <w:rsid w:val="0073095D"/>
    <w:rsid w:val="00733C67"/>
    <w:rsid w:val="007506EB"/>
    <w:rsid w:val="007608D8"/>
    <w:rsid w:val="00763816"/>
    <w:rsid w:val="00774D7C"/>
    <w:rsid w:val="007B312D"/>
    <w:rsid w:val="007C5ABC"/>
    <w:rsid w:val="00812E36"/>
    <w:rsid w:val="00815E2F"/>
    <w:rsid w:val="00816F81"/>
    <w:rsid w:val="00846754"/>
    <w:rsid w:val="00882DF9"/>
    <w:rsid w:val="008B2D83"/>
    <w:rsid w:val="008B5DAE"/>
    <w:rsid w:val="008C0B89"/>
    <w:rsid w:val="008C2399"/>
    <w:rsid w:val="008E1367"/>
    <w:rsid w:val="008E7626"/>
    <w:rsid w:val="00914580"/>
    <w:rsid w:val="0093198D"/>
    <w:rsid w:val="00933E53"/>
    <w:rsid w:val="009555F6"/>
    <w:rsid w:val="00971030"/>
    <w:rsid w:val="009965B7"/>
    <w:rsid w:val="009E2460"/>
    <w:rsid w:val="00A22229"/>
    <w:rsid w:val="00A2677E"/>
    <w:rsid w:val="00A448CA"/>
    <w:rsid w:val="00A44A6C"/>
    <w:rsid w:val="00A94666"/>
    <w:rsid w:val="00A96B54"/>
    <w:rsid w:val="00AC30F3"/>
    <w:rsid w:val="00AE41C1"/>
    <w:rsid w:val="00B00ED6"/>
    <w:rsid w:val="00B10130"/>
    <w:rsid w:val="00B225CC"/>
    <w:rsid w:val="00B32CC5"/>
    <w:rsid w:val="00B35CCB"/>
    <w:rsid w:val="00B42E26"/>
    <w:rsid w:val="00B711FC"/>
    <w:rsid w:val="00B72E7D"/>
    <w:rsid w:val="00B92800"/>
    <w:rsid w:val="00B92920"/>
    <w:rsid w:val="00BA1C14"/>
    <w:rsid w:val="00BE0D66"/>
    <w:rsid w:val="00BE2A54"/>
    <w:rsid w:val="00BE6C59"/>
    <w:rsid w:val="00C16042"/>
    <w:rsid w:val="00C27B33"/>
    <w:rsid w:val="00C4593C"/>
    <w:rsid w:val="00C90A82"/>
    <w:rsid w:val="00C94214"/>
    <w:rsid w:val="00CB7262"/>
    <w:rsid w:val="00CB76D4"/>
    <w:rsid w:val="00CC00F1"/>
    <w:rsid w:val="00CD27D1"/>
    <w:rsid w:val="00CE40D2"/>
    <w:rsid w:val="00CE483C"/>
    <w:rsid w:val="00CE68E4"/>
    <w:rsid w:val="00D239AF"/>
    <w:rsid w:val="00D26533"/>
    <w:rsid w:val="00D949FD"/>
    <w:rsid w:val="00D96F24"/>
    <w:rsid w:val="00DA5DD4"/>
    <w:rsid w:val="00DD39A9"/>
    <w:rsid w:val="00DE6466"/>
    <w:rsid w:val="00E03AB9"/>
    <w:rsid w:val="00E24AC3"/>
    <w:rsid w:val="00E4646D"/>
    <w:rsid w:val="00E70963"/>
    <w:rsid w:val="00E92C65"/>
    <w:rsid w:val="00EA109C"/>
    <w:rsid w:val="00EB1AEF"/>
    <w:rsid w:val="00ED1EDD"/>
    <w:rsid w:val="00EE4E62"/>
    <w:rsid w:val="00EF29E7"/>
    <w:rsid w:val="00F17A9B"/>
    <w:rsid w:val="00F249D2"/>
    <w:rsid w:val="00F26AD9"/>
    <w:rsid w:val="00F344E5"/>
    <w:rsid w:val="00F51920"/>
    <w:rsid w:val="00F711C7"/>
    <w:rsid w:val="00F77A20"/>
    <w:rsid w:val="00F81A36"/>
    <w:rsid w:val="00F827BF"/>
    <w:rsid w:val="00F9554E"/>
    <w:rsid w:val="00FA3260"/>
    <w:rsid w:val="00FC3541"/>
    <w:rsid w:val="00FC5991"/>
    <w:rsid w:val="00FF47FF"/>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B92920"/>
    <w:rPr>
      <w:color w:val="808080"/>
      <w:bdr w:space="0" w:sz="0" w:color="auto" w:val="none"/>
      <w:shd w:fill="auto" w:color="auto" w:val="clear"/>
    </w:rPr>
  </w:style>
  <w:style w:customStyle="true" w:styleId="eSPISCCParagraphDefaultFont" w:type="character">
    <w:name w:val="eSPIS_CC_Paragraph Default Font"/>
    <w:basedOn w:val="Zadanifontodlomka"/>
    <w:rsid w:val="00B929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2920"/>
    <w:rPr>
      <w:bdr w:space="0" w:sz="0" w:color="auto" w:val="none"/>
      <w:shd w:fill="FFFFCC" w:color="auto" w:val="clear"/>
      <w:lang w:val="hr-HR"/>
    </w:rPr>
  </w:style>
  <w:style w:customStyle="true" w:styleId="PozadinaSvijetloCrvena" w:type="character">
    <w:name w:val="Pozadina_SvijetloCrvena"/>
    <w:basedOn w:val="eSPISCCParagraphDefaultFont"/>
    <w:rsid w:val="00B929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29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B92920"/>
    <w:rPr>
      <w:color w:val="808080"/>
      <w:bdr w:color="auto" w:space="0" w:sz="0" w:val="none"/>
      <w:shd w:color="auto" w:fill="auto" w:val="clear"/>
    </w:rPr>
  </w:style>
  <w:style w:customStyle="1" w:styleId="eSPISCCParagraphDefaultFont" w:type="character">
    <w:name w:val="eSPIS_CC_Paragraph Default Font"/>
    <w:basedOn w:val="Zadanifontodlomka"/>
    <w:rsid w:val="00B929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2920"/>
    <w:rPr>
      <w:bdr w:color="auto" w:space="0" w:sz="0" w:val="none"/>
      <w:shd w:color="auto" w:fill="FFFFCC" w:val="clear"/>
      <w:lang w:val="hr-HR"/>
    </w:rPr>
  </w:style>
  <w:style w:customStyle="1" w:styleId="PozadinaSvijetloCrvena" w:type="character">
    <w:name w:val="Pozadina_SvijetloCrvena"/>
    <w:basedOn w:val="eSPISCCParagraphDefaultFont"/>
    <w:rsid w:val="00B929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29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studenog 2018.</izvorni_sadrzaj>
    <derivirana_varijabla naziv="DomainObject.DatumDonosenjaOdluke_1">26.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izvorni_sadrzaj>
    <derivirana_varijabla naziv="DomainObject.Predmet.Broj_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2018.</izvorni_sadrzaj>
    <derivirana_varijabla naziv="DomainObject.Predmet.DatumOsnivanja_1">16.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St-170/2018</izvorni_sadrzaj>
    <derivirana_varijabla naziv="DomainObject.Predmet.OznakaBroj_1">St-170/2018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ESTETIKA STUDIO j.d.o.o. za usluge</izvorni_sadrzaj>
    <derivirana_varijabla naziv="DomainObject.Predmet.ProtustrankaFormated_1">  ESTETIKA STUDIO j.d.o.o. za usluge</derivirana_varijabla>
  </DomainObject.Predmet.ProtustrankaFormated>
  <DomainObject.Predmet.ProtustrankaFormatedOIB>
    <izvorni_sadrzaj>  ESTETIKA STUDIO j.d.o.o. za usluge, OIB 05807064239</izvorni_sadrzaj>
    <derivirana_varijabla naziv="DomainObject.Predmet.ProtustrankaFormatedOIB_1">  ESTETIKA STUDIO j.d.o.o. za usluge, OIB 05807064239</derivirana_varijabla>
  </DomainObject.Predmet.ProtustrankaFormatedOIB>
  <DomainObject.Predmet.ProtustrankaFormatedWithAdress>
    <izvorni_sadrzaj> ESTETIKA STUDIO j.d.o.o. za usluge, Bosuć 10 , 22000 Bilice</izvorni_sadrzaj>
    <derivirana_varijabla naziv="DomainObject.Predmet.ProtustrankaFormatedWithAdress_1"> ESTETIKA STUDIO j.d.o.o. za usluge, Bosuć 10 , 22000 Bilice</derivirana_varijabla>
  </DomainObject.Predmet.ProtustrankaFormatedWithAdress>
  <DomainObject.Predmet.ProtustrankaFormatedWithAdressOIB>
    <izvorni_sadrzaj> ESTETIKA STUDIO j.d.o.o. za usluge, OIB 05807064239, Bosuć 10 , 22000 Bilice</izvorni_sadrzaj>
    <derivirana_varijabla naziv="DomainObject.Predmet.ProtustrankaFormatedWithAdressOIB_1"> ESTETIKA STUDIO j.d.o.o. za usluge, OIB 05807064239, Bosuć 10 , 22000 Bilice</derivirana_varijabla>
  </DomainObject.Predmet.ProtustrankaFormatedWithAdressOIB>
  <DomainObject.Predmet.ProtustrankaWithAdress>
    <izvorni_sadrzaj>ESTETIKA STUDIO j.d.o.o. za usluge Bosuć 10 , 22000 Bilice</izvorni_sadrzaj>
    <derivirana_varijabla naziv="DomainObject.Predmet.ProtustrankaWithAdress_1">ESTETIKA STUDIO j.d.o.o. za usluge Bosuć 10 , 22000 Bilice</derivirana_varijabla>
  </DomainObject.Predmet.ProtustrankaWithAdress>
  <DomainObject.Predmet.ProtustrankaWithAdressOIB>
    <izvorni_sadrzaj>ESTETIKA STUDIO j.d.o.o. za usluge, OIB 05807064239, Bosuć 10 , 22000 Bilice</izvorni_sadrzaj>
    <derivirana_varijabla naziv="DomainObject.Predmet.ProtustrankaWithAdressOIB_1">ESTETIKA STUDIO j.d.o.o. za usluge, OIB 05807064239, Bosuć 10 , 22000 Bilice</derivirana_varijabla>
  </DomainObject.Predmet.ProtustrankaWithAdressOIB>
  <DomainObject.Predmet.ProtustrankaNazivFormated>
    <izvorni_sadrzaj>ESTETIKA STUDIO j.d.o.o. za usluge</izvorni_sadrzaj>
    <derivirana_varijabla naziv="DomainObject.Predmet.ProtustrankaNazivFormated_1">ESTETIKA STUDIO j.d.o.o. za usluge</derivirana_varijabla>
  </DomainObject.Predmet.ProtustrankaNazivFormated>
  <DomainObject.Predmet.ProtustrankaNazivFormatedOIB>
    <izvorni_sadrzaj>ESTETIKA STUDIO j.d.o.o. za usluge, OIB 05807064239</izvorni_sadrzaj>
    <derivirana_varijabla naziv="DomainObject.Predmet.ProtustrankaNazivFormatedOIB_1">ESTETIKA STUDIO j.d.o.o. za usluge, OIB 05807064239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ESTETIKA STUDIO j.d.o.o. za usluge</item>
    </izvorni_sadrzaj>
    <derivirana_varijabla naziv="DomainObject.Predmet.ProtuStrankaListFormated_1">
      <item>ESTETIKA STUDIO j.d.o.o. za usluge</item>
    </derivirana_varijabla>
  </DomainObject.Predmet.ProtuStrankaListFormated>
  <DomainObject.Predmet.ProtuStrankaListFormatedOIB>
    <izvorni_sadrzaj>
      <item>ESTETIKA STUDIO j.d.o.o. za usluge, OIB 05807064239</item>
    </izvorni_sadrzaj>
    <derivirana_varijabla naziv="DomainObject.Predmet.ProtuStrankaListFormatedOIB_1">
      <item>ESTETIKA STUDIO j.d.o.o. za usluge, OIB 05807064239</item>
    </derivirana_varijabla>
  </DomainObject.Predmet.ProtuStrankaListFormatedOIB>
  <DomainObject.Predmet.ProtuStrankaListFormatedWithAdress>
    <izvorni_sadrzaj>
      <item>ESTETIKA STUDIO j.d.o.o. za usluge, Bosuć 10 , 22000 Bilice</item>
    </izvorni_sadrzaj>
    <derivirana_varijabla naziv="DomainObject.Predmet.ProtuStrankaListFormatedWithAdress_1">
      <item>ESTETIKA STUDIO j.d.o.o. za usluge, Bosuć 10 , 22000 Bilice</item>
    </derivirana_varijabla>
  </DomainObject.Predmet.ProtuStrankaListFormatedWithAdress>
  <DomainObject.Predmet.ProtuStrankaListFormatedWithAdressOIB>
    <izvorni_sadrzaj>
      <item>ESTETIKA STUDIO j.d.o.o. za usluge, OIB 05807064239, Bosuć 10 , 22000 Bilice</item>
    </izvorni_sadrzaj>
    <derivirana_varijabla naziv="DomainObject.Predmet.ProtuStrankaListFormatedWithAdressOIB_1">
      <item>ESTETIKA STUDIO j.d.o.o. za usluge, OIB 05807064239, Bosuć 10 , 22000 Bilice</item>
    </derivirana_varijabla>
  </DomainObject.Predmet.ProtuStrankaListFormatedWithAdressOIB>
  <DomainObject.Predmet.ProtuStrankaListNazivFormated>
    <izvorni_sadrzaj>
      <item>ESTETIKA STUDIO j.d.o.o. za usluge</item>
    </izvorni_sadrzaj>
    <derivirana_varijabla naziv="DomainObject.Predmet.ProtuStrankaListNazivFormated_1">
      <item>ESTETIKA STUDIO j.d.o.o. za usluge</item>
    </derivirana_varijabla>
  </DomainObject.Predmet.ProtuStrankaListNazivFormated>
  <DomainObject.Predmet.ProtuStrankaListNazivFormatedOIB>
    <izvorni_sadrzaj>
      <item>ESTETIKA STUDIO j.d.o.o. za usluge, OIB 05807064239</item>
    </izvorni_sadrzaj>
    <derivirana_varijabla naziv="DomainObject.Predmet.ProtuStrankaListNazivFormatedOIB_1">
      <item>ESTETIKA STUDIO j.d.o.o. za usluge, OIB 05807064239</item>
    </derivirana_varijabla>
  </DomainObject.Predmet.ProtuStrankaListNazivFormatedOIB>
  <DomainObject.Predmet.OstaliListFormated>
    <izvorni_sadrzaj>
      <item>Daniela Budiša</item>
    </izvorni_sadrzaj>
    <derivirana_varijabla naziv="DomainObject.Predmet.OstaliListFormated_1">
      <item>Daniela Budiša</item>
    </derivirana_varijabla>
  </DomainObject.Predmet.OstaliListFormated>
  <DomainObject.Predmet.OstaliListFormatedOIB>
    <izvorni_sadrzaj>
      <item>Daniela Budiša, OIB 07275835819</item>
    </izvorni_sadrzaj>
    <derivirana_varijabla naziv="DomainObject.Predmet.OstaliListFormatedOIB_1">
      <item>Daniela Budiša, OIB 07275835819</item>
    </derivirana_varijabla>
  </DomainObject.Predmet.OstaliListFormatedOIB>
  <DomainObject.Predmet.OstaliListFormatedWithAdress>
    <izvorni_sadrzaj>
      <item>Daniela Budiša, Bosuć 10, 22000 Bilice</item>
    </izvorni_sadrzaj>
    <derivirana_varijabla naziv="DomainObject.Predmet.OstaliListFormatedWithAdress_1">
      <item>Daniela Budiša, Bosuć 10, 22000 Bilice</item>
    </derivirana_varijabla>
  </DomainObject.Predmet.OstaliListFormatedWithAdress>
  <DomainObject.Predmet.OstaliListFormatedWithAdressOIB>
    <izvorni_sadrzaj>
      <item>Daniela Budiša, OIB 07275835819, Bosuć 10, 22000 Bilice</item>
    </izvorni_sadrzaj>
    <derivirana_varijabla naziv="DomainObject.Predmet.OstaliListFormatedWithAdressOIB_1">
      <item>Daniela Budiša, OIB 07275835819, Bosuć 10, 22000 Bilice</item>
    </derivirana_varijabla>
  </DomainObject.Predmet.OstaliListFormatedWithAdressOIB>
  <DomainObject.Predmet.OstaliListNazivFormated>
    <izvorni_sadrzaj>
      <item>Daniela Budiša</item>
    </izvorni_sadrzaj>
    <derivirana_varijabla naziv="DomainObject.Predmet.OstaliListNazivFormated_1">
      <item>Daniela Budiša</item>
    </derivirana_varijabla>
  </DomainObject.Predmet.OstaliListNazivFormated>
  <DomainObject.Predmet.OstaliListNazivFormatedOIB>
    <izvorni_sadrzaj>
      <item>Daniela Budiša, OIB 07275835819</item>
    </izvorni_sadrzaj>
    <derivirana_varijabla naziv="DomainObject.Predmet.OstaliListNazivFormatedOIB_1">
      <item>Daniela Budiša, OIB 07275835819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ESTETIKA STUDIO j.d.o.o. za usluge</izvorni_sadrzaj>
    <derivirana_varijabla naziv="DomainObject.Predmet.ProtustrankaIDrugi_1">ESTETIKA STUDIO j.d.o.o. za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ESTETIKA STUDIO j.d.o.o. za usluge, OIB 05807064239, Bosuć 10 , 22000 Bilice</izvorni_sadrzaj>
    <derivirana_varijabla naziv="DomainObject.Predmet.ProtustrankaIDrugiAdressOIB_1">ESTETIKA STUDIO j.d.o.o. za usluge, OIB 05807064239, Bosuć 10 , 22000 Bilice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ESTETIKA STUDIO j.d.o.o. za usluge</item>
      <item>Daniela Budiša</item>
    </izvorni_sadrzaj>
    <derivirana_varijabla naziv="DomainObject.Predmet.SudioniciListNaziv_1">
      <item>FINA - Podružnica Šibenik</item>
      <item>ESTETIKA STUDIO j.d.o.o. za usluge</item>
      <item>Daniela Budiša</item>
    </derivirana_varijabla>
  </DomainObject.Predmet.SudioniciListNaziv>
  <DomainObject.Predmet.SudioniciListAdressOIB>
    <izvorni_sadrzaj>
      <item>FINA - Podružnica Šibenik, OIB 85821130368, Perivoj L. Marune 1,22000 Šibenik</item>
      <item>ESTETIKA STUDIO j.d.o.o. za usluge, OIB 05807064239, Bosuć 10 ,22000 Bilice</item>
      <item>Daniela Budiša, OIB 07275835819, Bosuć 10,22000 Bilice</item>
    </izvorni_sadrzaj>
    <derivirana_varijabla naziv="DomainObject.Predmet.SudioniciListAdressOIB_1">
      <item>FINA - Podružnica Šibenik, OIB 85821130368, Perivoj L. Marune 1,22000 Šibenik</item>
      <item>ESTETIKA STUDIO j.d.o.o. za usluge, OIB 05807064239, Bosuć 10 ,22000 Bilice</item>
      <item>Daniela Budiša, OIB 07275835819, Bosuć 10,22000 Bilice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05807064239</item>
      <item>, OIB 07275835819</item>
    </izvorni_sadrzaj>
    <derivirana_varijabla naziv="DomainObject.Predmet.SudioniciListNazivOIB_1">
      <item>, OIB 85821130368</item>
      <item>, OIB 05807064239</item>
      <item>, OIB 07275835819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rujna 2018.</izvorni_sadrzaj>
    <derivirana_varijabla naziv="DomainObject.Predmet.DatumZadnjeOdrzaneSudskeRadnje_1">3. rujna 2018.</derivirana_varijabla>
  </DomainObject.Predmet.DatumZadnjeOdrzaneSudskeRadnje>
  <DomainObject.PredzadnjaOdlukaIzPredmeta.DatumDonosenjaOdluke>
    <izvorni_sadrzaj>13. srpnja 2018.</izvorni_sadrzaj>
    <derivirana_varijabla naziv="DomainObject.PredzadnjaOdlukaIzPredmeta.DatumDonosenjaOdluke_1">13. srpnja 2018.</derivirana_varijabla>
  </DomainObject.PredzadnjaOdlukaIzPredmeta.DatumDonosenjaOdluke>
  <DomainObject.PredzadnjaOdlukaIzPredmeta.Oznaka>
    <izvorni_sadrzaj>St-170/2018-10</izvorni_sadrzaj>
    <derivirana_varijabla naziv="DomainObject.PredzadnjaOdlukaIzPredmeta.Oznaka_1">St-170/2018-10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0FEDFB-6548-4CD8-964D-3DA41A3195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487</properties:Words>
  <properties:Characters>2535</properties:Characters>
  <properties:Lines>85</properties:Lines>
  <properties:Paragraphs>26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2018-11-26T07:43:00Z</dcterms:created>
  <dc:creator>Ardena Bajlo</dc:creator>
  <cp:lastModifiedBy>Ante Rubelj</cp:lastModifiedBy>
  <cp:lastPrinted>2018-11-27T13:18:00Z</cp:lastPrinted>
  <dcterms:modified xmlns:xsi="http://www.w3.org/2001/XMLSchema-instance" xsi:type="dcterms:W3CDTF">2018-11-27T13:18:00Z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st-170-18 -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