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6d82" w14:paraId="b6e6d82" w:rsidRDefault="00B515DF" w:rsidP="004B741D" w:rsidR="004B741D">
      <w:pPr>
        <w:jc w:val="right"/>
        <w15:collapsed w:val="false"/>
      </w:pPr>
      <w:r>
        <w:t>Broj: 6 St-</w:t>
      </w:r>
      <w:r w:rsidR="00447111">
        <w:t>1800/16-14</w:t>
      </w:r>
    </w:p>
    <w:p w:rsidRDefault="006B22AF" w:rsidP="006B22AF" w:rsidR="006B22AF">
      <w:r>
        <w:rPr>
          <w:rStyle w:val="Naglaeno"/>
        </w:rPr>
        <w:t xml:space="preserve">             </w:t>
      </w:r>
      <w:r w:rsidR="002741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stečajnom sucu Nadi Roso, u stečajnom postupku nad dužnikom</w:t>
      </w:r>
      <w:r w:rsidR="0081398C" w:rsidRPr="0081398C">
        <w:t xml:space="preserve">: </w:t>
      </w:r>
      <w:r w:rsidR="00447111">
        <w:rPr>
          <w:b/>
        </w:rPr>
        <w:t xml:space="preserve">MATIN-PRODUKT j.d.o.o., </w:t>
      </w:r>
      <w:proofErr w:type="spellStart"/>
      <w:r w:rsidR="00447111">
        <w:rPr>
          <w:b/>
        </w:rPr>
        <w:t>Kuševac</w:t>
      </w:r>
      <w:proofErr w:type="spellEnd"/>
      <w:r w:rsidR="00447111">
        <w:rPr>
          <w:b/>
        </w:rPr>
        <w:t>, Ante Starčevića 88, MBS: 030129314, OIB: 71127108853</w:t>
      </w:r>
      <w:r w:rsidR="00B14147" w:rsidRPr="00B14147">
        <w:t xml:space="preserve">, dana </w:t>
      </w:r>
      <w:r w:rsidR="00593B27">
        <w:t>28</w:t>
      </w:r>
      <w:r w:rsidR="00447111">
        <w:t>. kolovoza 2017. g.,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6B22AF" w:rsidR="006B22AF">
      <w:pPr>
        <w:pStyle w:val="Tijeloteksta"/>
        <w:numPr>
          <w:ilvl w:val="0"/>
          <w:numId w:val="1"/>
        </w:numPr>
      </w:pPr>
      <w:r>
        <w:t>Stečajni upravitelj</w:t>
      </w:r>
      <w:r w:rsidR="00B14147">
        <w:t xml:space="preserve"> </w:t>
      </w:r>
      <w:r w:rsidR="0027414B">
        <w:t xml:space="preserve">Duško Zec iz Osijeka, Ulica Kardinala Alojzija Stepinca 4, OIB 74714129984 </w:t>
      </w:r>
      <w:r>
        <w:t xml:space="preserve">razrješava se dužnosti stečajnog upravitelja u stečajnom postupku nad dužnikom </w:t>
      </w:r>
      <w:r w:rsidR="0027414B">
        <w:rPr>
          <w:b/>
        </w:rPr>
        <w:t xml:space="preserve">MATIN-PRODUKT j.d.o.o., </w:t>
      </w:r>
      <w:proofErr w:type="spellStart"/>
      <w:r w:rsidR="0027414B">
        <w:rPr>
          <w:b/>
        </w:rPr>
        <w:t>Kuševac</w:t>
      </w:r>
      <w:proofErr w:type="spellEnd"/>
      <w:r w:rsidR="0027414B">
        <w:rPr>
          <w:b/>
        </w:rPr>
        <w:t>, Ante Starčevića 88, MBS: 030129314, OIB: 71127108853</w:t>
      </w:r>
      <w:r w:rsidR="001E3E48">
        <w:t>.</w:t>
      </w:r>
      <w:r w:rsidR="0081398C">
        <w:t xml:space="preserve"> </w:t>
      </w:r>
      <w:r w:rsidR="0027414B">
        <w:t xml:space="preserve"> </w:t>
      </w:r>
    </w:p>
    <w:p w:rsidRDefault="001E3E48" w:rsidP="006B22AF" w:rsidR="005D5206" w:rsidRPr="007B6FDC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27414B">
        <w:rPr>
          <w:b/>
        </w:rPr>
        <w:t xml:space="preserve">MATIN-PRODUKT j.d.o.o., </w:t>
      </w:r>
      <w:proofErr w:type="spellStart"/>
      <w:r w:rsidR="0027414B">
        <w:rPr>
          <w:b/>
        </w:rPr>
        <w:t>Kuševac</w:t>
      </w:r>
      <w:proofErr w:type="spellEnd"/>
      <w:r w:rsidR="0027414B">
        <w:rPr>
          <w:b/>
        </w:rPr>
        <w:t>, Ante Starčevića 88, MBS: 030129314, OIB: 71127108853</w:t>
      </w:r>
      <w:r w:rsidR="006A2408">
        <w:t>,</w:t>
      </w:r>
      <w:r w:rsidR="00451DD6" w:rsidRPr="00451DD6">
        <w:t xml:space="preserve"> </w:t>
      </w:r>
      <w:r w:rsidR="00D43D85">
        <w:t xml:space="preserve"> imenuje se </w:t>
      </w:r>
      <w:r w:rsidR="0081398C">
        <w:t>stečajni</w:t>
      </w:r>
      <w:r w:rsidR="00B515DF">
        <w:t xml:space="preserve"> upravitelj </w:t>
      </w:r>
      <w:r w:rsidR="0027414B">
        <w:rPr>
          <w:b/>
        </w:rPr>
        <w:t xml:space="preserve">IVAN MIKIĆ, Nova Gradiška, </w:t>
      </w:r>
      <w:proofErr w:type="spellStart"/>
      <w:r w:rsidR="0027414B">
        <w:rPr>
          <w:b/>
        </w:rPr>
        <w:t>Gundulićeva</w:t>
      </w:r>
      <w:proofErr w:type="spellEnd"/>
      <w:r w:rsidR="0027414B">
        <w:rPr>
          <w:b/>
        </w:rPr>
        <w:t xml:space="preserve"> </w:t>
      </w:r>
      <w:proofErr w:type="spellStart"/>
      <w:r w:rsidR="0027414B">
        <w:rPr>
          <w:b/>
        </w:rPr>
        <w:t>bb</w:t>
      </w:r>
      <w:proofErr w:type="spellEnd"/>
      <w:r w:rsidR="0027414B">
        <w:rPr>
          <w:b/>
        </w:rPr>
        <w:t>, OIB: 72220905423</w:t>
      </w:r>
      <w:r w:rsidR="007B6FDC">
        <w:rPr>
          <w:b/>
        </w:rPr>
        <w:t>.</w:t>
      </w:r>
    </w:p>
    <w:p w:rsidRDefault="00593B27" w:rsidP="004B741D" w:rsidR="00F55EB2">
      <w:pPr>
        <w:pStyle w:val="Tijeloteksta"/>
        <w:numPr>
          <w:ilvl w:val="0"/>
          <w:numId w:val="1"/>
        </w:numPr>
      </w:pPr>
      <w:r w:rsidRPr="00593B27">
        <w:t xml:space="preserve">U uredu stečajnog upravitelja iz točke 1. ovog rješenja izvršit će se primopredaja </w:t>
      </w:r>
      <w:r w:rsidR="004B741D" w:rsidRPr="00593B27">
        <w:t>u primjerenom roku</w:t>
      </w:r>
      <w:r w:rsidR="004B741D">
        <w:t xml:space="preserve">, a najdulje u roku od </w:t>
      </w:r>
      <w:r w:rsidR="001E3E48">
        <w:t>15</w:t>
      </w:r>
      <w:r w:rsidR="004B741D">
        <w:t xml:space="preserve"> dana </w:t>
      </w:r>
      <w:r w:rsidR="00F55EB2">
        <w:t>od dana pravomoćnosti ovoga rješenja</w:t>
      </w:r>
      <w:r>
        <w:t>,</w:t>
      </w:r>
      <w:r w:rsidR="00F55EB2">
        <w:t xml:space="preserve"> cjelokupne dokumentacije stečajnog dužnika stečajno</w:t>
      </w:r>
      <w:r w:rsidR="0081398C">
        <w:t>m</w:t>
      </w:r>
      <w:r w:rsidR="00F55EB2">
        <w:t xml:space="preserve"> upravitelj</w:t>
      </w:r>
      <w:r w:rsidR="0081398C">
        <w:t>u</w:t>
      </w:r>
      <w:r w:rsidR="005D5206">
        <w:t xml:space="preserve"> </w:t>
      </w:r>
      <w:r w:rsidR="0027414B">
        <w:rPr>
          <w:b/>
        </w:rPr>
        <w:t xml:space="preserve">IVANU MIKIĆ, Nova Gradiška, </w:t>
      </w:r>
      <w:proofErr w:type="spellStart"/>
      <w:r w:rsidR="0027414B">
        <w:rPr>
          <w:b/>
        </w:rPr>
        <w:t>Gundulićeva</w:t>
      </w:r>
      <w:proofErr w:type="spellEnd"/>
      <w:r w:rsidR="0027414B">
        <w:rPr>
          <w:b/>
        </w:rPr>
        <w:t xml:space="preserve"> </w:t>
      </w:r>
      <w:proofErr w:type="spellStart"/>
      <w:r w:rsidR="0027414B">
        <w:rPr>
          <w:b/>
        </w:rPr>
        <w:t>bb</w:t>
      </w:r>
      <w:proofErr w:type="spellEnd"/>
      <w:r w:rsidR="0027414B">
        <w:rPr>
          <w:b/>
        </w:rPr>
        <w:t>, OIB: 72220905423</w:t>
      </w:r>
      <w:r w:rsidR="00786F1E">
        <w:t>, pod zakonskim posljedicama</w:t>
      </w:r>
      <w:r w:rsidR="00F55EB2"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>Stečajn</w:t>
      </w:r>
      <w:r w:rsidR="0081398C">
        <w:t>i</w:t>
      </w:r>
      <w:r>
        <w:t xml:space="preserve"> upravitelj </w:t>
      </w:r>
      <w:r w:rsidR="004325DA">
        <w:t>iz točke 2. ovog rješenja dužan</w:t>
      </w:r>
      <w:r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 w:rsidRP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81398C">
        <w:t>i</w:t>
      </w:r>
      <w:r w:rsidR="004B741D">
        <w:t xml:space="preserve"> upravitelj</w:t>
      </w:r>
      <w:r>
        <w:t xml:space="preserve">i </w:t>
      </w:r>
      <w:r w:rsidR="0027414B">
        <w:rPr>
          <w:b/>
        </w:rPr>
        <w:t xml:space="preserve">IVAN MIKIĆ, Nova Gradiška, </w:t>
      </w:r>
      <w:proofErr w:type="spellStart"/>
      <w:r w:rsidR="0027414B">
        <w:rPr>
          <w:b/>
        </w:rPr>
        <w:t>Gundulićeva</w:t>
      </w:r>
      <w:proofErr w:type="spellEnd"/>
      <w:r w:rsidR="0027414B">
        <w:rPr>
          <w:b/>
        </w:rPr>
        <w:t xml:space="preserve"> </w:t>
      </w:r>
      <w:proofErr w:type="spellStart"/>
      <w:r w:rsidR="0027414B">
        <w:rPr>
          <w:b/>
        </w:rPr>
        <w:t>bb</w:t>
      </w:r>
      <w:proofErr w:type="spellEnd"/>
      <w:r w:rsidR="0027414B">
        <w:rPr>
          <w:b/>
        </w:rPr>
        <w:t xml:space="preserve">, OIB: 72220905423 </w:t>
      </w:r>
      <w:r w:rsidR="004B741D">
        <w:t>ovlašten je stupiti u poslovne prostorije dužnika, te tamo provesti sve radnje</w:t>
      </w:r>
      <w:r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375F4B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1E3E48" w:rsidR="001E3E48" w:rsidRPr="00CE19FA">
      <w:pPr>
        <w:pStyle w:val="Tijeloteksta"/>
        <w:rPr>
          <w:bCs/>
        </w:rPr>
      </w:pPr>
    </w:p>
    <w:p w:rsidRDefault="00857D02" w:rsidP="00786F1E" w:rsidR="00593B27">
      <w:pPr>
        <w:pStyle w:val="Tijeloteksta"/>
        <w:rPr>
          <w:bCs/>
        </w:rPr>
      </w:pPr>
      <w:r>
        <w:rPr>
          <w:bCs/>
        </w:rPr>
        <w:tab/>
      </w:r>
      <w:r w:rsidR="00593B27">
        <w:rPr>
          <w:bCs/>
        </w:rPr>
        <w:t>Podneskom od 23. kolovoza 2017. g. iz ureda stečajnog upravitelja Duško Zec iz Osijeka obaviješten je sud da je s danom 30. lipanj 2017. g. prestala dužnost stečajnog upravitelja iz točke 1. izreke ovoga Rješenja te je predloženo da se imenuje novi stečajni upravitelj a ispitno i izvještajno ročište zakazano za 30.8.2017. g. odgodi.</w:t>
      </w:r>
    </w:p>
    <w:p w:rsidRDefault="00375F4B" w:rsidP="00375F4B" w:rsidR="00375F4B">
      <w:pPr>
        <w:jc w:val="right"/>
      </w:pPr>
      <w:r>
        <w:lastRenderedPageBreak/>
        <w:t>Broj: 6 St-1800/16-14</w:t>
      </w:r>
    </w:p>
    <w:p w:rsidRDefault="00375F4B" w:rsidP="00786F1E" w:rsidR="00375F4B">
      <w:pPr>
        <w:pStyle w:val="Tijeloteksta"/>
        <w:rPr>
          <w:bCs/>
        </w:rPr>
      </w:pPr>
    </w:p>
    <w:p w:rsidRDefault="00375F4B" w:rsidP="00786F1E" w:rsidR="00375F4B">
      <w:pPr>
        <w:pStyle w:val="Tijeloteksta"/>
        <w:rPr>
          <w:bCs/>
        </w:rPr>
      </w:pPr>
    </w:p>
    <w:p w:rsidRDefault="00E24593" w:rsidP="007B6FDC" w:rsidR="00E24593">
      <w:pPr>
        <w:pStyle w:val="Tijeloteksta"/>
        <w:rPr>
          <w:bCs/>
        </w:rPr>
      </w:pPr>
    </w:p>
    <w:p w:rsidRDefault="0081398C" w:rsidP="0081398C" w:rsidR="00E02941">
      <w:pPr>
        <w:pStyle w:val="Tijeloteksta"/>
        <w:ind w:firstLine="708"/>
      </w:pPr>
      <w:r>
        <w:rPr>
          <w:bCs/>
        </w:rPr>
        <w:t>Slijedom navedenog valjalo je</w:t>
      </w:r>
      <w:r w:rsidR="00375F4B">
        <w:rPr>
          <w:bCs/>
        </w:rPr>
        <w:t xml:space="preserve"> sukladno čl. 87 Stečajnog zakona (NN br. 71/15) odlučiti kao u izreci.</w:t>
      </w:r>
    </w:p>
    <w:p w:rsidRDefault="00E02941" w:rsidP="002E462D" w:rsidR="00E02941">
      <w:pPr>
        <w:pStyle w:val="Tijeloteksta"/>
      </w:pPr>
    </w:p>
    <w:p w:rsidRDefault="002E462D" w:rsidP="004B741D" w:rsidR="00CE19FA">
      <w:pPr>
        <w:pStyle w:val="Tijeloteksta"/>
      </w:pPr>
      <w:r>
        <w:tab/>
      </w:r>
    </w:p>
    <w:p w:rsidRDefault="00E24593" w:rsidP="004B741D" w:rsidR="00E24593">
      <w:pPr>
        <w:pStyle w:val="Tijeloteksta"/>
      </w:pPr>
    </w:p>
    <w:p w:rsidRDefault="00B41F79" w:rsidP="004B741D" w:rsidR="00E24593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75F4B">
        <w:t>28</w:t>
      </w:r>
      <w:r w:rsidR="0027414B">
        <w:t>. kolovoza 2017. g.</w:t>
      </w:r>
    </w:p>
    <w:p w:rsidRDefault="0027414B" w:rsidP="004B741D" w:rsidR="0027414B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27414B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7414B">
        <w:t xml:space="preserve">  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 xml:space="preserve">Protiv </w:t>
      </w:r>
      <w:r w:rsidR="002E462D">
        <w:t>rješenja o razrješenju stečajnog upravitelja pravo na žalbu</w:t>
      </w:r>
      <w:r w:rsidR="00375F4B">
        <w:t xml:space="preserve"> imaju samo stečajni vjerovnici</w:t>
      </w:r>
      <w:r w:rsidR="002E462D">
        <w:t>.</w:t>
      </w:r>
      <w:r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375F4B" w:rsidP="00857D02" w:rsidR="00A14779">
      <w:pPr>
        <w:pStyle w:val="Tijeloteksta"/>
        <w:numPr>
          <w:ilvl w:val="0"/>
          <w:numId w:val="3"/>
        </w:numPr>
        <w:jc w:val="left"/>
      </w:pPr>
      <w:r>
        <w:t>OD Zec i partneri d.o.o. Osijek, K. A. Stepinca 4</w:t>
      </w:r>
    </w:p>
    <w:p w:rsidRDefault="006B22AF" w:rsidP="00857D02" w:rsidR="006B22AF">
      <w:pPr>
        <w:pStyle w:val="Tijeloteksta"/>
        <w:numPr>
          <w:ilvl w:val="0"/>
          <w:numId w:val="3"/>
        </w:numPr>
        <w:jc w:val="left"/>
      </w:pPr>
      <w:r>
        <w:t xml:space="preserve">stečajni upravitelj </w:t>
      </w:r>
      <w:r w:rsidR="00375F4B">
        <w:t xml:space="preserve">Ivan Mikić, Nova Gradiška, </w:t>
      </w:r>
      <w:proofErr w:type="spellStart"/>
      <w:r w:rsidR="00375F4B">
        <w:t>Gundulićeva</w:t>
      </w:r>
      <w:proofErr w:type="spellEnd"/>
      <w:r w:rsidR="00375F4B">
        <w:t xml:space="preserve"> </w:t>
      </w:r>
      <w:proofErr w:type="spellStart"/>
      <w:r w:rsidR="00375F4B">
        <w:t>bb</w:t>
      </w:r>
      <w:proofErr w:type="spellEnd"/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</w:p>
    <w:p w:rsidRDefault="00B24812" w:rsidP="00B24812" w:rsidR="00B24812">
      <w:pPr>
        <w:pStyle w:val="Tijeloteksta"/>
        <w:jc w:val="left"/>
      </w:pPr>
      <w:r>
        <w:t>Nakon pravomoćnosti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Registar </w:t>
      </w:r>
      <w:r w:rsidR="00375F4B">
        <w:t>–</w:t>
      </w:r>
      <w:r>
        <w:t xml:space="preserve"> ovdje</w:t>
      </w:r>
      <w:r w:rsidR="00375F4B">
        <w:t xml:space="preserve"> nakon pravomoćnosti uz zaključak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5F4B">
        <w:t>1.10.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375F4B" w:rsidP="004B741D" w:rsidR="00375F4B">
      <w:pPr>
        <w:pStyle w:val="Tijeloteksta"/>
        <w:ind w:left="360"/>
        <w:jc w:val="left"/>
      </w:pPr>
    </w:p>
    <w:p w:rsidRDefault="00375F4B" w:rsidP="004B741D" w:rsidR="00375F4B">
      <w:pPr>
        <w:pStyle w:val="Tijeloteksta"/>
        <w:ind w:left="360"/>
        <w:jc w:val="left"/>
      </w:pPr>
    </w:p>
    <w:p w:rsidRDefault="00375F4B" w:rsidP="004B741D" w:rsidR="00375F4B">
      <w:pPr>
        <w:pStyle w:val="Tijeloteksta"/>
        <w:ind w:left="360"/>
        <w:jc w:val="left"/>
      </w:pPr>
    </w:p>
    <w:p w:rsidRDefault="00375F4B" w:rsidP="004B741D" w:rsidR="00375F4B">
      <w:pPr>
        <w:pStyle w:val="Tijeloteksta"/>
        <w:ind w:left="360"/>
        <w:jc w:val="left"/>
      </w:pPr>
    </w:p>
    <w:p w:rsidRDefault="00375F4B" w:rsidP="004B741D" w:rsidR="00375F4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B65208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0C20F1" w:rsidR="000C20F1"/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1D2" w:rsidR="009921D2">
      <w:r>
        <w:separator/>
      </w:r>
    </w:p>
  </w:endnote>
  <w:endnote w:id="0" w:type="continuationSeparator">
    <w:p w:rsidRDefault="009921D2" w:rsidR="00992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1D2" w:rsidR="009921D2">
      <w:r>
        <w:separator/>
      </w:r>
    </w:p>
  </w:footnote>
  <w:footnote w:id="0" w:type="continuationSeparator">
    <w:p w:rsidRDefault="009921D2" w:rsidR="00992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5208">
      <w:rPr>
        <w:noProof/>
      </w:rPr>
      <w:t>- 2 -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2AE0"/>
    <w:rsid w:val="00086232"/>
    <w:rsid w:val="000C20F1"/>
    <w:rsid w:val="000E414B"/>
    <w:rsid w:val="000F7DD6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7414B"/>
    <w:rsid w:val="00291B9C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75F4B"/>
    <w:rsid w:val="00387A2B"/>
    <w:rsid w:val="003B0E86"/>
    <w:rsid w:val="003B4C28"/>
    <w:rsid w:val="003E08E5"/>
    <w:rsid w:val="003E147C"/>
    <w:rsid w:val="003F28A4"/>
    <w:rsid w:val="004325DA"/>
    <w:rsid w:val="00447111"/>
    <w:rsid w:val="00451DD6"/>
    <w:rsid w:val="004806AD"/>
    <w:rsid w:val="00497410"/>
    <w:rsid w:val="004B741D"/>
    <w:rsid w:val="004E5065"/>
    <w:rsid w:val="00500BBD"/>
    <w:rsid w:val="00504A69"/>
    <w:rsid w:val="0055624C"/>
    <w:rsid w:val="00593B27"/>
    <w:rsid w:val="005B403D"/>
    <w:rsid w:val="005D5206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86F1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35547"/>
    <w:rsid w:val="00961D63"/>
    <w:rsid w:val="009729EC"/>
    <w:rsid w:val="009807E2"/>
    <w:rsid w:val="009921D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65208"/>
    <w:rsid w:val="00B86072"/>
    <w:rsid w:val="00B95216"/>
    <w:rsid w:val="00BC33DE"/>
    <w:rsid w:val="00C15361"/>
    <w:rsid w:val="00C26291"/>
    <w:rsid w:val="00C3548B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28CE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52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5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52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5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5A934E-17E8-4152-9CBE-DC45BB166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389</properties:Words>
  <properties:Characters>2130</properties:Characters>
  <properties:Lines>97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2017-08-25T08:13:00Z</dcterms:created>
  <dc:creator>hermanj</dc:creator>
  <cp:lastModifiedBy>Danijela Sekulić</cp:lastModifiedBy>
  <cp:lastPrinted>2017-08-28T09:56:00Z</cp:lastPrinted>
  <dcterms:modified xmlns:xsi="http://www.w3.org/2001/XMLSchema-instance" xsi:type="dcterms:W3CDTF">2017-08-28T09:58:00Z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