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62de" w14:paraId="98762de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6560C">
        <w:t>389</w:t>
      </w:r>
      <w:r w:rsidR="00623CB5">
        <w:t>/2017-</w:t>
      </w:r>
      <w:r w:rsidR="0094717C">
        <w:t>19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76560C">
        <w:t>žanog u Trgovačkom sudu u Zadru</w:t>
      </w:r>
      <w:r w:rsidR="00945BC3">
        <w:t>,</w:t>
      </w:r>
      <w:r w:rsidRPr="00816C78">
        <w:t xml:space="preserve"> dana </w:t>
      </w:r>
      <w:r w:rsidR="003F7CFF">
        <w:t>15</w:t>
      </w:r>
      <w:r w:rsidR="00331AE1">
        <w:t xml:space="preserve">. </w:t>
      </w:r>
      <w:r w:rsidR="003F7CFF">
        <w:t>ožujka</w:t>
      </w:r>
      <w:r w:rsidR="00E450FA">
        <w:t xml:space="preserve">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76560C">
        <w:t>FERT MAN j.</w:t>
      </w:r>
      <w:r w:rsidR="00A07B8B">
        <w:t xml:space="preserve">d.o.o., </w:t>
      </w:r>
      <w:r w:rsidR="0076560C" w:rsidRPr="0076560C">
        <w:t>Vukšić, Benkovac, Vukšić 60, OIB: 94876658838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331AE1">
        <w:t>sutkinja</w:t>
      </w:r>
    </w:p>
    <w:p w:rsidRDefault="0076560C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EE7510">
        <w:t>9</w:t>
      </w:r>
      <w:r w:rsidR="00945BC3">
        <w:t>,</w:t>
      </w:r>
      <w:r w:rsidR="005C7062">
        <w:t>52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76560C">
        <w:t>Mate Kardum</w:t>
      </w:r>
      <w:r w:rsidR="008C088D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76560C" w:rsidRPr="0076560C">
        <w:t>FERT MAN j.d.o.o., Vukšić, Benkovac</w:t>
      </w:r>
    </w:p>
    <w:p w:rsidRDefault="008C088D" w:rsidP="008C088D" w:rsidR="008C088D">
      <w:pPr>
        <w:jc w:val="both"/>
      </w:pPr>
    </w:p>
    <w:p w:rsidRDefault="008C088D" w:rsidP="008C088D" w:rsidR="008C088D" w:rsidRPr="002528EB">
      <w:pPr>
        <w:jc w:val="both"/>
      </w:pPr>
      <w:r>
        <w:t>Sudac donosi</w:t>
      </w:r>
    </w:p>
    <w:p w:rsidRDefault="008C088D" w:rsidP="008C088D" w:rsidR="008C088D" w:rsidRPr="002528EB">
      <w:pPr>
        <w:jc w:val="center"/>
      </w:pPr>
      <w:r w:rsidRPr="002528EB">
        <w:t xml:space="preserve">r j e š e nj e </w:t>
      </w:r>
    </w:p>
    <w:p w:rsidRDefault="008C088D" w:rsidP="008C088D" w:rsidR="008C088D" w:rsidRPr="002528EB">
      <w:pPr>
        <w:jc w:val="center"/>
      </w:pPr>
    </w:p>
    <w:p w:rsidRDefault="008C088D" w:rsidP="008C088D" w:rsidR="008C088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 xml:space="preserve">Upoznaje ukratko prisutne sa sadržajem prijedloga za otvaranje stečajnog postupka.  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5C7062">
        <w:t>Erste banke</w:t>
      </w:r>
      <w:r>
        <w:t xml:space="preserve"> otvoren žiro račun.</w:t>
      </w: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5C7062">
        <w:t xml:space="preserve">građevinarstvo. </w:t>
      </w:r>
    </w:p>
    <w:p w:rsidRDefault="005C7062" w:rsidP="008C088D" w:rsidR="005C7062">
      <w:pPr>
        <w:jc w:val="both"/>
      </w:pPr>
    </w:p>
    <w:p w:rsidRDefault="008C088D" w:rsidP="008C088D" w:rsidR="008C088D">
      <w:pPr>
        <w:jc w:val="both"/>
      </w:pPr>
      <w:r>
        <w:t xml:space="preserve">Dužnik navodi da posluje i da </w:t>
      </w:r>
      <w:r w:rsidR="005C7062">
        <w:t>ima dvoje</w:t>
      </w:r>
      <w:r>
        <w:t xml:space="preserve"> zaposlenika. </w:t>
      </w: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 w:rsidRPr="002C241F">
        <w:t>Što se tiče imovine</w:t>
      </w:r>
      <w:r>
        <w:t xml:space="preserve"> navodi da od imovine </w:t>
      </w:r>
      <w:r w:rsidR="005C7062">
        <w:t>ima samo automobil vrijedan oko 7.000,00 kuna</w:t>
      </w:r>
      <w:r>
        <w:t>.</w:t>
      </w:r>
    </w:p>
    <w:p w:rsidRDefault="008C088D" w:rsidP="008C088D" w:rsidR="008C088D">
      <w:pPr>
        <w:jc w:val="both"/>
      </w:pPr>
    </w:p>
    <w:p w:rsidRDefault="005C7062" w:rsidP="008C088D" w:rsidR="008C088D">
      <w:pPr>
        <w:jc w:val="both"/>
      </w:pPr>
      <w:r>
        <w:t>Žiro račun je u blokadi, ali ne zna koliko</w:t>
      </w:r>
      <w:r w:rsidR="008C088D">
        <w:t xml:space="preserve">.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5C7062">
        <w:t>2</w:t>
      </w:r>
      <w:r>
        <w:t xml:space="preserve"> </w:t>
      </w:r>
      <w:r w:rsidRPr="002C241F">
        <w:t>pečat</w:t>
      </w:r>
      <w:r w:rsidR="005C7062">
        <w:t>a</w:t>
      </w:r>
      <w:r>
        <w:t xml:space="preserve"> sa otiskom društva. </w:t>
      </w:r>
    </w:p>
    <w:p w:rsidRDefault="004549BD" w:rsidP="008C088D" w:rsidR="004549BD">
      <w:pPr>
        <w:jc w:val="both"/>
      </w:pPr>
    </w:p>
    <w:p w:rsidRDefault="004549BD" w:rsidP="004549BD" w:rsidR="004549BD">
      <w:pPr>
        <w:jc w:val="both"/>
      </w:pPr>
      <w:r>
        <w:t xml:space="preserve">Mate Kardum navodi da je njegov broj mobitela: </w:t>
      </w:r>
      <w:r w:rsidR="005C7062">
        <w:t>091/160-3985</w:t>
      </w:r>
    </w:p>
    <w:p w:rsidRDefault="004549BD" w:rsidP="008C088D" w:rsidR="004549B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>
        <w:t xml:space="preserve">Knjigovodstvo </w:t>
      </w:r>
      <w:r w:rsidR="005C7062">
        <w:t>se vodi</w:t>
      </w:r>
      <w:r>
        <w:t xml:space="preserve"> u servisu, a dokumentacija se </w:t>
      </w:r>
      <w:r w:rsidR="005C7062">
        <w:t>nalazi u</w:t>
      </w:r>
      <w:r>
        <w:t xml:space="preserve"> servisu.</w:t>
      </w:r>
    </w:p>
    <w:p w:rsidRDefault="005C7062" w:rsidP="008C088D" w:rsidR="005C7062">
      <w:pPr>
        <w:jc w:val="both"/>
      </w:pPr>
    </w:p>
    <w:p w:rsidRDefault="005C7062" w:rsidP="008C088D" w:rsidR="005C7062">
      <w:pPr>
        <w:jc w:val="both"/>
      </w:pPr>
      <w:r>
        <w:t>Posebno navodi da je voljan podmiriti dugove i nastaviti poslovati te moli odgodu odluke za 60 dana.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 xml:space="preserve">Sudac donosi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center"/>
      </w:pPr>
      <w:r>
        <w:t xml:space="preserve">r j e š e nj e </w:t>
      </w:r>
    </w:p>
    <w:p w:rsidRDefault="008C088D" w:rsidP="008C088D" w:rsidR="008C088D" w:rsidRPr="000124EC">
      <w:pPr>
        <w:jc w:val="both"/>
        <w:rPr>
          <w:b/>
        </w:rPr>
      </w:pPr>
    </w:p>
    <w:p w:rsidRDefault="008C088D" w:rsidP="008C088D" w:rsidR="008C088D" w:rsidRPr="007A3E16">
      <w:pPr>
        <w:jc w:val="both"/>
      </w:pPr>
      <w:r w:rsidRPr="007A3E16">
        <w:t>Odluka će biti donesena u zakonskom roku.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Dovršeno u </w:t>
      </w:r>
      <w:r w:rsidR="00EE7510">
        <w:t>9</w:t>
      </w:r>
      <w:r>
        <w:t>,</w:t>
      </w:r>
      <w:r w:rsidR="005C7062">
        <w:t>5</w:t>
      </w:r>
      <w:r w:rsidR="00E450FA">
        <w:t>5</w:t>
      </w:r>
      <w:r>
        <w:t xml:space="preserve">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6560C">
      <w:t>389</w:t>
    </w:r>
    <w:r w:rsidR="00623CB5">
      <w:t>/2017-</w:t>
    </w:r>
    <w:r w:rsidR="00EE751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091C9E"/>
    <w:multiLevelType w:val="hybridMultilevel"/>
    <w:tmpl w:val="79FE75FC"/>
    <w:lvl w:tplc="0C2EA102" w:ilvl="0">
      <w:numFmt w:val="bullet"/>
      <w:lvlText w:val="-"/>
      <w:lvlJc w:val="left"/>
      <w:pPr>
        <w:ind w:hanging="360" w:left="24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4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268A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31AE1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3F7CFF"/>
    <w:rsid w:val="0040725A"/>
    <w:rsid w:val="00413A80"/>
    <w:rsid w:val="0041694A"/>
    <w:rsid w:val="00417DC7"/>
    <w:rsid w:val="00422542"/>
    <w:rsid w:val="004353EF"/>
    <w:rsid w:val="004549BD"/>
    <w:rsid w:val="00456DEC"/>
    <w:rsid w:val="004820D4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C7062"/>
    <w:rsid w:val="005E3615"/>
    <w:rsid w:val="00602BE0"/>
    <w:rsid w:val="00603B04"/>
    <w:rsid w:val="006114E4"/>
    <w:rsid w:val="00623CB5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A1FF2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560C"/>
    <w:rsid w:val="007674A4"/>
    <w:rsid w:val="00773882"/>
    <w:rsid w:val="00785377"/>
    <w:rsid w:val="0079521D"/>
    <w:rsid w:val="007A2207"/>
    <w:rsid w:val="007A3B60"/>
    <w:rsid w:val="007B361A"/>
    <w:rsid w:val="007B6C9E"/>
    <w:rsid w:val="007F080D"/>
    <w:rsid w:val="0081324D"/>
    <w:rsid w:val="00816C78"/>
    <w:rsid w:val="00843B07"/>
    <w:rsid w:val="00846EA2"/>
    <w:rsid w:val="00856DFD"/>
    <w:rsid w:val="00890A5B"/>
    <w:rsid w:val="0089180E"/>
    <w:rsid w:val="00892C55"/>
    <w:rsid w:val="008A632E"/>
    <w:rsid w:val="008A6A8E"/>
    <w:rsid w:val="008C088D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4717C"/>
    <w:rsid w:val="00955DAD"/>
    <w:rsid w:val="00972652"/>
    <w:rsid w:val="009769C3"/>
    <w:rsid w:val="00977E6F"/>
    <w:rsid w:val="009A460F"/>
    <w:rsid w:val="009C1DB7"/>
    <w:rsid w:val="009C3880"/>
    <w:rsid w:val="009E55F7"/>
    <w:rsid w:val="009E755B"/>
    <w:rsid w:val="009F1B28"/>
    <w:rsid w:val="009F541D"/>
    <w:rsid w:val="00A03F94"/>
    <w:rsid w:val="00A07B8B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82E5C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450FA"/>
    <w:rsid w:val="00E60681"/>
    <w:rsid w:val="00E67F2E"/>
    <w:rsid w:val="00E81151"/>
    <w:rsid w:val="00EA6AC4"/>
    <w:rsid w:val="00EC65A5"/>
    <w:rsid w:val="00EE0084"/>
    <w:rsid w:val="00EE0CC0"/>
    <w:rsid w:val="00EE71D0"/>
    <w:rsid w:val="00EE7510"/>
    <w:rsid w:val="00F14939"/>
    <w:rsid w:val="00F20435"/>
    <w:rsid w:val="00F34C6C"/>
    <w:rsid w:val="00F43FDA"/>
    <w:rsid w:val="00F652F0"/>
    <w:rsid w:val="00F675EC"/>
    <w:rsid w:val="00F70B0E"/>
    <w:rsid w:val="00F817B2"/>
    <w:rsid w:val="00F90168"/>
    <w:rsid w:val="00F92392"/>
    <w:rsid w:val="00F95734"/>
    <w:rsid w:val="00FA0D8E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94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09:52</izvorni_sadrzaj>
    <derivirana_varijabla naziv="DomainObject.StvarniPocetakVrijeme_1">09:52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St-389/2017-21</izvorni_sadrzaj>
    <derivirana_varijabla naziv="DomainObject.Zapisnik.Oznaka_1">St-389/2017-21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FERT MAN j.d.o.o. za građenje i trgovinu</izvorni_sadrzaj>
    <derivirana_varijabla naziv="DomainObject.Predmet.ProtustrankaFormated_1">  FERT MAN j.d.o.o. za građenje i trgovinu</derivirana_varijabla>
  </DomainObject.Predmet.ProtustrankaFormated>
  <DomainObject.Predmet.ProtustrankaFormatedOIB>
    <izvorni_sadrzaj>  FERT MAN j.d.o.o. za građenje i trgovinu, OIB 94876658838</izvorni_sadrzaj>
    <derivirana_varijabla naziv="DomainObject.Predmet.ProtustrankaFormatedOIB_1">  FERT MAN j.d.o.o. za građenje i trgovinu, OIB 94876658838</derivirana_varijabla>
  </DomainObject.Predmet.ProtustrankaFormatedOIB>
  <DomainObject.Predmet.ProtustrankaFormatedWithAdress>
    <izvorni_sadrzaj> FERT MAN j.d.o.o. za građenje i trgovinu, Benkovac, Vukšić 60, 23420 Vukšić</izvorni_sadrzaj>
    <derivirana_varijabla naziv="DomainObject.Predmet.ProtustrankaFormatedWithAdress_1"> FERT MAN j.d.o.o. za građenje i trgovinu, Benkovac, Vukšić 60, 23420 Vukšić</derivirana_varijabla>
  </DomainObject.Predmet.ProtustrankaFormatedWithAdress>
  <DomainObject.Predmet.ProtustrankaFormatedWithAdressOIB>
    <izvorni_sadrzaj> FERT MAN j.d.o.o. za građenje i trgovinu, OIB 94876658838, Benkovac, Vukšić 60, 23420 Vukšić</izvorni_sadrzaj>
    <derivirana_varijabla naziv="DomainObject.Predmet.ProtustrankaFormatedWithAdressOIB_1"> FERT MAN j.d.o.o. za građenje i trgovinu, OIB 94876658838, Benkovac, Vukšić 60, 23420 Vukšić</derivirana_varijabla>
  </DomainObject.Predmet.ProtustrankaFormatedWithAdressOIB>
  <DomainObject.Predmet.ProtustrankaWithAdress>
    <izvorni_sadrzaj>FERT MAN j.d.o.o. za građenje i trgovinu Benkovac, Vukšić 60, 23420 Vukšić</izvorni_sadrzaj>
    <derivirana_varijabla naziv="DomainObject.Predmet.ProtustrankaWithAdress_1">FERT MAN j.d.o.o. za građenje i trgovinu Benkovac, Vukšić 60, 23420 Vukšić</derivirana_varijabla>
  </DomainObject.Predmet.ProtustrankaWithAdress>
  <DomainObject.Predmet.ProtustrankaWithAdressOIB>
    <izvorni_sadrzaj>FERT MAN j.d.o.o. za građenje i trgovinu, OIB 94876658838, Benkovac, Vukšić 60, 23420 Vukšić</izvorni_sadrzaj>
    <derivirana_varijabla naziv="DomainObject.Predmet.ProtustrankaWithAdressOIB_1">FERT MAN j.d.o.o. za građenje i trgovinu, OIB 94876658838, Benkovac, Vukšić 60, 23420 Vukšić</derivirana_varijabla>
  </DomainObject.Predmet.ProtustrankaWithAdressOIB>
  <DomainObject.Predmet.ProtustrankaNazivFormated>
    <izvorni_sadrzaj>FERT MAN j.d.o.o. za građenje i trgovinu</izvorni_sadrzaj>
    <derivirana_varijabla naziv="DomainObject.Predmet.ProtustrankaNazivFormated_1">FERT MAN j.d.o.o. za građenje i trgovinu</derivirana_varijabla>
  </DomainObject.Predmet.ProtustrankaNazivFormated>
  <DomainObject.Predmet.ProtustrankaNazivFormatedOIB>
    <izvorni_sadrzaj>FERT MAN j.d.o.o. za građenje i trgovinu, OIB 94876658838</izvorni_sadrzaj>
    <derivirana_varijabla naziv="DomainObject.Predmet.ProtustrankaNazivFormatedOIB_1">FERT MAN j.d.o.o. za građenje i trgovinu, OIB 94876658838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FERT MAN j.d.o.o. za građenje i trgovinu</item>
    </izvorni_sadrzaj>
    <derivirana_varijabla naziv="DomainObject.Predmet.ProtuStrankaListFormated_1">
      <item>FERT MAN j.d.o.o. za građenje i trgovinu</item>
    </derivirana_varijabla>
  </DomainObject.Predmet.ProtuStrankaListFormated>
  <DomainObject.Predmet.ProtuStrankaListFormatedOIB>
    <izvorni_sadrzaj>
      <item>FERT MAN j.d.o.o. za građenje i trgovinu, OIB 94876658838</item>
    </izvorni_sadrzaj>
    <derivirana_varijabla naziv="DomainObject.Predmet.ProtuStrankaListFormatedOIB_1">
      <item>FERT MAN j.d.o.o. za građenje i trgovinu, OIB 94876658838</item>
    </derivirana_varijabla>
  </DomainObject.Predmet.ProtuStrankaListFormatedOIB>
  <DomainObject.Predmet.ProtuStrankaListFormatedWithAdress>
    <izvorni_sadrzaj>
      <item>FERT MAN j.d.o.o. za građenje i trgovinu, Benkovac, Vukšić 60, 23420 Vukšić</item>
    </izvorni_sadrzaj>
    <derivirana_varijabla naziv="DomainObject.Predmet.ProtuStrankaListFormatedWithAdress_1">
      <item>FERT MAN j.d.o.o. za građenje i trgovinu, Benkovac, Vukšić 60, 23420 Vukšić</item>
    </derivirana_varijabla>
  </DomainObject.Predmet.ProtuStrankaListFormatedWithAdress>
  <DomainObject.Predmet.ProtuStrankaListFormatedWithAdressOIB>
    <izvorni_sadrzaj>
      <item>FERT MAN j.d.o.o. za građenje i trgovinu, OIB 94876658838, Benkovac, Vukšić 60, 23420 Vukšić</item>
    </izvorni_sadrzaj>
    <derivirana_varijabla naziv="DomainObject.Predmet.ProtuStrankaListFormatedWithAdressOIB_1">
      <item>FERT MAN j.d.o.o. za građenje i trgovinu, OIB 94876658838, Benkovac, Vukšić 60, 23420 Vukšić</item>
    </derivirana_varijabla>
  </DomainObject.Predmet.ProtuStrankaListFormatedWithAdressOIB>
  <DomainObject.Predmet.ProtuStrankaListNazivFormated>
    <izvorni_sadrzaj>
      <item>FERT MAN j.d.o.o. za građenje i trgovinu</item>
    </izvorni_sadrzaj>
    <derivirana_varijabla naziv="DomainObject.Predmet.ProtuStrankaListNazivFormated_1">
      <item>FERT MAN j.d.o.o. za građenje i trgovinu</item>
    </derivirana_varijabla>
  </DomainObject.Predmet.ProtuStrankaListNazivFormated>
  <DomainObject.Predmet.ProtuStrankaListNazivFormatedOIB>
    <izvorni_sadrzaj>
      <item>FERT MAN j.d.o.o. za građenje i trgovinu, OIB 94876658838</item>
    </izvorni_sadrzaj>
    <derivirana_varijabla naziv="DomainObject.Predmet.ProtuStrankaListNazivFormatedOIB_1">
      <item>FERT MAN j.d.o.o. za građenje i trgovinu, OIB 94876658838</item>
    </derivirana_varijabla>
  </DomainObject.Predmet.ProtuStrankaListNazivFormatedOIB>
  <DomainObject.Predmet.OstaliListFormated>
    <izvorni_sadrzaj>
      <item>Mate Kardum</item>
    </izvorni_sadrzaj>
    <derivirana_varijabla naziv="DomainObject.Predmet.OstaliListFormated_1">
      <item>Mate Kardum</item>
    </derivirana_varijabla>
  </DomainObject.Predmet.OstaliListFormated>
  <DomainObject.Predmet.OstaliListFormatedOIB>
    <izvorni_sadrzaj>
      <item>Mate Kardum, OIB 75244549138</item>
    </izvorni_sadrzaj>
    <derivirana_varijabla naziv="DomainObject.Predmet.OstaliListFormatedOIB_1">
      <item>Mate Kardum, OIB 75244549138</item>
    </derivirana_varijabla>
  </DomainObject.Predmet.OstaliListFormatedOIB>
  <DomainObject.Predmet.OstaliListFormatedWithAdress>
    <izvorni_sadrzaj>
      <item>Mate Kardum, Vukšić 60, 23420 Vukšić</item>
    </izvorni_sadrzaj>
    <derivirana_varijabla naziv="DomainObject.Predmet.OstaliListFormatedWithAdress_1">
      <item>Mate Kardum, Vukšić 60, 23420 Vukšić</item>
    </derivirana_varijabla>
  </DomainObject.Predmet.OstaliListFormatedWithAdress>
  <DomainObject.Predmet.OstaliListFormatedWithAdressOIB>
    <izvorni_sadrzaj>
      <item>Mate Kardum, OIB 75244549138, Vukšić 60, 23420 Vukšić</item>
    </izvorni_sadrzaj>
    <derivirana_varijabla naziv="DomainObject.Predmet.OstaliListFormatedWithAdressOIB_1">
      <item>Mate Kardum, OIB 75244549138, Vukšić 60, 23420 Vukšić</item>
    </derivirana_varijabla>
  </DomainObject.Predmet.OstaliListFormatedWithAdressOIB>
  <DomainObject.Predmet.OstaliListNazivFormated>
    <izvorni_sadrzaj>
      <item>Mate Kardum</item>
    </izvorni_sadrzaj>
    <derivirana_varijabla naziv="DomainObject.Predmet.OstaliListNazivFormated_1">
      <item>Mate Kardum</item>
    </derivirana_varijabla>
  </DomainObject.Predmet.OstaliListNazivFormated>
  <DomainObject.Predmet.OstaliListNazivFormatedOIB>
    <izvorni_sadrzaj>
      <item>Mate Kardum, OIB 75244549138</item>
    </izvorni_sadrzaj>
    <derivirana_varijabla naziv="DomainObject.Predmet.OstaliListNazivFormatedOIB_1">
      <item>Mate Kardum, OIB 75244549138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St-389/2017-21</izvorni_sadrzaj>
    <derivirana_varijabla naziv="DomainObject.PoslovniBrojDokumenta_1">St-389/2017-21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FERT MAN j.d.o.o. za građenje i trgovinu</izvorni_sadrzaj>
    <derivirana_varijabla naziv="DomainObject.Predmet.ProtustrankaIDrugi_1">FERT MAN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FERT MAN j.d.o.o. za građenje i trgovinu, OIB 94876658838, Benkovac, Vukšić 60, 23420 Vukšić</izvorni_sadrzaj>
    <derivirana_varijabla naziv="DomainObject.Predmet.ProtustrankaIDrugiAdressOIB_1">FERT MAN j.d.o.o. za građenje i trgovinu, OIB 94876658838, Benkovac, Vukšić 60,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FERT MAN j.d.o.o. za građenje i trgovinu</item>
      <item>Mate Kardum</item>
    </izvorni_sadrzaj>
    <derivirana_varijabla naziv="DomainObject.Predmet.SudioniciListNaziv_1">
      <item>FINA</item>
      <item>FERT MAN j.d.o.o. za građenje i trgovinu</item>
      <item>Mate Kardum</item>
    </derivirana_varijabla>
  </DomainObject.Predmet.SudioniciListNaziv>
  <DomainObject.Predmet.SudioniciListAdressOIB>
    <izvorni_sadrzaj>
      <item>FINA, OIB 85821130368</item>
      <item>FERT MAN j.d.o.o. za građenje i trgovinu, OIB 94876658838, Benkovac, Vukšić 60,23420 Vukšić</item>
      <item>Mate Kardum, OIB 75244549138, Vukšić 60,23420 Vukšić</item>
    </izvorni_sadrzaj>
    <derivirana_varijabla naziv="DomainObject.Predmet.SudioniciListAdressOIB_1">
      <item>FINA, OIB 85821130368</item>
      <item>FERT MAN j.d.o.o. za građenje i trgovinu, OIB 94876658838, Benkovac, Vukšić 60,23420 Vukšić</item>
      <item>Mate Kardum, OIB 75244549138, Vukšić 60,23420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94876658838</item>
      <item>, OIB 75244549138</item>
    </izvorni_sadrzaj>
    <derivirana_varijabla naziv="DomainObject.Predmet.SudioniciListNazivOIB_1">
      <item>, OIB 85821130368</item>
      <item>, OIB 94876658838</item>
      <item>, OIB 75244549138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1751</properties:Characters>
  <properties:Lines>80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2018-03-14T14:18:00Z</dcterms:created>
  <dc:creator>Ardena Bajlo</dc:creator>
  <cp:lastModifiedBy>Ante Rubelj</cp:lastModifiedBy>
  <cp:lastPrinted>2017-08-29T11:14:00Z</cp:lastPrinted>
  <dcterms:modified xmlns:xsi="http://www.w3.org/2001/XMLSchema-instance" xsi:type="dcterms:W3CDTF">2018-03-15T12:52:00Z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St-389/2017-21 / Zapisnik - Ročište radi izjašnjenja o prijedlogu za otvaranje steč.post (1 St-389-17-povodom prijedloga za otvaranje stečaja-15.3.2018.po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