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8233" w14:paraId="23b823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904C9">
        <w:rPr>
          <w:lang w:val="hr-HR"/>
        </w:rPr>
        <w:t>399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1D2F9C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8904C9">
        <w:t xml:space="preserve">rotiv dužnika SIDIUM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8904C9">
        <w:t>10011457601</w:t>
      </w:r>
      <w:r w:rsidR="00D07ECC">
        <w:t xml:space="preserve"> s</w:t>
      </w:r>
      <w:r w:rsidR="00B71B33">
        <w:t>a sjedišt</w:t>
      </w:r>
      <w:r w:rsidR="001D2F9C">
        <w:t>e</w:t>
      </w:r>
      <w:r w:rsidR="008904C9">
        <w:t>m u Ulica dr. Ivana Novaka 36, 40000 Čakovec</w:t>
      </w:r>
      <w:r w:rsidR="00247894">
        <w:t>,</w:t>
      </w:r>
      <w:r w:rsidR="008904C9">
        <w:t xml:space="preserve"> dana 1</w:t>
      </w:r>
      <w:r w:rsidR="001D2F9C">
        <w:t>6</w:t>
      </w:r>
      <w:r w:rsidR="008904C9">
        <w:t>. ožujka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3A2DC4">
        <w:rPr>
          <w:lang w:val="hr-HR"/>
        </w:rPr>
        <w:t xml:space="preserve"> dužnika</w:t>
      </w:r>
      <w:r w:rsidR="008904C9" w:rsidRPr="008904C9">
        <w:t xml:space="preserve"> </w:t>
      </w:r>
      <w:r w:rsidR="008904C9">
        <w:t>SIDIUM d.o.o., OIB: 10011457601 sa sjedištem u Ulica dr. Ivana Novaka 36, 40000 Čakovec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</w:t>
      </w:r>
      <w:r w:rsidR="008904C9">
        <w:t xml:space="preserve">15.233,23 </w:t>
      </w:r>
      <w:r w:rsidR="001D2F9C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II/ Poziva</w:t>
      </w:r>
      <w:r w:rsidR="008904C9">
        <w:t>ju</w:t>
      </w:r>
      <w:r>
        <w:t xml:space="preserve"> se direktor</w:t>
      </w:r>
      <w:r w:rsidR="008904C9">
        <w:t>i</w:t>
      </w:r>
      <w:r>
        <w:t xml:space="preserve"> </w:t>
      </w:r>
      <w:r w:rsidR="002E00D7">
        <w:t>dužnika</w:t>
      </w:r>
      <w:r w:rsidR="008904C9">
        <w:t xml:space="preserve"> Gjergj Kuqi</w:t>
      </w:r>
      <w:r w:rsidR="00094FF6">
        <w:t xml:space="preserve"> iz Savske</w:t>
      </w:r>
      <w:r w:rsidR="008904C9">
        <w:t xml:space="preserve"> Ves</w:t>
      </w:r>
      <w:r w:rsidR="00094FF6">
        <w:t>i, Radnička 111,</w:t>
      </w:r>
      <w:r w:rsidR="00FC6F90">
        <w:t xml:space="preserve"> </w:t>
      </w:r>
      <w:r w:rsidR="00094FF6">
        <w:t>OIB: 76521714434 i Nikola Šimunić iz Palinovca, Palinovec 27, OIB: 47598536991</w:t>
      </w:r>
      <w:r w:rsidR="00016750">
        <w:t xml:space="preserve"> </w:t>
      </w:r>
      <w:r w:rsidR="00E05A30">
        <w:t>da</w:t>
      </w:r>
      <w:r w:rsidR="00247894">
        <w:t xml:space="preserve"> </w:t>
      </w:r>
      <w:r w:rsidR="0020506B">
        <w:t xml:space="preserve">u roku od petnaest dana od dana objave ovog oglasa </w:t>
      </w:r>
      <w:r w:rsidR="00094FF6">
        <w:t>na e-oglasnoj ploči suda podnesu</w:t>
      </w:r>
      <w:r w:rsidR="0020506B"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8904C9">
        <w:t>ju</w:t>
      </w:r>
      <w:r w:rsidR="00E704F5">
        <w:t xml:space="preserve"> se direktor</w:t>
      </w:r>
      <w:r w:rsidR="008904C9">
        <w:t>i</w:t>
      </w:r>
      <w:r w:rsidR="00E704F5">
        <w:t xml:space="preserve"> </w:t>
      </w:r>
      <w:r w:rsidR="0020506B"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8904C9">
        <w:t>e-oglasnoj ploči suda ne podnesu</w:t>
      </w:r>
      <w:r w:rsidR="0020506B">
        <w:t xml:space="preserve">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</w:t>
      </w:r>
      <w:r w:rsidR="008904C9">
        <w:rPr>
          <w:lang w:val="hr-HR"/>
        </w:rPr>
        <w:t xml:space="preserve"> 10</w:t>
      </w:r>
      <w:r w:rsidR="004018F3">
        <w:rPr>
          <w:lang w:val="hr-HR"/>
        </w:rPr>
        <w:t>.</w:t>
      </w:r>
      <w:r w:rsidR="008904C9">
        <w:rPr>
          <w:lang w:val="hr-HR"/>
        </w:rPr>
        <w:t xml:space="preserve"> ožujka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8904C9" w:rsidRPr="008904C9">
        <w:t xml:space="preserve"> </w:t>
      </w:r>
      <w:r w:rsidR="008904C9">
        <w:t>SIDIUM d.o.o., OIB: 10011457601 sa sjedištem u Ulica dr. Ivana Novaka 36, 40000 Čakovec</w:t>
      </w:r>
      <w:r w:rsidR="0089065E">
        <w:t xml:space="preserve">, </w:t>
      </w:r>
      <w:r>
        <w:t>navodeći da du</w:t>
      </w:r>
      <w:r w:rsidR="008904C9">
        <w:t>žnik na dan 8. ožujka</w:t>
      </w:r>
      <w:r w:rsidR="001D2F9C">
        <w:t xml:space="preserve"> 2016</w:t>
      </w:r>
      <w:r>
        <w:t>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8904C9">
        <w:t>iznosu 15.233,23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904C9">
        <w:rPr>
          <w:lang w:val="hr-HR"/>
        </w:rPr>
        <w:t>1</w:t>
      </w:r>
      <w:r w:rsidR="001D2F9C">
        <w:rPr>
          <w:lang w:val="hr-HR"/>
        </w:rPr>
        <w:t>6</w:t>
      </w:r>
      <w:r w:rsidR="002E00D7">
        <w:rPr>
          <w:lang w:val="hr-HR"/>
        </w:rPr>
        <w:t>.</w:t>
      </w:r>
      <w:r w:rsidR="008904C9">
        <w:rPr>
          <w:lang w:val="hr-HR"/>
        </w:rPr>
        <w:t xml:space="preserve"> ožujka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3A2DC4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081" w:rsidP="007F64E0" w:rsidR="00154081">
      <w:r>
        <w:separator/>
      </w:r>
    </w:p>
  </w:endnote>
  <w:endnote w:id="0" w:type="continuationSeparator">
    <w:p w:rsidRDefault="00154081" w:rsidP="007F64E0" w:rsidR="0015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081" w:rsidP="007F64E0" w:rsidR="00154081">
      <w:r>
        <w:separator/>
      </w:r>
    </w:p>
  </w:footnote>
  <w:footnote w:id="0" w:type="continuationSeparator">
    <w:p w:rsidRDefault="00154081" w:rsidP="007F64E0" w:rsidR="0015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8904C9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904C9">
      <w:rPr>
        <w:lang w:val="hr-HR"/>
      </w:rPr>
      <w:t>399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1D2F9C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09EE" w:rsidRPr="00AA09E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4FF6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2AF3"/>
    <w:rsid w:val="00144B03"/>
    <w:rsid w:val="00154081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2F9C"/>
    <w:rsid w:val="001D3518"/>
    <w:rsid w:val="001D352F"/>
    <w:rsid w:val="001D45E8"/>
    <w:rsid w:val="001D5567"/>
    <w:rsid w:val="001D59EF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2DC4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1119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4C9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4C5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09EE"/>
    <w:rsid w:val="00AA20B3"/>
    <w:rsid w:val="00AA4D52"/>
    <w:rsid w:val="00AB05B5"/>
    <w:rsid w:val="00AB0DA5"/>
    <w:rsid w:val="00AB14D1"/>
    <w:rsid w:val="00AB157E"/>
    <w:rsid w:val="00AB7B93"/>
    <w:rsid w:val="00AC12EC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5266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6E00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28ED"/>
    <w:rsid w:val="00D63C3B"/>
    <w:rsid w:val="00D63C57"/>
    <w:rsid w:val="00D64A61"/>
    <w:rsid w:val="00D6502B"/>
    <w:rsid w:val="00D73C4B"/>
    <w:rsid w:val="00D75734"/>
    <w:rsid w:val="00D762A6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4F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0BBE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0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0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SIDIUM društvo s ograničenom odgovornošću za ugostiteljstvo i trgovinu</izvorni_sadrzaj>
    <derivirana_varijabla naziv="DomainObject.Predmet.ProtustrankaFormated_1">  SIDIUM društvo s ograničenom odgovornošću za ugostiteljstvo i trgovinu</derivirana_varijabla>
  </DomainObject.Predmet.ProtustrankaFormated>
  <DomainObject.Predmet.ProtustrankaFormatedOIB>
    <izvorni_sadrzaj>  SIDIUM društvo s ograničenom odgovornošću za ugostiteljstvo i trgovinu, OIB 10011457601</izvorni_sadrzaj>
    <derivirana_varijabla naziv="DomainObject.Predmet.ProtustrankaFormatedOIB_1">  SIDIUM društvo s ograničenom odgovornošću za ugostiteljstvo i trgovinu, OIB 10011457601</derivirana_varijabla>
  </DomainObject.Predmet.ProtustrankaFormatedOIB>
  <DomainObject.Predmet.ProtustrankaFormatedWithAdress>
    <izvorni_sadrzaj> SIDIUM društvo s ograničenom odgovornošću za ugostiteljstvo i trgovinu, Ulica dr. Ivana Novaka 36, 40000 Čakovec</izvorni_sadrzaj>
    <derivirana_varijabla naziv="DomainObject.Predmet.ProtustrankaFormatedWithAdress_1"> SIDIUM društvo s ograničenom odgovornošću za ugostiteljstvo i trgovinu, Ulica dr. Ivana Novaka 36, 40000 Čakovec</derivirana_varijabla>
  </DomainObject.Predmet.ProtustrankaFormatedWithAdress>
  <DomainObject.Predmet.ProtustrankaFormatedWithAdressOIB>
    <izvorni_sadrzaj> SIDIUM društvo s ograničenom odgovornošću za ugostiteljstvo i trgovinu, OIB 10011457601, Ulica dr. Ivana Novaka 36, 40000 Čakovec</izvorni_sadrzaj>
    <derivirana_varijabla naziv="DomainObject.Predmet.ProtustrankaFormatedWithAdressOIB_1"> SIDIUM društvo s ograničenom odgovornošću za ugostiteljstvo i trgovinu, OIB 10011457601, Ulica dr. Ivana Novaka 36, 40000 Čakovec</derivirana_varijabla>
  </DomainObject.Predmet.ProtustrankaFormatedWithAdressOIB>
  <DomainObject.Predmet.ProtustrankaWithAdress>
    <izvorni_sadrzaj>SIDIUM društvo s ograničenom odgovornošću za ugostiteljstvo i trgovinu Ulica dr. Ivana Novaka 36, 40000 Čakovec</izvorni_sadrzaj>
    <derivirana_varijabla naziv="DomainObject.Predmet.ProtustrankaWithAdress_1">SIDIUM društvo s ograničenom odgovornošću za ugostiteljstvo i trgovinu Ulica dr. Ivana Novaka 36, 40000 Čakovec</derivirana_varijabla>
  </DomainObject.Predmet.ProtustrankaWithAdress>
  <DomainObject.Predmet.ProtustrankaWithAdressOIB>
    <izvorni_sadrzaj>SIDIUM društvo s ograničenom odgovornošću za ugostiteljstvo i trgovinu, OIB 10011457601, Ulica dr. Ivana Novaka 36, 40000 Čakovec</izvorni_sadrzaj>
    <derivirana_varijabla naziv="DomainObject.Predmet.ProtustrankaWithAdressOIB_1">SIDIUM društvo s ograničenom odgovornošću za ugostiteljstvo i trgovinu, OIB 10011457601, Ulica dr. Ivana Novaka 36, 40000 Čakovec</derivirana_varijabla>
  </DomainObject.Predmet.ProtustrankaWithAdressOIB>
  <DomainObject.Predmet.ProtustrankaNazivFormated>
    <izvorni_sadrzaj>SIDIUM društvo s ograničenom odgovornošću za ugostiteljstvo i trgovinu</izvorni_sadrzaj>
    <derivirana_varijabla naziv="DomainObject.Predmet.ProtustrankaNazivFormated_1">SIDIUM društvo s ograničenom odgovornošću za ugostiteljstvo i trgovinu</derivirana_varijabla>
  </DomainObject.Predmet.ProtustrankaNazivFormated>
  <DomainObject.Predmet.ProtustrankaNazivFormatedOIB>
    <izvorni_sadrzaj>SIDIUM društvo s ograničenom odgovornošću za ugostiteljstvo i trgovinu, OIB 10011457601</izvorni_sadrzaj>
    <derivirana_varijabla naziv="DomainObject.Predmet.ProtustrankaNazivFormatedOIB_1">SIDIUM društvo s ograničenom odgovornošću za ugostiteljstvo i trgovinu, OIB 10011457601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15233.23</izvorni_sadrzaj>
    <derivirana_varijabla naziv="DomainObject.Predmet.TrenutnaVrijednost_1">15233.23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SIDIUM društvo s ograničenom odgovornošću za ugostiteljstvo i trgovinu</item>
    </izvorni_sadrzaj>
    <derivirana_varijabla naziv="DomainObject.Predmet.ProtuStrankaListFormated_1">
      <item>SIDIUM društvo s ograničenom odgovornošću za ugostiteljstvo i trgovinu</item>
    </derivirana_varijabla>
  </DomainObject.Predmet.ProtuStrankaListFormated>
  <DomainObject.Predmet.ProtuStrankaListFormatedOIB>
    <izvorni_sadrzaj>
      <item>SIDIUM društvo s ograničenom odgovornošću za ugostiteljstvo i trgovinu, OIB 10011457601</item>
    </izvorni_sadrzaj>
    <derivirana_varijabla naziv="DomainObject.Predmet.ProtuStrankaListFormatedOIB_1">
      <item>SIDIUM društvo s ograničenom odgovornošću za ugostiteljstvo i trgovinu, OIB 10011457601</item>
    </derivirana_varijabla>
  </DomainObject.Predmet.ProtuStrankaListFormatedOIB>
  <DomainObject.Predmet.ProtuStrankaListFormatedWithAdress>
    <izvorni_sadrzaj>
      <item>SIDIUM društvo s ograničenom odgovornošću za ugostiteljstvo i trgovinu, Ulica dr. Ivana Novaka 36, 40000 Čakovec</item>
    </izvorni_sadrzaj>
    <derivirana_varijabla naziv="DomainObject.Predmet.ProtuStrankaListFormatedWithAdress_1">
      <item>SIDIUM društvo s ograničenom odgovornošću za ugostiteljstvo i trgovinu, Ulica dr. Ivana Novaka 36, 40000 Čakovec</item>
    </derivirana_varijabla>
  </DomainObject.Predmet.ProtuStrankaListFormatedWithAdress>
  <DomainObject.Predmet.ProtuStrankaListFormatedWithAdressOIB>
    <izvorni_sadrzaj>
      <item>SIDIUM društvo s ograničenom odgovornošću za ugostiteljstvo i trgovinu, OIB 10011457601, Ulica dr. Ivana Novaka 36, 40000 Čakovec</item>
    </izvorni_sadrzaj>
    <derivirana_varijabla naziv="DomainObject.Predmet.ProtuStrankaListFormatedWithAdressOIB_1">
      <item>SIDIUM društvo s ograničenom odgovornošću za ugostiteljstvo i trgovinu, OIB 10011457601, Ulica dr. Ivana Novaka 36, 40000 Čakovec</item>
    </derivirana_varijabla>
  </DomainObject.Predmet.ProtuStrankaListFormatedWithAdressOIB>
  <DomainObject.Predmet.ProtuStrankaListNazivFormated>
    <izvorni_sadrzaj>
      <item>SIDIUM društvo s ograničenom odgovornošću za ugostiteljstvo i trgovinu</item>
    </izvorni_sadrzaj>
    <derivirana_varijabla naziv="DomainObject.Predmet.ProtuStrankaListNazivFormated_1">
      <item>SIDIUM društvo s ograničenom odgovornošću za ugostiteljstvo i trgovinu</item>
    </derivirana_varijabla>
  </DomainObject.Predmet.ProtuStrankaListNazivFormated>
  <DomainObject.Predmet.ProtuStrankaListNazivFormatedOIB>
    <izvorni_sadrzaj>
      <item>SIDIUM društvo s ograničenom odgovornošću za ugostiteljstvo i trgovinu, OIB 10011457601</item>
    </izvorni_sadrzaj>
    <derivirana_varijabla naziv="DomainObject.Predmet.ProtuStrankaListNazivFormatedOIB_1">
      <item>SIDIUM društvo s ograničenom odgovornošću za ugostiteljstvo i trgovinu, OIB 10011457601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SIDIUM društvo s ograničenom odgovornošću za ugostiteljstvo i trgovinu</izvorni_sadrzaj>
    <derivirana_varijabla naziv="DomainObject.Predmet.ProtustrankaIDrugi_1">SIDIUM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SIDIUM društvo s ograničenom odgovornošću za ugostiteljstvo i trgovinu, OIB 10011457601, Ulica dr. Ivana Novaka 36, 40000 Čakovec</izvorni_sadrzaj>
    <derivirana_varijabla naziv="DomainObject.Predmet.ProtustrankaIDrugiAdressOIB_1">SIDIUM društvo s ograničenom odgovornošću za ugostiteljstvo i trgovinu, OIB 10011457601, Ulica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SIDIUM društvo s ograničenom odgovornošću za ugostiteljstvo i trgovinu</item>
      <item>Sudski registar</item>
    </izvorni_sadrzaj>
    <derivirana_varijabla naziv="DomainObject.Predmet.SudioniciListNaziv_1">
      <item>Financijska agencija</item>
      <item>SIDIUM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SIDIUM društvo s ograničenom odgovornošću za ugostiteljstvo i trgovinu, OIB 10011457601, Ulica dr. Ivana Novaka 36,40000 Čakovec</item>
      <item>Sudski registar</item>
    </izvorni_sadrzaj>
    <derivirana_varijabla naziv="DomainObject.Predmet.SudioniciListAdressOIB_1">
      <item>Financijska agencija, OIB 85821130368, A. Cesarca 2,42000 Varaždin</item>
      <item>SIDIUM društvo s ograničenom odgovornošću za ugostiteljstvo i trgovinu, OIB 10011457601, Ulica dr. Ivana Novaka 36,40000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10011457601</item>
      <item>, OIB null</item>
    </izvorni_sadrzaj>
    <derivirana_varijabla naziv="DomainObject.Predmet.SudioniciListNazivOIB_1">
      <item>, OIB 85821130368</item>
      <item>, OIB 10011457601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582B3-EAC6-4F79-8A58-AA4B3DD61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480</properties:Words>
  <properties:Characters>2547</properties:Characters>
  <properties:Lines>71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2016-03-15T09:19:00Z</dcterms:created>
  <dc:creator>user</dc:creator>
  <cp:lastModifiedBy>Maja Marčec</cp:lastModifiedBy>
  <cp:lastPrinted>2016-03-15T13:58:00Z</cp:lastPrinted>
  <dcterms:modified xmlns:xsi="http://www.w3.org/2001/XMLSchema-instance" xsi:type="dcterms:W3CDTF">2016-03-16T07:53:00Z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