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e509" w14:paraId="07fe509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C138DE">
        <w:rPr>
          <w:b w:val="false"/>
        </w:rPr>
        <w:t>41</w:t>
      </w:r>
      <w:r w:rsidRPr="00E151BF">
        <w:rPr>
          <w:b w:val="false"/>
        </w:rPr>
        <w:t>/1</w:t>
      </w:r>
      <w:r w:rsidR="00C138DE">
        <w:rPr>
          <w:b w:val="false"/>
        </w:rPr>
        <w:t>3</w:t>
      </w:r>
      <w:r w:rsidRPr="00E151BF">
        <w:rPr>
          <w:b w:val="false"/>
        </w:rPr>
        <w:t>-</w:t>
      </w:r>
      <w:r w:rsidR="00C138DE">
        <w:rPr>
          <w:b w:val="false"/>
        </w:rPr>
        <w:t>177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dužnikom: </w:t>
      </w:r>
      <w:r w:rsidR="00C138DE" w:rsidRPr="00C138DE">
        <w:t>HRID d.o.o. za graditeljstvo, trgovinu i usluge u stečaju, Valpovo, J. J. Strossmayera 14, MBS 030078991, OIB 67479860924</w:t>
      </w:r>
      <w:r w:rsidRPr="008B7863">
        <w:t xml:space="preserve">, dana </w:t>
      </w:r>
      <w:r w:rsidR="00E7194E">
        <w:t>2</w:t>
      </w:r>
      <w:r w:rsidR="00C138DE">
        <w:t>1</w:t>
      </w:r>
      <w:r w:rsidRPr="008B7863">
        <w:t xml:space="preserve">. </w:t>
      </w:r>
      <w:r w:rsidR="00C138DE">
        <w:t>veljače</w:t>
      </w:r>
      <w:r w:rsidRPr="008B7863">
        <w:t xml:space="preserve"> 201</w:t>
      </w:r>
      <w:r w:rsidR="003768A0">
        <w:t>7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C12C09" w:rsidP="00C12C09" w:rsidR="00C12C09">
      <w:pPr>
        <w:jc w:val="center"/>
        <w:rPr>
          <w:bCs/>
        </w:rPr>
      </w:pPr>
      <w:r>
        <w:rPr>
          <w:bCs/>
        </w:rPr>
        <w:t>2</w:t>
      </w:r>
      <w:r w:rsidR="00C138DE">
        <w:rPr>
          <w:bCs/>
        </w:rPr>
        <w:t>1</w:t>
      </w:r>
      <w:r w:rsidR="008E27A9" w:rsidRPr="0004279F">
        <w:rPr>
          <w:bCs/>
        </w:rPr>
        <w:t xml:space="preserve">. </w:t>
      </w:r>
      <w:r w:rsidR="00C138DE">
        <w:rPr>
          <w:bCs/>
        </w:rPr>
        <w:t>ožujka</w:t>
      </w:r>
      <w:r w:rsidR="008E27A9" w:rsidRPr="0004279F">
        <w:rPr>
          <w:bCs/>
        </w:rPr>
        <w:t xml:space="preserve"> 201</w:t>
      </w:r>
      <w:r>
        <w:rPr>
          <w:bCs/>
        </w:rPr>
        <w:t>7</w:t>
      </w:r>
      <w:r w:rsidR="008E27A9" w:rsidRPr="0004279F">
        <w:rPr>
          <w:bCs/>
        </w:rPr>
        <w:t xml:space="preserve">. godine u </w:t>
      </w:r>
      <w:r w:rsidR="002151C0">
        <w:rPr>
          <w:bCs/>
        </w:rPr>
        <w:t>1</w:t>
      </w:r>
      <w:r w:rsidR="00C138DE">
        <w:rPr>
          <w:bCs/>
        </w:rPr>
        <w:t>1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761B5" w:rsidR="008E27A9">
      <w:pPr>
        <w:numPr>
          <w:ilvl w:val="0"/>
          <w:numId w:val="2"/>
        </w:numPr>
        <w:ind w:firstLine="480"/>
        <w:jc w:val="both"/>
      </w:pPr>
      <w:r>
        <w:t>Rasprava o završnom računu stečajn</w:t>
      </w:r>
      <w:r w:rsidR="00933287">
        <w:t>og</w:t>
      </w:r>
      <w:r>
        <w:t xml:space="preserve"> upravitelj</w:t>
      </w:r>
      <w:r w:rsidR="00933287">
        <w:t>a</w:t>
      </w:r>
    </w:p>
    <w:p w:rsidRDefault="008E27A9" w:rsidP="000D117D" w:rsidR="008E27A9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</w:p>
    <w:p w:rsidRDefault="000D117D" w:rsidP="00FD7E19" w:rsidR="000D117D">
      <w:pPr>
        <w:numPr>
          <w:ilvl w:val="0"/>
          <w:numId w:val="2"/>
        </w:numPr>
        <w:tabs>
          <w:tab w:pos="1080" w:val="clear"/>
          <w:tab w:pos="2127" w:val="num"/>
        </w:tabs>
        <w:ind w:firstLine="480"/>
        <w:jc w:val="both"/>
      </w:pPr>
      <w:r>
        <w:t>Davanje suglasnosti na završni račun i završni popis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D74CEA">
        <w:t>og</w:t>
      </w:r>
      <w:r>
        <w:t xml:space="preserve"> upravitelj</w:t>
      </w:r>
      <w:r w:rsidR="00D74CEA">
        <w:t>a</w:t>
      </w:r>
      <w:r>
        <w:t xml:space="preserve"> od </w:t>
      </w:r>
      <w:r w:rsidR="008D2D3C">
        <w:t>2</w:t>
      </w:r>
      <w:r w:rsidR="00933287">
        <w:t>0</w:t>
      </w:r>
      <w:r w:rsidR="00A06D6D">
        <w:t>.</w:t>
      </w:r>
      <w:r w:rsidR="005A425E">
        <w:t>0</w:t>
      </w:r>
      <w:r w:rsidR="00933287">
        <w:t>2</w:t>
      </w:r>
      <w:r w:rsidR="00A06D6D">
        <w:t>.</w:t>
      </w:r>
      <w:r>
        <w:t>201</w:t>
      </w:r>
      <w:r w:rsidR="0024008B">
        <w:t>7</w:t>
      </w:r>
      <w:r>
        <w:t xml:space="preserve">. godine, a budući je unovčena cjelokupna imovina stečajnog dužnika, stečajni sudac je temeljem čl. 38.a i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8D2D3C">
        <w:t>2</w:t>
      </w:r>
      <w:r w:rsidR="00933287">
        <w:t>1</w:t>
      </w:r>
      <w:r>
        <w:t xml:space="preserve">. </w:t>
      </w:r>
      <w:r w:rsidR="00933287">
        <w:t>veljače</w:t>
      </w:r>
      <w:r>
        <w:t xml:space="preserve"> 201</w:t>
      </w:r>
      <w:r w:rsidR="0024008B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933287">
        <w:t>i</w:t>
      </w:r>
      <w:r>
        <w:t xml:space="preserve"> upravitelj</w:t>
      </w:r>
      <w:r w:rsidR="0024008B">
        <w:t xml:space="preserve"> </w:t>
      </w:r>
      <w:r w:rsidR="00933287">
        <w:t>Filip Babić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4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C138DE" w:rsidRPr="00C138DE">
      <w:rPr>
        <w:b w:val="false"/>
      </w:rPr>
      <w:t>14 St-41/13-177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32041F"/>
    <w:rsid w:val="00331306"/>
    <w:rsid w:val="003768A0"/>
    <w:rsid w:val="003B3762"/>
    <w:rsid w:val="003C4BD6"/>
    <w:rsid w:val="003F6369"/>
    <w:rsid w:val="004A7D2D"/>
    <w:rsid w:val="004F36C5"/>
    <w:rsid w:val="005726AF"/>
    <w:rsid w:val="00580E8E"/>
    <w:rsid w:val="005A1639"/>
    <w:rsid w:val="005A425E"/>
    <w:rsid w:val="00677C1A"/>
    <w:rsid w:val="0068107B"/>
    <w:rsid w:val="006D3DD2"/>
    <w:rsid w:val="006E3829"/>
    <w:rsid w:val="00781D3B"/>
    <w:rsid w:val="008A3CDF"/>
    <w:rsid w:val="008D2D3C"/>
    <w:rsid w:val="008E27A9"/>
    <w:rsid w:val="00933287"/>
    <w:rsid w:val="00940ABA"/>
    <w:rsid w:val="0094275F"/>
    <w:rsid w:val="009B05D9"/>
    <w:rsid w:val="00A06D6D"/>
    <w:rsid w:val="00AB69AD"/>
    <w:rsid w:val="00AD301E"/>
    <w:rsid w:val="00B30FB4"/>
    <w:rsid w:val="00C12C09"/>
    <w:rsid w:val="00C138DE"/>
    <w:rsid w:val="00C201C9"/>
    <w:rsid w:val="00CB3B82"/>
    <w:rsid w:val="00D00484"/>
    <w:rsid w:val="00D4083E"/>
    <w:rsid w:val="00D74CEA"/>
    <w:rsid w:val="00D761B5"/>
    <w:rsid w:val="00D81805"/>
    <w:rsid w:val="00DE53D9"/>
    <w:rsid w:val="00E14285"/>
    <w:rsid w:val="00E151BF"/>
    <w:rsid w:val="00E20BDF"/>
    <w:rsid w:val="00E43436"/>
    <w:rsid w:val="00E620C2"/>
    <w:rsid w:val="00E7194E"/>
    <w:rsid w:val="00EA2613"/>
    <w:rsid w:val="00EF6777"/>
    <w:rsid w:val="00F11C72"/>
    <w:rsid w:val="00F31436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20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20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2013.</izvorni_sadrzaj>
    <derivirana_varijabla naziv="DomainObject.Predmet.DatumOsnivanja_1">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St-41/2013</izvorni_sadrzaj>
    <derivirana_varijabla naziv="DomainObject.Predmet.OznakaBroj_1">St-41/2013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HRID d.o.o. za graditeljstvo, trgovinu i usluge</izvorni_sadrzaj>
    <derivirana_varijabla naziv="DomainObject.Predmet.ProtustrankaFormated_1">  HRID d.o.o. za graditeljstvo, trgovinu i usluge</derivirana_varijabla>
  </DomainObject.Predmet.ProtustrankaFormated>
  <DomainObject.Predmet.ProtustrankaFormatedOIB>
    <izvorni_sadrzaj>  HRID d.o.o. za graditeljstvo, trgovinu i usluge, OIB 67479860924</izvorni_sadrzaj>
    <derivirana_varijabla naziv="DomainObject.Predmet.ProtustrankaFormatedOIB_1">  HRID d.o.o. za graditeljstvo, trgovinu i usluge, OIB 67479860924</derivirana_varijabla>
  </DomainObject.Predmet.ProtustrankaFormatedOIB>
  <DomainObject.Predmet.ProtustrankaFormatedWithAdress>
    <izvorni_sadrzaj> HRID d.o.o. za graditeljstvo, trgovinu i usluge, J.J.Strossmayera 14, Valpovo</izvorni_sadrzaj>
    <derivirana_varijabla naziv="DomainObject.Predmet.ProtustrankaFormatedWithAdress_1"> HRID d.o.o. za graditeljstvo, trgovinu i usluge, J.J.Strossmayera 14, Valpovo</derivirana_varijabla>
  </DomainObject.Predmet.ProtustrankaFormatedWithAdress>
  <DomainObject.Predmet.ProtustrankaFormatedWithAdressOIB>
    <izvorni_sadrzaj> HRID d.o.o. za graditeljstvo, trgovinu i usluge, OIB 67479860924, J.J.Strossmayera 14, Valpovo</izvorni_sadrzaj>
    <derivirana_varijabla naziv="DomainObject.Predmet.ProtustrankaFormatedWithAdressOIB_1"> HRID d.o.o. za graditeljstvo, trgovinu i usluge, OIB 67479860924, J.J.Strossmayera 14, Valpovo</derivirana_varijabla>
  </DomainObject.Predmet.ProtustrankaFormatedWithAdressOIB>
  <DomainObject.Predmet.ProtustrankaWithAdress>
    <izvorni_sadrzaj>HRID d.o.o. za graditeljstvo, trgovinu i usluge J.J.Strossmayera 14, Valpovo</izvorni_sadrzaj>
    <derivirana_varijabla naziv="DomainObject.Predmet.ProtustrankaWithAdress_1">HRID d.o.o. za graditeljstvo, trgovinu i usluge J.J.Strossmayera 14, Valpovo</derivirana_varijabla>
  </DomainObject.Predmet.ProtustrankaWithAdress>
  <DomainObject.Predmet.ProtustrankaWithAdressOIB>
    <izvorni_sadrzaj>HRID d.o.o. za graditeljstvo, trgovinu i usluge, OIB 67479860924, J.J.Strossmayera 14, Valpovo</izvorni_sadrzaj>
    <derivirana_varijabla naziv="DomainObject.Predmet.ProtustrankaWithAdressOIB_1">HRID d.o.o. za graditeljstvo, trgovinu i usluge, OIB 67479860924, J.J.Strossmayera 14, Valpovo</derivirana_varijabla>
  </DomainObject.Predmet.ProtustrankaWithAdressOIB>
  <DomainObject.Predmet.ProtustrankaNazivFormated>
    <izvorni_sadrzaj>HRID d.o.o. za graditeljstvo, trgovinu i usluge</izvorni_sadrzaj>
    <derivirana_varijabla naziv="DomainObject.Predmet.ProtustrankaNazivFormated_1">HRID d.o.o. za graditeljstvo, trgovinu i usluge</derivirana_varijabla>
  </DomainObject.Predmet.ProtustrankaNazivFormated>
  <DomainObject.Predmet.ProtustrankaNazivFormatedOIB>
    <izvorni_sadrzaj>HRID d.o.o. za graditeljstvo, trgovinu i usluge, OIB 67479860924</izvorni_sadrzaj>
    <derivirana_varijabla naziv="DomainObject.Predmet.ProtustrankaNazivFormatedOIB_1">HRID d.o.o. za graditeljstvo, trgovinu i usluge, OIB 67479860924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IVANKOVIĆ, DJELATNIK I DR. zastupanog po punomoćniku JOSIPA BOŠNJAK</izvorni_sadrzaj>
    <derivirana_varijabla naziv="DomainObject.Predmet.StrankaFormated_1">  DEJAN IVANKOVIĆ, DJELATNIK I DR. zastupanog po punomoćniku JOSIPA BOŠNJAK</derivirana_varijabla>
  </DomainObject.Predmet.StrankaFormated>
  <DomainObject.Predmet.StrankaFormatedOIB>
    <izvorni_sadrzaj>  DEJAN IVANKOVIĆ, DJELATNIK I DR. zastupanog po punomoćniku JOSIPA BOŠNJAK</izvorni_sadrzaj>
    <derivirana_varijabla naziv="DomainObject.Predmet.StrankaFormatedOIB_1">  DEJAN IVANKOVIĆ, DJELATNIK I DR. zastupanog po punomoćniku JOSIPA BOŠNJAK</derivirana_varijabla>
  </DomainObject.Predmet.StrankaFormatedOIB>
  <DomainObject.Predmet.StrankaFormatedWithAdress>
    <izvorni_sadrzaj> DEJAN IVANKOVIĆ, DJELATNIK I DR., V.NAZORA 20, ČRKOVCI zastupanog po punomoćniku JOSIPA BOŠNJAK</izvorni_sadrzaj>
    <derivirana_varijabla naziv="DomainObject.Predmet.StrankaFormatedWithAdress_1"> DEJAN IVANKOVIĆ, DJELATNIK I DR., V.NAZORA 20, ČRKOVCI zastupanog po punomoćniku JOSIPA BOŠNJAK</derivirana_varijabla>
  </DomainObject.Predmet.StrankaFormatedWithAdress>
  <DomainObject.Predmet.StrankaFormatedWithAdressOIB>
    <izvorni_sadrzaj> DEJAN IVANKOVIĆ, DJELATNIK I DR., V.NAZORA 20, ČRKOVCI zastupanog po punomoćniku JOSIPA BOŠNJAK</izvorni_sadrzaj>
    <derivirana_varijabla naziv="DomainObject.Predmet.StrankaFormatedWithAdressOIB_1"> DEJAN IVANKOVIĆ, DJELATNIK I DR., V.NAZORA 20, ČRKOVCI zastupanog po punomoćniku JOSIPA BOŠNJAK</derivirana_varijabla>
  </DomainObject.Predmet.StrankaFormatedWithAdressOIB>
  <DomainObject.Predmet.StrankaWithAdress>
    <izvorni_sadrzaj>DEJAN IVANKOVIĆ, DJELATNIK I DR. V.NAZORA 20,ČRKOVCI</izvorni_sadrzaj>
    <derivirana_varijabla naziv="DomainObject.Predmet.StrankaWithAdress_1">DEJAN IVANKOVIĆ, DJELATNIK I DR. V.NAZORA 20,ČRKOVCI</derivirana_varijabla>
  </DomainObject.Predmet.StrankaWithAdress>
  <DomainObject.Predmet.StrankaWithAdressOIB>
    <izvorni_sadrzaj>DEJAN IVANKOVIĆ, DJELATNIK I DR., V.NAZORA 20,ČRKOVCI</izvorni_sadrzaj>
    <derivirana_varijabla naziv="DomainObject.Predmet.StrankaWithAdressOIB_1">DEJAN IVANKOVIĆ, DJELATNIK I DR., V.NAZORA 20,ČRKOVCI</derivirana_varijabla>
  </DomainObject.Predmet.StrankaWithAdressOIB>
  <DomainObject.Predmet.StrankaNazivFormated>
    <izvorni_sadrzaj>DEJAN IVANKOVIĆ, DJELATNIK I DR.</izvorni_sadrzaj>
    <derivirana_varijabla naziv="DomainObject.Predmet.StrankaNazivFormated_1">DEJAN IVANKOVIĆ, DJELATNIK I DR.</derivirana_varijabla>
  </DomainObject.Predmet.StrankaNazivFormated>
  <DomainObject.Predmet.StrankaNazivFormatedOIB>
    <izvorni_sadrzaj>DEJAN IVANKOVIĆ, DJELATNIK I DR.</izvorni_sadrzaj>
    <derivirana_varijabla naziv="DomainObject.Predmet.StrankaNazivFormatedOIB_1">DEJAN IVANKOVIĆ, DJELATNIK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IVANKOVIĆ, DJELATNIK I DR. zastupanog po punomoćniku JOSIPA BOŠNJAK</item>
    </izvorni_sadrzaj>
    <derivirana_varijabla naziv="DomainObject.Predmet.StrankaListFormated_1">
      <item>DEJAN IVANKOVIĆ, DJELATNIK I DR. zastupanog po punomoćniku JOSIPA BOŠNJAK</item>
    </derivirana_varijabla>
  </DomainObject.Predmet.StrankaListFormated>
  <DomainObject.Predmet.StrankaListFormatedOIB>
    <izvorni_sadrzaj>
      <item>DEJAN IVANKOVIĆ, DJELATNIK I DR. zastupanog po punomoćniku JOSIPA BOŠNJAK</item>
    </izvorni_sadrzaj>
    <derivirana_varijabla naziv="DomainObject.Predmet.StrankaListFormatedOIB_1">
      <item>DEJAN IVANKOVIĆ, DJELATNIK I DR. zastupanog po punomoćniku JOSIPA BOŠNJAK</item>
    </derivirana_varijabla>
  </DomainObject.Predmet.StrankaListFormatedOIB>
  <DomainObject.Predmet.StrankaListFormatedWithAdress>
    <izvorni_sadrzaj>
      <item>DEJAN IVANKOVIĆ, DJELATNIK I DR., V.NAZORA 20, ČRKOVCI zastupanog po punomoćniku JOSIPA BOŠNJAK</item>
    </izvorni_sadrzaj>
    <derivirana_varijabla naziv="DomainObject.Predmet.StrankaListFormatedWithAdress_1">
      <item>DEJAN IVANKOVIĆ, DJELATNIK I DR., V.NAZORA 20, ČRKOVCI zastupanog po punomoćniku JOSIPA BOŠNJAK</item>
    </derivirana_varijabla>
  </DomainObject.Predmet.StrankaListFormatedWithAdress>
  <DomainObject.Predmet.StrankaListFormatedWithAdressOIB>
    <izvorni_sadrzaj>
      <item>DEJAN IVANKOVIĆ, DJELATNIK I DR., V.NAZORA 20, ČRKOVCI zastupanog po punomoćniku JOSIPA BOŠNJAK</item>
    </izvorni_sadrzaj>
    <derivirana_varijabla naziv="DomainObject.Predmet.StrankaListFormatedWithAdressOIB_1">
      <item>DEJAN IVANKOVIĆ, DJELATNIK I DR., V.NAZORA 20, ČRKOVCI zastupanog po punomoćniku JOSIPA BOŠNJAK</item>
    </derivirana_varijabla>
  </DomainObject.Predmet.StrankaListFormatedWithAdressOIB>
  <DomainObject.Predmet.StrankaListNazivFormated>
    <izvorni_sadrzaj>
      <item>DEJAN IVANKOVIĆ, DJELATNIK I DR.</item>
    </izvorni_sadrzaj>
    <derivirana_varijabla naziv="DomainObject.Predmet.StrankaListNazivFormated_1">
      <item>DEJAN IVANKOVIĆ, DJELATNIK I DR.</item>
    </derivirana_varijabla>
  </DomainObject.Predmet.StrankaListNazivFormated>
  <DomainObject.Predmet.StrankaListNazivFormatedOIB>
    <izvorni_sadrzaj>
      <item>DEJAN IVANKOVIĆ, DJELATNIK I DR.</item>
    </izvorni_sadrzaj>
    <derivirana_varijabla naziv="DomainObject.Predmet.StrankaListNazivFormatedOIB_1">
      <item>DEJAN IVANKOVIĆ, DJELATNIK I DR.</item>
    </derivirana_varijabla>
  </DomainObject.Predmet.StrankaListNazivFormatedOIB>
  <DomainObject.Predmet.ProtuStrankaListFormated>
    <izvorni_sadrzaj>
      <item>HRID d.o.o. za graditeljstvo, trgovinu i usluge</item>
    </izvorni_sadrzaj>
    <derivirana_varijabla naziv="DomainObject.Predmet.ProtuStrankaListFormated_1">
      <item>HRID d.o.o. za graditeljstvo, trgovinu i usluge</item>
    </derivirana_varijabla>
  </DomainObject.Predmet.ProtuStrankaListFormated>
  <DomainObject.Predmet.ProtuStrankaListFormatedOIB>
    <izvorni_sadrzaj>
      <item>HRID d.o.o. za graditeljstvo, trgovinu i usluge, OIB 67479860924</item>
    </izvorni_sadrzaj>
    <derivirana_varijabla naziv="DomainObject.Predmet.ProtuStrankaListFormatedOIB_1">
      <item>HRID d.o.o. za graditeljstvo, trgovinu i usluge, OIB 67479860924</item>
    </derivirana_varijabla>
  </DomainObject.Predmet.ProtuStrankaListFormatedOIB>
  <DomainObject.Predmet.ProtuStrankaListFormatedWithAdress>
    <izvorni_sadrzaj>
      <item>HRID d.o.o. za graditeljstvo, trgovinu i usluge, J.J.Strossmayera 14, Valpovo</item>
    </izvorni_sadrzaj>
    <derivirana_varijabla naziv="DomainObject.Predmet.ProtuStrankaListFormatedWithAdress_1">
      <item>HRID d.o.o. za graditeljstvo, trgovinu i usluge, J.J.Strossmayera 14, Valpovo</item>
    </derivirana_varijabla>
  </DomainObject.Predmet.ProtuStrankaListFormatedWithAdress>
  <DomainObject.Predmet.ProtuStrankaListFormatedWithAdressOIB>
    <izvorni_sadrzaj>
      <item>HRID d.o.o. za graditeljstvo, trgovinu i usluge, OIB 67479860924, J.J.Strossmayera 14, Valpovo</item>
    </izvorni_sadrzaj>
    <derivirana_varijabla naziv="DomainObject.Predmet.ProtuStrankaListFormatedWithAdressOIB_1">
      <item>HRID d.o.o. za graditeljstvo, trgovinu i usluge, OIB 67479860924, J.J.Strossmayera 14, Valpovo</item>
    </derivirana_varijabla>
  </DomainObject.Predmet.ProtuStrankaListFormatedWithAdressOIB>
  <DomainObject.Predmet.ProtuStrankaListNazivFormated>
    <izvorni_sadrzaj>
      <item>HRID d.o.o. za graditeljstvo, trgovinu i usluge</item>
    </izvorni_sadrzaj>
    <derivirana_varijabla naziv="DomainObject.Predmet.ProtuStrankaListNazivFormated_1">
      <item>HRID d.o.o. za graditeljstvo, trgovinu i usluge</item>
    </derivirana_varijabla>
  </DomainObject.Predmet.ProtuStrankaListNazivFormated>
  <DomainObject.Predmet.ProtuStrankaListNazivFormatedOIB>
    <izvorni_sadrzaj>
      <item>HRID d.o.o. za graditeljstvo, trgovinu i usluge, OIB 67479860924</item>
    </izvorni_sadrzaj>
    <derivirana_varijabla naziv="DomainObject.Predmet.ProtuStrankaListNazivFormatedOIB_1">
      <item>HRID d.o.o. za graditeljstvo, trgovinu i usluge, OIB 67479860924</item>
    </derivirana_varijabla>
  </DomainObject.Predmet.ProtuStrankaListNazivFormatedOIB>
  <DomainObject.Predmet.OstaliListFormated>
    <izvorni_sadrzaj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_1"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Formated>
  <DomainObject.Predmet.OstaliListFormatedOIB>
    <izvorni_sadrzaj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OIB_1"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FormatedOIB>
  <DomainObject.Predmet.OstaliListFormatedWithAdress>
    <izvorni_sadrzaj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_1"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>
  <DomainObject.Predmet.OstaliListFormatedWithAdressOIB>
    <izvorni_sadrzaj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OIB_1"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OIB>
  <DomainObject.Predmet.OstaliListNazivFormated>
    <izvorni_sadrzaj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_1"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NazivFormated>
  <DomainObject.Predmet.OstaliListNazivFormatedOIB>
    <izvorni_sadrzaj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OIB_1"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IVANKOVIĆ, DJELATNIK I DR.</izvorni_sadrzaj>
    <derivirana_varijabla naziv="DomainObject.Predmet.StrankaIDrugi_1">DEJAN IVANKOVIĆ, DJELATNIK I DR.</derivirana_varijabla>
  </DomainObject.Predmet.StrankaIDrugi>
  <DomainObject.Predmet.ProtustrankaIDrugi>
    <izvorni_sadrzaj>HRID d.o.o. za graditeljstvo, trgovinu i usluge</izvorni_sadrzaj>
    <derivirana_varijabla naziv="DomainObject.Predmet.ProtustrankaIDrugi_1">HRID d.o.o. za graditeljstvo, trgovinu i usluge</derivirana_varijabla>
  </DomainObject.Predmet.ProtustrankaIDrugi>
  <DomainObject.Predmet.StrankaIDrugiAdressOIB>
    <izvorni_sadrzaj>DEJAN IVANKOVIĆ, DJELATNIK I DR., V.NAZORA 20, ČRKOVCI</izvorni_sadrzaj>
    <derivirana_varijabla naziv="DomainObject.Predmet.StrankaIDrugiAdressOIB_1">DEJAN IVANKOVIĆ, DJELATNIK I DR., V.NAZORA 20, ČRKOVCI</derivirana_varijabla>
  </DomainObject.Predmet.StrankaIDrugiAdressOIB>
  <DomainObject.Predmet.ProtustrankaIDrugiAdressOIB>
    <izvorni_sadrzaj>HRID d.o.o. za graditeljstvo, trgovinu i usluge, OIB 67479860924, J.J.Strossmayera 14, Valpovo</izvorni_sadrzaj>
    <derivirana_varijabla naziv="DomainObject.Predmet.ProtustrankaIDrugiAdressOIB_1">HRID d.o.o. za graditeljstvo, trgovinu i usluge, OIB 67479860924, J.J.Strossmayera 14,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SudioniciListNaziv_1"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SudioniciListNaziv>
  <DomainObject.Predmet.SudioniciListAdressOIB>
    <izvorni_sadrzaj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SudioniciListAdressOIB_1"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1143</properties:Characters>
  <properties:Lines>65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2015-10-26T07:15:00Z</cp:lastPrinted>
  <dcterms:modified xmlns:xsi="http://www.w3.org/2001/XMLSchema-instance" xsi:type="dcterms:W3CDTF">2017-02-21T08:19:00Z</dcterms:modified>
  <cp:revision>4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