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20f4" w14:paraId="60e20f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7E34EF">
        <w:t>79</w:t>
      </w:r>
      <w:r w:rsidR="00F12D3A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r w:rsidR="00F12D3A" w:rsidRPr="00F12D3A">
        <w:t>E-ključ j.d.o.o. za trgovinu i usluge</w:t>
      </w:r>
      <w:r w:rsidR="00F12D3A">
        <w:t xml:space="preserve"> Guci Draganički, Guci Draganički 27 B, MBS: 080817948, OIB: 58281498558, </w:t>
      </w:r>
      <w:r>
        <w:t>temeljem članka 430. Stečajnog zakona (Narodne novine 71/15), dana</w:t>
      </w:r>
      <w:r w:rsidR="007F41AE">
        <w:t xml:space="preserve"> 1</w:t>
      </w:r>
      <w:r w:rsidR="002B01E8">
        <w:t>2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F12D3A" w:rsidRPr="00F12D3A">
        <w:t>E-ključ j.d.o.o. za trgovinu i usluge</w:t>
      </w:r>
      <w:r w:rsidR="00F12D3A">
        <w:t xml:space="preserve"> Guci Draganički, Guci Draganički 27 B, MBS: 080817948, OIB: 58281498558, iznosi 134.299,43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F12D3A">
        <w:t xml:space="preserve">Florea Danut Maciuca, OIB: 88259114481, Guci Draganički, Guci Draganički 27 B, </w:t>
      </w:r>
      <w:r w:rsidR="00D200F2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7E34EF">
        <w:t>79</w:t>
      </w:r>
      <w:r w:rsidR="00F12D3A">
        <w:t>5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716E2D">
        <w:t>2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16E2D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16E2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6E2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E2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E2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16E2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6E2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E2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E2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St-795/2017-3</izvorni_sadrzaj>
    <derivirana_varijabla naziv="DomainObject.Oznaka_1">St-795/2017-3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St-795/2017</izvorni_sadrzaj>
    <derivirana_varijabla naziv="DomainObject.Predmet.OznakaBroj_1">St-795/2017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E-ključ j.d.o.o. za trgovinu i usluge</izvorni_sadrzaj>
    <derivirana_varijabla naziv="DomainObject.Predmet.ProtustrankaFormated_1">  E-ključ j.d.o.o. za trgovinu i usluge</derivirana_varijabla>
  </DomainObject.Predmet.ProtustrankaFormated>
  <DomainObject.Predmet.ProtustrankaFormatedOIB>
    <izvorni_sadrzaj>  E-ključ j.d.o.o. za trgovinu i usluge, OIB 58281498558</izvorni_sadrzaj>
    <derivirana_varijabla naziv="DomainObject.Predmet.ProtustrankaFormatedOIB_1">  E-ključ j.d.o.o. za trgovinu i usluge, OIB 58281498558</derivirana_varijabla>
  </DomainObject.Predmet.ProtustrankaFormatedOIB>
  <DomainObject.Predmet.ProtustrankaFormatedWithAdress>
    <izvorni_sadrzaj> E-ključ j.d.o.o. za trgovinu i usluge, Guci Draganički 27 B , 10450 Guci Draganički</izvorni_sadrzaj>
    <derivirana_varijabla naziv="DomainObject.Predmet.ProtustrankaFormatedWithAdress_1"> E-ključ j.d.o.o. za trgovinu i usluge, Guci Draganički 27 B , 10450 Guci Draganički</derivirana_varijabla>
  </DomainObject.Predmet.ProtustrankaFormatedWithAdress>
  <DomainObject.Predmet.ProtustrankaFormatedWithAdressOIB>
    <izvorni_sadrzaj> E-ključ j.d.o.o. za trgovinu i usluge, OIB 58281498558, Guci Draganički 27 B , 10450 Guci Draganički</izvorni_sadrzaj>
    <derivirana_varijabla naziv="DomainObject.Predmet.ProtustrankaFormatedWithAdressOIB_1"> E-ključ j.d.o.o. za trgovinu i usluge, OIB 58281498558, Guci Draganički 27 B , 10450 Guci Draganički</derivirana_varijabla>
  </DomainObject.Predmet.ProtustrankaFormatedWithAdressOIB>
  <DomainObject.Predmet.ProtustrankaWithAdress>
    <izvorni_sadrzaj>E-ključ j.d.o.o. za trgovinu i usluge Guci Draganički 27 B , 10450 Guci Draganički</izvorni_sadrzaj>
    <derivirana_varijabla naziv="DomainObject.Predmet.ProtustrankaWithAdress_1">E-ključ j.d.o.o. za trgovinu i usluge Guci Draganički 27 B , 10450 Guci Draganički</derivirana_varijabla>
  </DomainObject.Predmet.ProtustrankaWithAdress>
  <DomainObject.Predmet.ProtustrankaWithAdressOIB>
    <izvorni_sadrzaj>E-ključ j.d.o.o. za trgovinu i usluge, OIB 58281498558, Guci Draganički 27 B , 10450 Guci Draganički</izvorni_sadrzaj>
    <derivirana_varijabla naziv="DomainObject.Predmet.ProtustrankaWithAdressOIB_1">E-ključ j.d.o.o. za trgovinu i usluge, OIB 58281498558, Guci Draganički 27 B , 10450 Guci Draganički</derivirana_varijabla>
  </DomainObject.Predmet.ProtustrankaWithAdressOIB>
  <DomainObject.Predmet.ProtustrankaNazivFormated>
    <izvorni_sadrzaj>E-ključ j.d.o.o. za trgovinu i usluge</izvorni_sadrzaj>
    <derivirana_varijabla naziv="DomainObject.Predmet.ProtustrankaNazivFormated_1">E-ključ j.d.o.o. za trgovinu i usluge</derivirana_varijabla>
  </DomainObject.Predmet.ProtustrankaNazivFormated>
  <DomainObject.Predmet.ProtustrankaNazivFormatedOIB>
    <izvorni_sadrzaj>E-ključ j.d.o.o. za trgovinu i usluge, OIB 58281498558</izvorni_sadrzaj>
    <derivirana_varijabla naziv="DomainObject.Predmet.ProtustrankaNazivFormatedOIB_1">E-ključ j.d.o.o. za trgovinu i usluge, OIB 58281498558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E-ključ j.d.o.o. za trgovinu i usluge</item>
    </izvorni_sadrzaj>
    <derivirana_varijabla naziv="DomainObject.Predmet.ProtuStrankaListFormated_1">
      <item>E-ključ j.d.o.o. za trgovinu i usluge</item>
    </derivirana_varijabla>
  </DomainObject.Predmet.ProtuStrankaListFormated>
  <DomainObject.Predmet.ProtuStrankaListFormatedOIB>
    <izvorni_sadrzaj>
      <item>E-ključ j.d.o.o. za trgovinu i usluge, OIB 58281498558</item>
    </izvorni_sadrzaj>
    <derivirana_varijabla naziv="DomainObject.Predmet.ProtuStrankaListFormatedOIB_1">
      <item>E-ključ j.d.o.o. za trgovinu i usluge, OIB 58281498558</item>
    </derivirana_varijabla>
  </DomainObject.Predmet.ProtuStrankaListFormatedOIB>
  <DomainObject.Predmet.ProtuStrankaListFormatedWithAdress>
    <izvorni_sadrzaj>
      <item>E-ključ j.d.o.o. za trgovinu i usluge, Guci Draganički 27 B , 10450 Guci Draganički</item>
    </izvorni_sadrzaj>
    <derivirana_varijabla naziv="DomainObject.Predmet.ProtuStrankaListFormatedWithAdress_1">
      <item>E-ključ j.d.o.o. za trgovinu i usluge, Guci Draganički 27 B , 10450 Guci Draganički</item>
    </derivirana_varijabla>
  </DomainObject.Predmet.ProtuStrankaListFormatedWithAdress>
  <DomainObject.Predmet.ProtuStrankaListFormatedWithAdressOIB>
    <izvorni_sadrzaj>
      <item>E-ključ j.d.o.o. za trgovinu i usluge, OIB 58281498558, Guci Draganički 27 B , 10450 Guci Draganički</item>
    </izvorni_sadrzaj>
    <derivirana_varijabla naziv="DomainObject.Predmet.ProtuStrankaListFormatedWithAdressOIB_1">
      <item>E-ključ j.d.o.o. za trgovinu i usluge, OIB 58281498558, Guci Draganički 27 B , 10450 Guci Draganički</item>
    </derivirana_varijabla>
  </DomainObject.Predmet.ProtuStrankaListFormatedWithAdressOIB>
  <DomainObject.Predmet.ProtuStrankaListNazivFormated>
    <izvorni_sadrzaj>
      <item>E-ključ j.d.o.o. za trgovinu i usluge</item>
    </izvorni_sadrzaj>
    <derivirana_varijabla naziv="DomainObject.Predmet.ProtuStrankaListNazivFormated_1">
      <item>E-ključ j.d.o.o. za trgovinu i usluge</item>
    </derivirana_varijabla>
  </DomainObject.Predmet.ProtuStrankaListNazivFormated>
  <DomainObject.Predmet.ProtuStrankaListNazivFormatedOIB>
    <izvorni_sadrzaj>
      <item>E-ključ j.d.o.o. za trgovinu i usluge, OIB 58281498558</item>
    </izvorni_sadrzaj>
    <derivirana_varijabla naziv="DomainObject.Predmet.ProtuStrankaListNazivFormatedOIB_1">
      <item>E-ključ j.d.o.o. za trgovinu i usluge, OIB 58281498558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St-795/2017-3</izvorni_sadrzaj>
    <derivirana_varijabla naziv="DomainObject.PoslovniBrojDokumenta_1">St-795/2017-3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E-ključ j.d.o.o. za trgovinu i usluge</izvorni_sadrzaj>
    <derivirana_varijabla naziv="DomainObject.Predmet.ProtustrankaIDrugi_1">E-ključ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E-ključ j.d.o.o. za trgovinu i usluge, OIB 58281498558, Guci Draganički 27 B , 10450 Guci Draganički</izvorni_sadrzaj>
    <derivirana_varijabla naziv="DomainObject.Predmet.ProtustrankaIDrugiAdressOIB_1">E-ključ j.d.o.o. za trgovinu i usluge, OIB 58281498558, Guci Draganički 27 B 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E-ključ j.d.o.o. za trgovinu i usluge</item>
      <item>FINA Regionalni centar Zagreb</item>
    </izvorni_sadrzaj>
    <derivirana_varijabla naziv="DomainObject.Predmet.SudioniciListNaziv_1">
      <item>E-ključ j.d.o.o. za trgovinu i usluge</item>
      <item>FINA Regionalni centar Zagreb</item>
    </derivirana_varijabla>
  </DomainObject.Predmet.SudioniciListNaziv>
  <DomainObject.Predmet.SudioniciListAdressOIB>
    <izvorni_sadrzaj>
      <item>E-ključ j.d.o.o. za trgovinu i usluge, OIB 58281498558, Guci Draganički 27 B ,10450 Guci Draganički</item>
      <item>FINA Regionalni centar Zagreb, OIB 85821130368, Trg svibanjskih žrtava 1995. br. 1,10000 Zagreb</item>
    </izvorni_sadrzaj>
    <derivirana_varijabla naziv="DomainObject.Predmet.SudioniciListAdressOIB_1">
      <item>E-ključ j.d.o.o. za trgovinu i usluge, OIB 58281498558, Guci Draganički 27 B ,10450 Guci Draganički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58281498558</item>
      <item>, OIB 85821130368</item>
    </izvorni_sadrzaj>
    <derivirana_varijabla naziv="DomainObject.Predmet.SudioniciListNazivOIB_1">
      <item>, OIB 58281498558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2011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2017-09-12T07:05:00Z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2017-09-12T07:10:00Z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