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123b" w14:paraId="974123b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</w:t>
      </w:r>
      <w:r w:rsidR="0096396E" w:rsidRPr="0096396E">
        <w:t xml:space="preserve">18 </w:t>
      </w:r>
      <w:r w:rsidR="00CB73F9" w:rsidRPr="00CB73F9">
        <w:t>St-</w:t>
      </w:r>
      <w:r w:rsidR="00E01F80">
        <w:t>671</w:t>
      </w:r>
      <w:r w:rsidR="00263303">
        <w:t>/17-3</w:t>
      </w:r>
      <w:r w:rsidR="00085D6F">
        <w:t xml:space="preserve">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F14F2B">
        <w:t>,</w:t>
      </w:r>
      <w:r w:rsidR="005A374F">
        <w:t xml:space="preserve"> u stečajnom predmetu povodom zahtjeva </w:t>
      </w:r>
      <w:r w:rsidR="009B72F2">
        <w:t xml:space="preserve">Financijske agencije Regionalni centar Osijek Podružnica Osijek, L. </w:t>
      </w:r>
      <w:proofErr w:type="spellStart"/>
      <w:r w:rsidR="009B72F2">
        <w:t>Jagera</w:t>
      </w:r>
      <w:proofErr w:type="spellEnd"/>
      <w:r w:rsidR="009B72F2">
        <w:t xml:space="preserve"> 3, OIB 85821130368</w:t>
      </w:r>
      <w:r w:rsidR="003A2797">
        <w:t xml:space="preserve">, </w:t>
      </w:r>
      <w:r w:rsidR="005A374F">
        <w:t xml:space="preserve">za provedbu skraćenog stečajnog postupka nad dužnikom </w:t>
      </w:r>
      <w:r w:rsidR="009B72F2" w:rsidRPr="009B72F2">
        <w:t>PALLA d.o.o. za proizvodnju i usluge</w:t>
      </w:r>
      <w:r w:rsidR="009B72F2">
        <w:t xml:space="preserve">, </w:t>
      </w:r>
      <w:proofErr w:type="spellStart"/>
      <w:r w:rsidR="009B72F2">
        <w:t>Zmajevac</w:t>
      </w:r>
      <w:proofErr w:type="spellEnd"/>
      <w:r w:rsidR="009B72F2">
        <w:t xml:space="preserve">, </w:t>
      </w:r>
      <w:proofErr w:type="spellStart"/>
      <w:r w:rsidR="009B72F2">
        <w:t>Petefi</w:t>
      </w:r>
      <w:proofErr w:type="spellEnd"/>
      <w:r w:rsidR="009B72F2">
        <w:t xml:space="preserve"> Šandora 30, MBS: </w:t>
      </w:r>
      <w:r w:rsidR="009B72F2" w:rsidRPr="009B72F2">
        <w:t>060289607</w:t>
      </w:r>
      <w:r w:rsidR="009B72F2">
        <w:t xml:space="preserve">, OIB </w:t>
      </w:r>
      <w:r w:rsidR="009B72F2" w:rsidRPr="009B72F2">
        <w:t>04311100867</w:t>
      </w:r>
      <w:r w:rsidR="009B72F2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8A45CA">
        <w:t xml:space="preserve">1. kolovoza </w:t>
      </w:r>
      <w:r w:rsidR="005A374F">
        <w:t>2017.,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2164A3">
        <w:t xml:space="preserve">PALLA d.o.o. za proizvodnju i usluge, </w:t>
      </w:r>
      <w:proofErr w:type="spellStart"/>
      <w:r w:rsidR="002164A3">
        <w:t>Zmajevac</w:t>
      </w:r>
      <w:proofErr w:type="spellEnd"/>
      <w:r w:rsidR="002164A3">
        <w:t xml:space="preserve">, </w:t>
      </w:r>
      <w:proofErr w:type="spellStart"/>
      <w:r w:rsidR="002164A3">
        <w:t>Petefi</w:t>
      </w:r>
      <w:proofErr w:type="spellEnd"/>
      <w:r w:rsidR="002164A3">
        <w:t xml:space="preserve"> Šandora 30, MBS: 060289607, OIB 04311100867</w:t>
      </w:r>
      <w:r w:rsidR="00B360EA">
        <w:t xml:space="preserve">, </w:t>
      </w:r>
      <w:r>
        <w:t>na temelju neizvršenih osnova za plaćanje iznosi</w:t>
      </w:r>
      <w:r w:rsidR="00554444">
        <w:t xml:space="preserve"> </w:t>
      </w:r>
      <w:r w:rsidR="002164A3">
        <w:t xml:space="preserve">545.276,77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375708">
        <w:t xml:space="preserve"> </w:t>
      </w:r>
      <w:proofErr w:type="spellStart"/>
      <w:r w:rsidR="0052193A" w:rsidRPr="0052193A">
        <w:t>György</w:t>
      </w:r>
      <w:proofErr w:type="spellEnd"/>
      <w:r w:rsidR="0052193A" w:rsidRPr="0052193A">
        <w:t xml:space="preserve"> </w:t>
      </w:r>
      <w:proofErr w:type="spellStart"/>
      <w:r w:rsidR="0052193A" w:rsidRPr="0052193A">
        <w:t>Ács</w:t>
      </w:r>
      <w:proofErr w:type="spellEnd"/>
      <w:r w:rsidR="0052193A" w:rsidRPr="0052193A">
        <w:t>, OIB: 72533252314</w:t>
      </w:r>
      <w:r w:rsidR="0052193A" w:rsidRPr="0052193A">
        <w:br/>
        <w:t xml:space="preserve">Mađarska, </w:t>
      </w:r>
      <w:proofErr w:type="spellStart"/>
      <w:r w:rsidR="0052193A" w:rsidRPr="0052193A">
        <w:t>Pirtö</w:t>
      </w:r>
      <w:proofErr w:type="spellEnd"/>
      <w:r w:rsidR="0052193A" w:rsidRPr="0052193A">
        <w:t xml:space="preserve">, </w:t>
      </w:r>
      <w:proofErr w:type="spellStart"/>
      <w:r w:rsidR="0052193A" w:rsidRPr="0052193A">
        <w:t>Csösztelekodulö</w:t>
      </w:r>
      <w:proofErr w:type="spellEnd"/>
      <w:r w:rsidR="0052193A" w:rsidRPr="0052193A">
        <w:t xml:space="preserve"> </w:t>
      </w:r>
      <w:proofErr w:type="spellStart"/>
      <w:r w:rsidR="0052193A" w:rsidRPr="0052193A">
        <w:t>tanya</w:t>
      </w:r>
      <w:proofErr w:type="spellEnd"/>
      <w:r w:rsidR="0052193A" w:rsidRPr="0052193A">
        <w:t xml:space="preserve"> 120</w:t>
      </w:r>
      <w:r w:rsidR="001C71DD">
        <w:t>, d</w:t>
      </w:r>
      <w:r>
        <w:t xml:space="preserve">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348EB">
        <w:t>671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6396E">
        <w:t xml:space="preserve">1. kolovoza 2017. 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F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5588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1DD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5D91"/>
    <w:rsid w:val="002063E3"/>
    <w:rsid w:val="002074DB"/>
    <w:rsid w:val="002164A3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3303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6038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708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8CC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193A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6766E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45CA"/>
    <w:rsid w:val="008A6156"/>
    <w:rsid w:val="008A66B9"/>
    <w:rsid w:val="008A786C"/>
    <w:rsid w:val="008B0E56"/>
    <w:rsid w:val="008B2DE1"/>
    <w:rsid w:val="008B2E3A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396E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B72F2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48EB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4DE0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3066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373D9"/>
    <w:rsid w:val="00D4346E"/>
    <w:rsid w:val="00D44F92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5796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1F80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1A7"/>
    <w:rsid w:val="00EE48D3"/>
    <w:rsid w:val="00EE5256"/>
    <w:rsid w:val="00EE54F1"/>
    <w:rsid w:val="00F02A50"/>
    <w:rsid w:val="00F040DB"/>
    <w:rsid w:val="00F067A8"/>
    <w:rsid w:val="00F111CE"/>
    <w:rsid w:val="00F11F5E"/>
    <w:rsid w:val="00F14F2B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0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0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0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0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0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0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0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0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PALLA d.o.o. za proizvodnju i usluge</izvorni_sadrzaj>
    <derivirana_varijabla naziv="DomainObject.Predmet.ProtustrankaFormated_1">  PALLA d.o.o. za proizvodnju i usluge</derivirana_varijabla>
  </DomainObject.Predmet.ProtustrankaFormated>
  <DomainObject.Predmet.ProtustrankaFormatedOIB>
    <izvorni_sadrzaj>  PALLA d.o.o. za proizvodnju i usluge, OIB 04311100867</izvorni_sadrzaj>
    <derivirana_varijabla naziv="DomainObject.Predmet.ProtustrankaFormatedOIB_1">  PALLA d.o.o. za proizvodnju i usluge, OIB 04311100867</derivirana_varijabla>
  </DomainObject.Predmet.ProtustrankaFormatedOIB>
  <DomainObject.Predmet.ProtustrankaFormatedWithAdress>
    <izvorni_sadrzaj> PALLA d.o.o. za proizvodnju i usluge, Petefi Šandora 30, 31307 Zmajevac</izvorni_sadrzaj>
    <derivirana_varijabla naziv="DomainObject.Predmet.ProtustrankaFormatedWithAdress_1"> PALLA d.o.o. za proizvodnju i usluge, Petefi Šandora 30, 31307 Zmajevac</derivirana_varijabla>
  </DomainObject.Predmet.ProtustrankaFormatedWithAdress>
  <DomainObject.Predmet.ProtustrankaFormatedWithAdressOIB>
    <izvorni_sadrzaj> PALLA d.o.o. za proizvodnju i usluge, OIB 04311100867, Petefi Šandora 30, 31307 Zmajevac</izvorni_sadrzaj>
    <derivirana_varijabla naziv="DomainObject.Predmet.ProtustrankaFormatedWithAdressOIB_1"> PALLA d.o.o. za proizvodnju i usluge, OIB 04311100867, Petefi Šandora 30, 31307 Zmajevac</derivirana_varijabla>
  </DomainObject.Predmet.ProtustrankaFormatedWithAdressOIB>
  <DomainObject.Predmet.ProtustrankaWithAdress>
    <izvorni_sadrzaj>PALLA d.o.o. za proizvodnju i usluge Petefi Šandora 30, 31307 Zmajevac</izvorni_sadrzaj>
    <derivirana_varijabla naziv="DomainObject.Predmet.ProtustrankaWithAdress_1">PALLA d.o.o. za proizvodnju i usluge Petefi Šandora 30, 31307 Zmajevac</derivirana_varijabla>
  </DomainObject.Predmet.ProtustrankaWithAdress>
  <DomainObject.Predmet.ProtustrankaWithAdressOIB>
    <izvorni_sadrzaj>PALLA d.o.o. za proizvodnju i usluge, OIB 04311100867, Petefi Šandora 30, 31307 Zmajevac</izvorni_sadrzaj>
    <derivirana_varijabla naziv="DomainObject.Predmet.ProtustrankaWithAdressOIB_1">PALLA d.o.o. za proizvodnju i usluge, OIB 04311100867, Petefi Šandora 30, 31307 Zmajevac</derivirana_varijabla>
  </DomainObject.Predmet.ProtustrankaWithAdressOIB>
  <DomainObject.Predmet.ProtustrankaNazivFormated>
    <izvorni_sadrzaj>PALLA d.o.o. za proizvodnju i usluge</izvorni_sadrzaj>
    <derivirana_varijabla naziv="DomainObject.Predmet.ProtustrankaNazivFormated_1">PALLA d.o.o. za proizvodnju i usluge</derivirana_varijabla>
  </DomainObject.Predmet.ProtustrankaNazivFormated>
  <DomainObject.Predmet.ProtustrankaNazivFormatedOIB>
    <izvorni_sadrzaj>PALLA d.o.o. za proizvodnju i usluge, OIB 04311100867</izvorni_sadrzaj>
    <derivirana_varijabla naziv="DomainObject.Predmet.ProtustrankaNazivFormatedOIB_1">PALLA d.o.o. za proizvodnju i usluge, OIB 04311100867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PALLA d.o.o. za proizvodnju i usluge</item>
    </izvorni_sadrzaj>
    <derivirana_varijabla naziv="DomainObject.Predmet.ProtuStrankaListFormated_1">
      <item>PALLA d.o.o. za proizvodnju i usluge</item>
    </derivirana_varijabla>
  </DomainObject.Predmet.ProtuStrankaListFormated>
  <DomainObject.Predmet.ProtuStrankaListFormatedOIB>
    <izvorni_sadrzaj>
      <item>PALLA d.o.o. za proizvodnju i usluge, OIB 04311100867</item>
    </izvorni_sadrzaj>
    <derivirana_varijabla naziv="DomainObject.Predmet.ProtuStrankaListFormatedOIB_1">
      <item>PALLA d.o.o. za proizvodnju i usluge, OIB 04311100867</item>
    </derivirana_varijabla>
  </DomainObject.Predmet.ProtuStrankaListFormatedOIB>
  <DomainObject.Predmet.ProtuStrankaListFormatedWithAdress>
    <izvorni_sadrzaj>
      <item>PALLA d.o.o. za proizvodnju i usluge, Petefi Šandora 30, 31307 Zmajevac</item>
    </izvorni_sadrzaj>
    <derivirana_varijabla naziv="DomainObject.Predmet.ProtuStrankaListFormatedWithAdress_1">
      <item>PALLA d.o.o. za proizvodnju i usluge, Petefi Šandora 30, 31307 Zmajevac</item>
    </derivirana_varijabla>
  </DomainObject.Predmet.ProtuStrankaListFormatedWithAdress>
  <DomainObject.Predmet.ProtuStrankaListFormatedWithAdressOIB>
    <izvorni_sadrzaj>
      <item>PALLA d.o.o. za proizvodnju i usluge, OIB 04311100867, Petefi Šandora 30, 31307 Zmajevac</item>
    </izvorni_sadrzaj>
    <derivirana_varijabla naziv="DomainObject.Predmet.ProtuStrankaListFormatedWithAdressOIB_1">
      <item>PALLA d.o.o. za proizvodnju i usluge, OIB 04311100867, Petefi Šandora 30, 31307 Zmajevac</item>
    </derivirana_varijabla>
  </DomainObject.Predmet.ProtuStrankaListFormatedWithAdressOIB>
  <DomainObject.Predmet.ProtuStrankaListNazivFormated>
    <izvorni_sadrzaj>
      <item>PALLA d.o.o. za proizvodnju i usluge</item>
    </izvorni_sadrzaj>
    <derivirana_varijabla naziv="DomainObject.Predmet.ProtuStrankaListNazivFormated_1">
      <item>PALLA d.o.o. za proizvodnju i usluge</item>
    </derivirana_varijabla>
  </DomainObject.Predmet.ProtuStrankaListNazivFormated>
  <DomainObject.Predmet.ProtuStrankaListNazivFormatedOIB>
    <izvorni_sadrzaj>
      <item>PALLA d.o.o. za proizvodnju i usluge, OIB 04311100867</item>
    </izvorni_sadrzaj>
    <derivirana_varijabla naziv="DomainObject.Predmet.ProtuStrankaListNazivFormatedOIB_1">
      <item>PALLA d.o.o. za proizvodnju i usluge, OIB 04311100867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PALLA d.o.o. za proizvodnju i usluge</izvorni_sadrzaj>
    <derivirana_varijabla naziv="DomainObject.Predmet.ProtustrankaIDrugi_1">PALLA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PALLA d.o.o. za proizvodnju i usluge, OIB 04311100867, Petefi Šandora 30, 31307 Zmajevac</izvorni_sadrzaj>
    <derivirana_varijabla naziv="DomainObject.Predmet.ProtustrankaIDrugiAdressOIB_1">PALLA d.o.o. za proizvodnju i usluge, OIB 04311100867, Petefi Šandora 30,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PALLA d.o.o. za proizvodnju i usluge</item>
    </izvorni_sadrzaj>
    <derivirana_varijabla naziv="DomainObject.Predmet.SudioniciListNaziv_1">
      <item>FINA RC OSIJEK</item>
      <item>PALLA d.o.o. za proizvodnju i usluge</item>
    </derivirana_varijabla>
  </DomainObject.Predmet.SudioniciListNaziv>
  <DomainObject.Predmet.SudioniciListAdressOIB>
    <izvorni_sadrzaj>
      <item>FINA RC OSIJEK, OIB 85821130368</item>
      <item>PALLA d.o.o. za proizvodnju i usluge, OIB 04311100867, Petefi Šandora 30,31307 Zmajevac</item>
    </izvorni_sadrzaj>
    <derivirana_varijabla naziv="DomainObject.Predmet.SudioniciListAdressOIB_1">
      <item>FINA RC OSIJEK, OIB 85821130368</item>
      <item>PALLA d.o.o. za proizvodnju i usluge, OIB 04311100867, Petefi Šandora 30,31307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04311100867</item>
    </izvorni_sadrzaj>
    <derivirana_varijabla naziv="DomainObject.Predmet.SudioniciListNazivOIB_1">
      <item>, OIB 85821130368</item>
      <item>, OIB 04311100867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6F88A-431B-47B1-B016-FA8641624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2138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2017-08-01T09:43:00Z</dcterms:created>
  <dc:creator>Korisnik</dc:creator>
  <cp:lastModifiedBy>Sanja Ban</cp:lastModifiedBy>
  <cp:lastPrinted>2017-08-01T09:36:00Z</cp:lastPrinted>
  <dcterms:modified xmlns:xsi="http://www.w3.org/2001/XMLSchema-instance" xsi:type="dcterms:W3CDTF">2017-08-01T09:44:00Z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