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23F4" w:rsidP="001723F4" w:rsidRDefault="001723F4" w14:paraId="7e367e8" w14:textId="7e367e8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  <w:r>
        <w:t xml:space="preserve">               REPUBLIKA HRVATSKA</w:t>
      </w:r>
    </w:p>
    <w:p w:rsidR="001723F4" w:rsidP="001723F4" w:rsidRDefault="001723F4">
      <w:pPr>
        <w:pStyle w:val="Bezproreda"/>
      </w:pPr>
      <w:r>
        <w:t>OPĆINSKI GRAĐANSKI SUD U ZAGREBU</w:t>
      </w:r>
    </w:p>
    <w:p w:rsidR="001723F4" w:rsidP="001723F4" w:rsidRDefault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1723F4" w:rsidP="001723F4" w:rsidRDefault="00AA51FE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</w:t>
      </w:r>
      <w:proofErr w:type="spellStart"/>
      <w:r w:rsidR="001723F4">
        <w:t>Sp</w:t>
      </w:r>
      <w:proofErr w:type="spellEnd"/>
      <w:r w:rsidR="001723F4">
        <w:t>-</w:t>
      </w:r>
      <w:r w:rsidR="00AC3173">
        <w:t>10985/</w:t>
      </w:r>
      <w:r w:rsidR="00B14B4F">
        <w:t>2019-23</w:t>
      </w:r>
    </w:p>
    <w:p w:rsidR="001723F4" w:rsidP="001723F4" w:rsidRDefault="001723F4">
      <w:pPr>
        <w:pStyle w:val="Bezproreda"/>
        <w:ind w:right="-567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AA51FE">
        <w:t xml:space="preserve">Vladimiru </w:t>
      </w:r>
      <w:proofErr w:type="spellStart"/>
      <w:r w:rsidR="00AA51FE">
        <w:t>Dimanovskom</w:t>
      </w:r>
      <w:proofErr w:type="spellEnd"/>
      <w:r>
        <w:t xml:space="preserve"> kao sucu pojedincu, povodom prijedloga </w:t>
      </w:r>
      <w:r w:rsidR="00AA51FE">
        <w:t xml:space="preserve">potrošača </w:t>
      </w:r>
      <w:r w:rsidR="00AC3173">
        <w:t xml:space="preserve">Dubravka </w:t>
      </w:r>
      <w:proofErr w:type="spellStart"/>
      <w:r w:rsidR="00AC3173">
        <w:t>Blažinić</w:t>
      </w:r>
      <w:proofErr w:type="spellEnd"/>
      <w:r w:rsidR="00AC3173">
        <w:t xml:space="preserve"> iz Zagreba, Zagrebačka cesta 164, OIB: 88239475704</w:t>
      </w:r>
      <w:r w:rsidR="0019744C">
        <w:t>,</w:t>
      </w:r>
      <w:r>
        <w:t xml:space="preserve"> za otvaranje postupka stečaja potrošača nad dužnikom </w:t>
      </w:r>
      <w:r w:rsidR="00AC3173">
        <w:t xml:space="preserve">Dubravka </w:t>
      </w:r>
      <w:proofErr w:type="spellStart"/>
      <w:r w:rsidR="00AC3173">
        <w:t>Blažnić</w:t>
      </w:r>
      <w:proofErr w:type="spellEnd"/>
      <w:r>
        <w:t xml:space="preserve">, dana </w:t>
      </w:r>
      <w:r w:rsidR="00B14B4F">
        <w:t>2</w:t>
      </w:r>
      <w:r w:rsidR="00AC3173">
        <w:t>7</w:t>
      </w:r>
      <w:r w:rsidR="00B14B4F">
        <w:t>. rujna 2019</w:t>
      </w:r>
      <w:r>
        <w:t>., objavljuje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</w:pPr>
      <w:r>
        <w:t>1. Zakazuje se pripremno ročište u postupku stečaja potrošača za dan:</w:t>
      </w:r>
    </w:p>
    <w:p w:rsidR="001723F4" w:rsidP="001723F4" w:rsidRDefault="001723F4">
      <w:pPr>
        <w:pStyle w:val="Bezproreda"/>
      </w:pPr>
    </w:p>
    <w:p w:rsidR="001723F4" w:rsidP="001723F4" w:rsidRDefault="00AC3173">
      <w:pPr>
        <w:spacing w:after="0"/>
        <w:jc w:val="center"/>
        <w:rPr>
          <w:b/>
        </w:rPr>
      </w:pPr>
      <w:r>
        <w:rPr>
          <w:b/>
        </w:rPr>
        <w:t>20</w:t>
      </w:r>
      <w:r w:rsidR="00B14B4F">
        <w:rPr>
          <w:b/>
        </w:rPr>
        <w:t>. studenog</w:t>
      </w:r>
      <w:r w:rsidR="00E31860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10</w:t>
      </w:r>
      <w:r w:rsidR="001723F4">
        <w:rPr>
          <w:b/>
        </w:rPr>
        <w:t>,</w:t>
      </w:r>
      <w:r w:rsidR="00AA51FE">
        <w:rPr>
          <w:b/>
        </w:rPr>
        <w:t>0</w:t>
      </w:r>
      <w:r w:rsidR="001723F4">
        <w:rPr>
          <w:b/>
        </w:rPr>
        <w:t>0 sati, u sobi br. 3</w:t>
      </w:r>
      <w:r w:rsidR="00AA51FE">
        <w:rPr>
          <w:b/>
        </w:rPr>
        <w:t>01</w:t>
      </w:r>
      <w:r w:rsidR="001723F4">
        <w:rPr>
          <w:b/>
        </w:rPr>
        <w:t>/III. kat.</w:t>
      </w:r>
    </w:p>
    <w:p w:rsidR="001723F4" w:rsidP="001723F4" w:rsidRDefault="001723F4">
      <w:pPr>
        <w:spacing w:after="0"/>
        <w:jc w:val="center"/>
      </w:pPr>
    </w:p>
    <w:p w:rsidR="001723F4" w:rsidP="001723F4" w:rsidRDefault="001723F4">
      <w:pPr>
        <w:spacing w:after="0"/>
        <w:jc w:val="both"/>
      </w:pPr>
      <w:r>
        <w:t>Na pripremnom ročištu raspravljat će se i glasovati o planu ispunjenja obveza.</w:t>
      </w:r>
    </w:p>
    <w:p w:rsidR="001723F4" w:rsidP="001723F4" w:rsidRDefault="001723F4">
      <w:pPr>
        <w:spacing w:after="0"/>
        <w:jc w:val="both"/>
      </w:pPr>
    </w:p>
    <w:p w:rsidR="001723F4" w:rsidP="001723F4" w:rsidRDefault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="001723F4" w:rsidP="001723F4" w:rsidRDefault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3. Pozivaju se vjerovnici:</w:t>
      </w:r>
    </w:p>
    <w:p w:rsidR="0019744C" w:rsidP="0019744C" w:rsidRDefault="00AC3173">
      <w:pPr>
        <w:pStyle w:val="Bezproreda"/>
        <w:numPr>
          <w:ilvl w:val="0"/>
          <w:numId w:val="1"/>
        </w:numPr>
        <w:jc w:val="both"/>
      </w:pP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</w:t>
      </w:r>
    </w:p>
    <w:p w:rsidR="00757AFA" w:rsidP="00E31860" w:rsidRDefault="00AC3173">
      <w:pPr>
        <w:pStyle w:val="Bezproreda"/>
        <w:numPr>
          <w:ilvl w:val="0"/>
          <w:numId w:val="1"/>
        </w:numPr>
        <w:jc w:val="both"/>
      </w:pPr>
      <w:r>
        <w:t>Hrvatsko društvo skladatelja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Zoran Galić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Tele2 d.o.o.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Hrvatski </w:t>
      </w:r>
      <w:proofErr w:type="spellStart"/>
      <w:r>
        <w:t>telekom</w:t>
      </w:r>
      <w:proofErr w:type="spellEnd"/>
      <w:r>
        <w:t xml:space="preserve"> d.d.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Na ročište se poziva i:</w:t>
      </w:r>
    </w:p>
    <w:p w:rsidR="001723F4" w:rsidP="001723F4" w:rsidRDefault="001723F4">
      <w:pPr>
        <w:pStyle w:val="Bezproreda"/>
        <w:jc w:val="both"/>
      </w:pPr>
      <w:r>
        <w:tab/>
        <w:t xml:space="preserve">- Dužnik - potrošač </w:t>
      </w:r>
      <w:r w:rsidR="00AC3173">
        <w:t xml:space="preserve">Dubravka </w:t>
      </w:r>
      <w:proofErr w:type="spellStart"/>
      <w:r w:rsidR="00AC3173">
        <w:t>Blažinić</w:t>
      </w:r>
      <w:proofErr w:type="spellEnd"/>
    </w:p>
    <w:p w:rsidR="009B7C39" w:rsidP="001723F4" w:rsidRDefault="001723F4">
      <w:pPr>
        <w:pStyle w:val="Bezproreda"/>
        <w:jc w:val="both"/>
      </w:pPr>
      <w:r>
        <w:tab/>
        <w:t>- FINA, Podružnica Zagreb, Zagreb, Ulica grada Vukovara 70 - posrednik.</w:t>
      </w:r>
    </w:p>
    <w:p w:rsidR="001723F4" w:rsidP="001723F4" w:rsidRDefault="001723F4">
      <w:pPr>
        <w:pStyle w:val="Bezproreda"/>
        <w:jc w:val="both"/>
      </w:pPr>
    </w:p>
    <w:p w:rsidR="00E31860" w:rsidP="001723F4" w:rsidRDefault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="00757AFA" w:rsidP="001723F4" w:rsidRDefault="00757AFA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="001723F4" w:rsidP="001723F4" w:rsidRDefault="001723F4">
      <w:pPr>
        <w:pStyle w:val="Bezproreda"/>
        <w:jc w:val="both"/>
      </w:pPr>
    </w:p>
    <w:p w:rsidR="007B5738" w:rsidP="001723F4" w:rsidRDefault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="00B14B4F" w:rsidP="00B14B4F" w:rsidRDefault="00B14B4F">
      <w:pPr>
        <w:pStyle w:val="Bezproreda"/>
        <w:jc w:val="center"/>
      </w:pPr>
      <w:r>
        <w:lastRenderedPageBreak/>
        <w:t>-2-</w:t>
      </w:r>
    </w:p>
    <w:p w:rsidR="00B14B4F" w:rsidP="00B14B4F" w:rsidRDefault="00B14B4F">
      <w:pPr>
        <w:pStyle w:val="Bezproreda"/>
        <w:jc w:val="right"/>
      </w:pPr>
      <w:r>
        <w:t xml:space="preserve">Poslovni broj: 20 </w:t>
      </w:r>
      <w:proofErr w:type="spellStart"/>
      <w:r>
        <w:t>Sp</w:t>
      </w:r>
      <w:proofErr w:type="spellEnd"/>
      <w:r>
        <w:t>-1</w:t>
      </w:r>
      <w:r w:rsidR="00AC3173">
        <w:t>0985</w:t>
      </w:r>
      <w:r>
        <w:t>/2019-23</w:t>
      </w:r>
    </w:p>
    <w:p w:rsidR="007B5738" w:rsidP="001723F4" w:rsidRDefault="007B5738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="001723F4" w:rsidP="001723F4" w:rsidRDefault="001723F4">
      <w:pPr>
        <w:pStyle w:val="Bezproreda"/>
        <w:jc w:val="both"/>
      </w:pPr>
    </w:p>
    <w:p w:rsidR="00B14B4F" w:rsidP="001723F4" w:rsidRDefault="001723F4">
      <w:pPr>
        <w:pStyle w:val="Bezproreda"/>
        <w:jc w:val="both"/>
      </w:pPr>
      <w:r>
        <w:t xml:space="preserve">7. Ako plan ispunjenja obveza ne bude prihvaćen, sud će otvoriti postupak stečaja potrošača u </w:t>
      </w:r>
    </w:p>
    <w:p w:rsidR="001723F4" w:rsidP="001723F4" w:rsidRDefault="001723F4">
      <w:pPr>
        <w:pStyle w:val="Bezproreda"/>
        <w:jc w:val="both"/>
      </w:pPr>
      <w:r>
        <w:t>skladu sa Zakonom o stečaju potrošača.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</w:pPr>
      <w:r>
        <w:t xml:space="preserve">U Zagrebu, </w:t>
      </w:r>
      <w:r w:rsidR="00B14B4F">
        <w:t>2</w:t>
      </w:r>
      <w:r w:rsidR="00AC3173">
        <w:t>7</w:t>
      </w:r>
      <w:r w:rsidR="00B14B4F">
        <w:t>. rujna 2019</w:t>
      </w:r>
      <w:r>
        <w:t>.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0169">
        <w:t>Vladimir Dimanovski</w:t>
      </w:r>
      <w:r w:rsidR="007B5738">
        <w:t>,v.r.</w:t>
      </w:r>
    </w:p>
    <w:p w:rsidR="00364C5F" w:rsidP="001723F4" w:rsidRDefault="00364C5F">
      <w:pPr>
        <w:pStyle w:val="Bezproreda"/>
        <w:jc w:val="both"/>
      </w:pPr>
    </w:p>
    <w:p w:rsidR="00364C5F" w:rsidP="001723F4" w:rsidRDefault="00364C5F">
      <w:pPr>
        <w:pStyle w:val="Bezproreda"/>
        <w:jc w:val="both"/>
      </w:pPr>
    </w:p>
    <w:p w:rsidR="00364C5F" w:rsidP="00364C5F" w:rsidRDefault="00364C5F">
      <w:pPr>
        <w:pStyle w:val="Bezproreda"/>
        <w:jc w:val="right"/>
      </w:pPr>
    </w:p>
    <w:p w:rsidR="007B5738" w:rsidP="006F5980" w:rsidRDefault="007B573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="00D9733E" w:rsidP="006F5980" w:rsidRDefault="007B5738">
      <w:pPr>
        <w:pStyle w:val="Bezproreda"/>
        <w:jc w:val="center"/>
      </w:pPr>
      <w:r>
        <w:t>Ivana Golub</w:t>
      </w:r>
      <w:r w:rsidR="00D8100D">
        <w:t xml:space="preserve"> </w:t>
      </w:r>
      <w:r w:rsidR="006F5980">
        <w:t xml:space="preserve"> </w:t>
      </w:r>
    </w:p>
    <w:sectPr w:rsidR="00D97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F4"/>
    <w:rsid w:val="00095826"/>
    <w:rsid w:val="000B0169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6D1F7F"/>
    <w:rsid w:val="006F5980"/>
    <w:rsid w:val="00757AFA"/>
    <w:rsid w:val="00776FEE"/>
    <w:rsid w:val="007B5738"/>
    <w:rsid w:val="00941EC3"/>
    <w:rsid w:val="00952873"/>
    <w:rsid w:val="00982FB0"/>
    <w:rsid w:val="009B7C39"/>
    <w:rsid w:val="00A108D6"/>
    <w:rsid w:val="00AA51FE"/>
    <w:rsid w:val="00AC3173"/>
    <w:rsid w:val="00B14B4F"/>
    <w:rsid w:val="00BB0BDF"/>
    <w:rsid w:val="00BB50AC"/>
    <w:rsid w:val="00C978F0"/>
    <w:rsid w:val="00D8100D"/>
    <w:rsid w:val="00D9733E"/>
    <w:rsid w:val="00E31860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amoispravak" w:customStyle="true">
    <w:name w:val="Samoispravak"/>
    <w:rsid w:val="00364C5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D1F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1F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1F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1F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1F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1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1989</properties:Characters>
  <properties:Lines>68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2019-09-27T12:56:00Z</dcterms:created>
  <dc:creator>Snježana Car Vukić</dc:creator>
  <cp:lastModifiedBy>Ivana Golub</cp:lastModifiedBy>
  <cp:lastPrinted>2018-11-15T11:02:00Z</cp:lastPrinted>
  <dcterms:modified xmlns:xsi="http://www.w3.org/2001/XMLSchema-instance" xsi:type="dcterms:W3CDTF">2019-09-27T13:17:00Z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Hrvatsko drušvo skladatelja - Pripremno ročište (SP-10985-19 - POZIV ZA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