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7efa5" w14:paraId="fb7efa5" w:rsidRDefault="00B96089" w:rsidP="00B96089" w:rsidR="00B96089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645" cx="540385"/>
            <wp:effectExtent b="825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64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030" w:rsidP="00B96089" w:rsidR="00E76030" w:rsidRPr="007623DB"/>
    <w:p w:rsidRDefault="00B96089" w:rsidP="00B96089" w:rsidR="00B96089" w:rsidRPr="007623DB">
      <w:r w:rsidRPr="007623DB">
        <w:t>REPUBLIKA HRVATSKA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 xml:space="preserve">TRGOVAČKI SUD U OSIJEKU 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STALNA SLUŽBA U SLAVONSKOM BRODU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Trg pobjede 13</w:t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</w:t>
      </w:r>
      <w:r w:rsidRPr="007623DB">
        <w:rPr>
          <w:lang w:val="hr-HR"/>
        </w:rPr>
        <w:tab/>
        <w:t xml:space="preserve"> </w:t>
      </w:r>
      <w:r w:rsidRPr="007623DB">
        <w:rPr>
          <w:lang w:val="hr-HR"/>
        </w:rPr>
        <w:tab/>
      </w:r>
    </w:p>
    <w:p w:rsidRDefault="00B96089" w:rsidP="00B96089" w:rsidR="00B96089">
      <w:pPr>
        <w:rPr>
          <w:b/>
          <w:lang w:val="hr-HR"/>
        </w:rPr>
      </w:pPr>
      <w:r w:rsidRPr="007623DB">
        <w:rPr>
          <w:lang w:val="hr-HR"/>
        </w:rPr>
        <w:t>SLAVONSKI BROD</w:t>
      </w:r>
      <w:r w:rsidR="00E76030" w:rsidRPr="007623DB">
        <w:rPr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 w:rsidRPr="007623DB">
        <w:rPr>
          <w:lang w:val="hr-HR"/>
        </w:rPr>
        <w:t xml:space="preserve"> </w:t>
      </w:r>
      <w:r w:rsidR="007623DB">
        <w:rPr>
          <w:lang w:val="hr-HR"/>
        </w:rPr>
        <w:tab/>
        <w:t xml:space="preserve">   </w:t>
      </w:r>
      <w:r w:rsidR="007A1BDC">
        <w:rPr>
          <w:lang w:val="hr-HR"/>
        </w:rPr>
        <w:t xml:space="preserve">  </w:t>
      </w:r>
      <w:r w:rsidR="007623DB">
        <w:rPr>
          <w:lang w:val="hr-HR"/>
        </w:rPr>
        <w:t xml:space="preserve">  </w:t>
      </w:r>
      <w:r w:rsidR="0075051D">
        <w:t>Broj: 2/St-573/2016-16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b/>
        </w:rPr>
      </w:pPr>
    </w:p>
    <w:p w:rsidRDefault="00B96089" w:rsidP="00B96089" w:rsidR="00B96089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 xml:space="preserve"> 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>R J E Š E N J E</w:t>
      </w:r>
    </w:p>
    <w:p w:rsidRDefault="00B96089" w:rsidP="00B96089" w:rsidR="00B96089">
      <w:pPr>
        <w:jc w:val="center"/>
        <w:rPr>
          <w:b/>
        </w:rPr>
      </w:pPr>
    </w:p>
    <w:p w:rsidRDefault="00B96089" w:rsidP="00B96089" w:rsidR="00B96089">
      <w:pPr>
        <w:jc w:val="center"/>
        <w:rPr>
          <w:b/>
        </w:rPr>
      </w:pPr>
    </w:p>
    <w:p w:rsidRDefault="00B96089" w:rsidP="00867F9F" w:rsidR="00B96089">
      <w:pPr>
        <w:ind w:firstLine="708"/>
        <w:jc w:val="both"/>
        <w:rPr>
          <w:lang w:val="hr-HR"/>
        </w:rPr>
      </w:pPr>
      <w:r w:rsidRPr="00D82D1A">
        <w:rPr>
          <w:color w:themeColor="text1" w:val="000000"/>
          <w:lang w:val="hr-HR"/>
        </w:rPr>
        <w:t>TRGOVAČKI SUD U OSIJEKU, STALNA SLUŽBA U SLAVONSKOM BRODU, po stečajno</w:t>
      </w:r>
      <w:r w:rsidR="00E76030" w:rsidRPr="00D82D1A">
        <w:rPr>
          <w:color w:themeColor="text1" w:val="000000"/>
          <w:lang w:val="hr-HR"/>
        </w:rPr>
        <w:t>m</w:t>
      </w:r>
      <w:r w:rsidRPr="00D82D1A">
        <w:rPr>
          <w:color w:themeColor="text1" w:val="000000"/>
          <w:lang w:val="hr-HR"/>
        </w:rPr>
        <w:t xml:space="preserve"> </w:t>
      </w:r>
      <w:r w:rsidR="00E76030" w:rsidRPr="00D82D1A">
        <w:rPr>
          <w:color w:themeColor="text1" w:val="000000"/>
          <w:lang w:val="hr-HR"/>
        </w:rPr>
        <w:t>sucu</w:t>
      </w:r>
      <w:r w:rsidRPr="00D82D1A">
        <w:rPr>
          <w:color w:themeColor="text1" w:val="000000"/>
          <w:lang w:val="hr-HR"/>
        </w:rPr>
        <w:t xml:space="preserve"> </w:t>
      </w:r>
      <w:r w:rsidR="00E76030" w:rsidRPr="00D82D1A">
        <w:rPr>
          <w:color w:themeColor="text1" w:val="000000"/>
          <w:lang w:val="hr-HR"/>
        </w:rPr>
        <w:t>Davorinu Pavičić</w:t>
      </w:r>
      <w:r w:rsidRPr="00D82D1A">
        <w:rPr>
          <w:color w:themeColor="text1" w:val="000000"/>
          <w:lang w:val="hr-HR"/>
        </w:rPr>
        <w:t xml:space="preserve">, postupajući po prijedlogu  predlagatelja FINANCIJSKE AGENCIJE, Regionalnog centra </w:t>
      </w:r>
      <w:r w:rsidR="00EF2901" w:rsidRPr="00D82D1A">
        <w:rPr>
          <w:color w:themeColor="text1" w:val="000000"/>
          <w:lang w:val="hr-HR"/>
        </w:rPr>
        <w:t>Osijek</w:t>
      </w:r>
      <w:r w:rsidR="00D524E8" w:rsidRPr="00D82D1A">
        <w:rPr>
          <w:color w:themeColor="text1" w:val="000000"/>
          <w:lang w:val="hr-HR"/>
        </w:rPr>
        <w:t>, Podružnica</w:t>
      </w:r>
      <w:r w:rsidRPr="00D82D1A">
        <w:rPr>
          <w:color w:themeColor="text1" w:val="000000"/>
          <w:lang w:val="hr-HR"/>
        </w:rPr>
        <w:t xml:space="preserve"> </w:t>
      </w:r>
      <w:r w:rsidR="00D524E8" w:rsidRPr="00D82D1A">
        <w:rPr>
          <w:color w:themeColor="text1" w:val="000000"/>
          <w:lang w:val="hr-HR"/>
        </w:rPr>
        <w:t>Sl. Brod</w:t>
      </w:r>
      <w:r w:rsidRPr="00D82D1A">
        <w:rPr>
          <w:color w:themeColor="text1" w:val="000000"/>
          <w:lang w:val="hr-HR"/>
        </w:rPr>
        <w:t xml:space="preserve">, za otvaranje stečajnog postupka nad stečajnim dužnikom </w:t>
      </w:r>
      <w:r w:rsidR="0075051D" w:rsidRPr="0075051D">
        <w:t xml:space="preserve">COOL MARKETING j.d.o.o. za trgovinu i usluge, </w:t>
      </w:r>
      <w:r w:rsidR="0075051D">
        <w:br/>
      </w:r>
      <w:r w:rsidR="0075051D" w:rsidRPr="0075051D">
        <w:t>OIB: 00524197634 sa sjedištem u Trg 76. Bataljuna 3, Pakrac</w:t>
      </w:r>
      <w:r>
        <w:rPr>
          <w:lang w:val="hr-HR"/>
        </w:rPr>
        <w:t xml:space="preserve">, dana </w:t>
      </w:r>
      <w:r w:rsidR="007C27BD">
        <w:rPr>
          <w:lang w:val="hr-HR"/>
        </w:rPr>
        <w:t>10</w:t>
      </w:r>
      <w:r>
        <w:rPr>
          <w:lang w:val="hr-HR"/>
        </w:rPr>
        <w:t xml:space="preserve">. </w:t>
      </w:r>
      <w:r w:rsidR="00E55ACF">
        <w:rPr>
          <w:lang w:val="hr-HR"/>
        </w:rPr>
        <w:t>listopada</w:t>
      </w:r>
      <w:r>
        <w:rPr>
          <w:lang w:val="hr-HR"/>
        </w:rPr>
        <w:t xml:space="preserve"> 2018. godine</w:t>
      </w:r>
      <w:r w:rsidR="00F970E3">
        <w:rPr>
          <w:lang w:val="hr-HR"/>
        </w:rPr>
        <w:t xml:space="preserve"> </w:t>
      </w:r>
      <w:r w:rsidR="002B7584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center"/>
      </w:pPr>
      <w:r>
        <w:t>r i j e š i o    j e</w:t>
      </w:r>
    </w:p>
    <w:p w:rsidRDefault="00B96089" w:rsidP="00B96089" w:rsidR="00B96089">
      <w:pPr>
        <w:jc w:val="center"/>
        <w:rPr>
          <w:lang w:val="hr-HR"/>
        </w:rPr>
      </w:pPr>
    </w:p>
    <w:p w:rsidRDefault="00B96089" w:rsidP="007A1BDC" w:rsidR="00B96089" w:rsidRPr="00CF17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53EDC">
        <w:rPr>
          <w:rFonts w:cs="Times New Roman" w:hAnsi="Times New Roman" w:ascii="Times New Roman"/>
        </w:rPr>
        <w:t>I.  Nalaže se osobi o</w:t>
      </w:r>
      <w:r w:rsidR="00592701" w:rsidRPr="00253EDC">
        <w:rPr>
          <w:rFonts w:cs="Times New Roman" w:hAnsi="Times New Roman" w:ascii="Times New Roman"/>
        </w:rPr>
        <w:t>vlaštenoj za zastupanje dužnika</w:t>
      </w:r>
      <w:r w:rsidRPr="00253EDC">
        <w:rPr>
          <w:rFonts w:cs="Times New Roman" w:hAnsi="Times New Roman" w:ascii="Times New Roman"/>
        </w:rPr>
        <w:t xml:space="preserve"> </w:t>
      </w:r>
      <w:r w:rsidR="00127A4C" w:rsidRPr="00127A4C">
        <w:rPr>
          <w:rFonts w:cs="Times New Roman" w:hAnsi="Times New Roman" w:ascii="Times New Roman"/>
          <w:sz w:val="24"/>
          <w:szCs w:val="24"/>
        </w:rPr>
        <w:t>KARLO BROŠ, OIB: 58863530869, Zagreb, CETINGRADSKA ULICA 20</w:t>
      </w:r>
      <w:r w:rsidR="00B24916">
        <w:rPr>
          <w:rFonts w:cs="Times New Roman" w:hAnsi="Times New Roman" w:ascii="Times New Roman"/>
          <w:sz w:val="24"/>
          <w:szCs w:val="24"/>
        </w:rPr>
        <w:t xml:space="preserve"> </w:t>
      </w:r>
      <w:r w:rsidRPr="00CF178E">
        <w:rPr>
          <w:rFonts w:cs="Times New Roman" w:hAnsi="Times New Roman" w:ascii="Times New Roman"/>
          <w:sz w:val="24"/>
          <w:szCs w:val="24"/>
        </w:rPr>
        <w:t>u roku od osam dana od dana primitka prijepisa ovog rješenja platiti:</w:t>
      </w:r>
      <w:r w:rsidR="004F399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- predujam u iznosu od 1.000,00 Kn u Fond za namirenje troškova stečajnog postupka na depozitni račun Trgovačkog suda u Osijeku IBAN HR31 2390001-1300000200 s pozivom na broj HR02 8550 </w:t>
      </w:r>
      <w:r w:rsidRPr="00C776EE">
        <w:rPr>
          <w:b/>
          <w:lang w:val="hr-HR"/>
        </w:rPr>
        <w:t>(St-</w:t>
      </w:r>
      <w:r w:rsidR="0075051D">
        <w:rPr>
          <w:b/>
          <w:lang w:val="hr-HR"/>
        </w:rPr>
        <w:t>573</w:t>
      </w:r>
      <w:r w:rsidR="0052659F" w:rsidRPr="0052659F">
        <w:rPr>
          <w:b/>
          <w:lang w:val="hr-HR"/>
        </w:rPr>
        <w:t>/</w:t>
      </w:r>
      <w:r w:rsidR="00D82D1A">
        <w:rPr>
          <w:b/>
          <w:lang w:val="hr-HR"/>
        </w:rPr>
        <w:t>2016</w:t>
      </w:r>
      <w:r w:rsidRPr="00C776EE">
        <w:rPr>
          <w:b/>
          <w:lang w:val="hr-HR"/>
        </w:rPr>
        <w:t>)</w:t>
      </w:r>
      <w:r>
        <w:rPr>
          <w:b/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75051D">
        <w:rPr>
          <w:b/>
          <w:lang w:val="hr-HR"/>
        </w:rPr>
        <w:t>573</w:t>
      </w:r>
      <w:r w:rsidR="0052659F">
        <w:rPr>
          <w:b/>
          <w:lang w:val="hr-HR"/>
        </w:rPr>
        <w:t>-</w:t>
      </w:r>
      <w:r w:rsidR="00D82D1A">
        <w:rPr>
          <w:b/>
          <w:lang w:val="hr-HR"/>
        </w:rPr>
        <w:t>2016</w:t>
      </w:r>
      <w:r>
        <w:rPr>
          <w:lang w:val="hr-HR"/>
        </w:rPr>
        <w:t>,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a o izvršenim uplatama dostaviti dokaze u sudski spis uz poziv na broj gornji.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II. Ako osoba ovlaštena za zastupanje dužnika </w:t>
      </w:r>
      <w:r w:rsidR="0075051D" w:rsidRPr="0075051D">
        <w:t>KARLO BROŠ, OIB: 58863530869, Zagreb, CETINGRADSKA ULICA 20</w:t>
      </w:r>
      <w:r w:rsidR="00D82D1A">
        <w:rPr>
          <w:lang w:val="hr-HR"/>
        </w:rPr>
        <w:t xml:space="preserve">, </w:t>
      </w:r>
      <w:r>
        <w:rPr>
          <w:lang w:val="hr-HR"/>
        </w:rPr>
        <w:t xml:space="preserve">u roku navedenom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ovoga rješenja ne uplati predujam određen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rješenja ili o  tome bez odgađanja ne obavijesti sud, određuje se ovrha radi naplate predujma te dodatnog predujma iz </w:t>
      </w:r>
      <w:r w:rsidR="00592701">
        <w:rPr>
          <w:lang w:val="hr-HR"/>
        </w:rPr>
        <w:t>točki</w:t>
      </w:r>
      <w:r>
        <w:rPr>
          <w:lang w:val="hr-HR"/>
        </w:rPr>
        <w:t xml:space="preserve"> I. ovoga rješenja na novčani</w:t>
      </w:r>
      <w:r w:rsidR="00EF2901">
        <w:rPr>
          <w:lang w:val="hr-HR"/>
        </w:rPr>
        <w:t xml:space="preserve">m sredstvima ovlaštene osobe za </w:t>
      </w:r>
      <w:r>
        <w:rPr>
          <w:lang w:val="hr-HR"/>
        </w:rPr>
        <w:t xml:space="preserve">zastupanje dužnika </w:t>
      </w:r>
      <w:r w:rsidR="0075051D" w:rsidRPr="0075051D">
        <w:t>KARLO BROŠ, OIB: 58863530869, Zagreb, CETINGRADSKA ULICA 20</w:t>
      </w:r>
      <w:r w:rsidR="00D82D1A">
        <w:rPr>
          <w:lang w:val="hr-HR"/>
        </w:rPr>
        <w:t>,</w:t>
      </w:r>
      <w:r w:rsidR="007F4D34">
        <w:rPr>
          <w:lang w:val="hr-HR"/>
        </w:rPr>
        <w:t xml:space="preserve"> radi izravne naplate  predujma </w:t>
      </w:r>
    </w:p>
    <w:p w:rsidRDefault="00B96089" w:rsidP="00972427" w:rsidR="005F4EED">
      <w:pPr>
        <w:ind w:firstLine="708"/>
        <w:jc w:val="both"/>
        <w:rPr>
          <w:lang w:val="hr-HR"/>
        </w:rPr>
      </w:pPr>
      <w:r>
        <w:rPr>
          <w:lang w:val="hr-HR"/>
        </w:rPr>
        <w:t xml:space="preserve">a)  Poziva se Financijska agencija izdati nalog za izvršenje osnove za plaćanje sukladno čl. 9. Zakona o provedbi ovrhe na novčanim sredstvima ( NN 91/10 i 112/12 ). </w:t>
      </w:r>
      <w:r>
        <w:rPr>
          <w:lang w:val="hr-HR"/>
        </w:rPr>
        <w:tab/>
        <w:t xml:space="preserve"> </w:t>
      </w:r>
      <w:r w:rsidR="00972427"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b) Nalaže se Financijskoj agenciji novčani iznos za kojeg je određena ovrha zaplijeniti i prenijeti i to kako slijedi: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lastRenderedPageBreak/>
        <w:t xml:space="preserve">                        - predujam u iznosu od 1.000,00 Kn u korist Fonda za namirenje troškova stečajnog postupka na depozitni račun Trgovačkog suda u Osijeku IBAN HR31 2390001-1300000200 s pozivom na broj HR02 8550 </w:t>
      </w:r>
      <w:r w:rsidRPr="00974E84">
        <w:rPr>
          <w:b/>
          <w:lang w:val="hr-HR"/>
        </w:rPr>
        <w:t>(St-</w:t>
      </w:r>
      <w:r w:rsidR="0075051D">
        <w:rPr>
          <w:b/>
          <w:lang w:val="hr-HR"/>
        </w:rPr>
        <w:t>573</w:t>
      </w:r>
      <w:r w:rsidR="006E2E70">
        <w:rPr>
          <w:b/>
          <w:lang w:val="hr-HR"/>
        </w:rPr>
        <w:t>-</w:t>
      </w:r>
      <w:r w:rsidR="00D82D1A">
        <w:rPr>
          <w:b/>
          <w:lang w:val="hr-HR"/>
        </w:rPr>
        <w:t>2016</w:t>
      </w:r>
      <w:r w:rsidRPr="00974E84">
        <w:rPr>
          <w:b/>
          <w:lang w:val="hr-HR"/>
        </w:rPr>
        <w:t>),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75051D">
        <w:rPr>
          <w:b/>
          <w:lang w:val="hr-HR"/>
        </w:rPr>
        <w:t>573</w:t>
      </w:r>
      <w:r w:rsidR="006E2E70">
        <w:rPr>
          <w:b/>
          <w:lang w:val="hr-HR"/>
        </w:rPr>
        <w:t>-</w:t>
      </w:r>
      <w:r w:rsidR="00D82D1A">
        <w:rPr>
          <w:b/>
          <w:lang w:val="hr-HR"/>
        </w:rPr>
        <w:t>2016</w:t>
      </w:r>
      <w:r>
        <w:rPr>
          <w:lang w:val="hr-HR"/>
        </w:rPr>
        <w:t>,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c) Zabranjuje se Financijskoj agenciji navedenu tražbinu ispuniti osobi ovlaštenoj za zastupanje dužnika, te se istome zabranjuje da tu tražbinu naplati ili inače raspolaže njome.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75051D" w:rsidRPr="0075051D">
        <w:t>KARLO BROŠ, OIB: 58863530869, Zagreb, CETINGRADSKA ULICA 20</w:t>
      </w:r>
      <w:r w:rsidR="00D82D1A">
        <w:rPr>
          <w:lang w:val="hr-HR"/>
        </w:rPr>
        <w:t>,</w:t>
      </w:r>
      <w:r w:rsidR="00974E84">
        <w:rPr>
          <w:lang w:val="hr-HR"/>
        </w:rPr>
        <w:t xml:space="preserve"> </w:t>
      </w:r>
      <w:r>
        <w:rPr>
          <w:lang w:val="hr-HR"/>
        </w:rPr>
        <w:t>ako ovlaštena osoba dužnika po zakonu ne postupi po točci I. izreke ovog rješenja.</w:t>
      </w:r>
      <w:r w:rsidR="00974E84">
        <w:rPr>
          <w:lang w:val="hr-HR"/>
        </w:rPr>
        <w:t xml:space="preserve"> </w:t>
      </w:r>
      <w:r w:rsidR="00972427">
        <w:rPr>
          <w:lang w:val="hr-HR"/>
        </w:rPr>
        <w:t xml:space="preserve"> </w:t>
      </w:r>
      <w:r w:rsidR="009717C1">
        <w:rPr>
          <w:lang w:val="hr-HR"/>
        </w:rPr>
        <w:t xml:space="preserve"> </w:t>
      </w:r>
      <w:r w:rsidR="001744AC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</w:p>
    <w:p w:rsidRDefault="00B96089" w:rsidP="00B96089" w:rsidR="00B9608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C24C5C">
      <w:pPr>
        <w:ind w:firstLine="708"/>
        <w:jc w:val="both"/>
        <w:rPr>
          <w:lang w:val="hr-HR"/>
        </w:rPr>
      </w:pPr>
      <w:r>
        <w:rPr>
          <w:lang w:val="hr-HR"/>
        </w:rPr>
        <w:t xml:space="preserve">Predlagatelj – Financijska agencija je na temelju odredbe čl. </w:t>
      </w:r>
      <w:r w:rsidR="0075051D">
        <w:rPr>
          <w:lang w:val="hr-HR"/>
        </w:rPr>
        <w:t>444</w:t>
      </w:r>
      <w:r>
        <w:rPr>
          <w:lang w:val="hr-HR"/>
        </w:rPr>
        <w:t xml:space="preserve">. st. </w:t>
      </w:r>
      <w:r w:rsidR="0075051D">
        <w:rPr>
          <w:lang w:val="hr-HR"/>
        </w:rPr>
        <w:t>2</w:t>
      </w:r>
      <w:r w:rsidR="00D82D1A">
        <w:rPr>
          <w:lang w:val="hr-HR"/>
        </w:rPr>
        <w:t>.</w:t>
      </w:r>
      <w:r>
        <w:rPr>
          <w:lang w:val="hr-HR"/>
        </w:rPr>
        <w:t xml:space="preserve"> Stečajnog zakona ( dalje: SZ, NN 71/15 ) podnijela</w:t>
      </w:r>
      <w:r w:rsidR="00C24C5C">
        <w:rPr>
          <w:lang w:val="hr-HR"/>
        </w:rPr>
        <w:t xml:space="preserve"> je </w:t>
      </w:r>
      <w:r w:rsidR="00D82D1A">
        <w:rPr>
          <w:lang w:val="hr-HR"/>
        </w:rPr>
        <w:t xml:space="preserve">prijedlog </w:t>
      </w:r>
      <w:r w:rsidR="00C24C5C">
        <w:rPr>
          <w:lang w:val="hr-HR"/>
        </w:rPr>
        <w:t>za otvaranje stečajnog postupka.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 xml:space="preserve">U prijedlogu za otvaranje stečajnog postupka nad stečajnim dužnikom navodi da na dan </w:t>
      </w:r>
      <w:r w:rsidR="0075051D">
        <w:rPr>
          <w:lang w:val="hr-HR"/>
        </w:rPr>
        <w:t>01</w:t>
      </w:r>
      <w:r>
        <w:rPr>
          <w:lang w:val="hr-HR"/>
        </w:rPr>
        <w:t xml:space="preserve">. </w:t>
      </w:r>
      <w:r w:rsidR="0075051D">
        <w:rPr>
          <w:lang w:val="hr-HR"/>
        </w:rPr>
        <w:t>rujna</w:t>
      </w:r>
      <w:r>
        <w:rPr>
          <w:lang w:val="hr-HR"/>
        </w:rPr>
        <w:t xml:space="preserve"> </w:t>
      </w:r>
      <w:r w:rsidR="0075051D">
        <w:rPr>
          <w:lang w:val="hr-HR"/>
        </w:rPr>
        <w:t>2015</w:t>
      </w:r>
      <w:r>
        <w:rPr>
          <w:lang w:val="hr-HR"/>
        </w:rPr>
        <w:t xml:space="preserve">. godine dužnik u očevidniku redoslijeda osnova za plaćanje ima evidentirane neizvršene osnove za plaćanje u neprekinutom razdoblju od </w:t>
      </w:r>
      <w:r w:rsidR="0075051D">
        <w:rPr>
          <w:lang w:val="hr-HR"/>
        </w:rPr>
        <w:t>152</w:t>
      </w:r>
      <w:r>
        <w:rPr>
          <w:lang w:val="hr-HR"/>
        </w:rPr>
        <w:t xml:space="preserve"> dana, u iznosu od</w:t>
      </w:r>
      <w:r w:rsidR="004A3BCA">
        <w:rPr>
          <w:lang w:val="hr-HR"/>
        </w:rPr>
        <w:t xml:space="preserve"> </w:t>
      </w:r>
      <w:r w:rsidR="0075051D">
        <w:rPr>
          <w:lang w:val="hr-HR"/>
        </w:rPr>
        <w:t>5.160,72</w:t>
      </w:r>
      <w:r w:rsidR="004A3BCA">
        <w:rPr>
          <w:lang w:val="hr-HR"/>
        </w:rPr>
        <w:t xml:space="preserve"> </w:t>
      </w:r>
      <w:r>
        <w:rPr>
          <w:lang w:val="hr-HR"/>
        </w:rPr>
        <w:t xml:space="preserve">kn, te da ima </w:t>
      </w:r>
      <w:r w:rsidR="00917018">
        <w:rPr>
          <w:lang w:val="hr-HR"/>
        </w:rPr>
        <w:t>jednu</w:t>
      </w:r>
      <w:r>
        <w:rPr>
          <w:lang w:val="hr-HR"/>
        </w:rPr>
        <w:t xml:space="preserve"> zaposlen</w:t>
      </w:r>
      <w:r w:rsidR="00917018">
        <w:rPr>
          <w:lang w:val="hr-HR"/>
        </w:rPr>
        <w:t>u</w:t>
      </w:r>
      <w:r w:rsidR="004A3BCA">
        <w:rPr>
          <w:lang w:val="hr-HR"/>
        </w:rPr>
        <w:t xml:space="preserve"> </w:t>
      </w:r>
      <w:r>
        <w:rPr>
          <w:lang w:val="hr-HR"/>
        </w:rPr>
        <w:t xml:space="preserve">osobu.  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>Nadalje, iz podneska ne proizlazi da je zaplijenila odnosno osigurala novčana sredstva za namirenje troškova stečajnog postupka u iznosu od 5.000,00 Kn, a sukladno odredbi čl. 112. SZ-a.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>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 kn. Financijska agencija kao predlagatelj sukladno odredbi čl. 114. st. 3. SZ-a oslobođena je obveze plaćanja ovog predujma jer je prijedlog podnijela sukladno odredbi čl. 444. st. 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  <w:r>
        <w:rPr>
          <w:lang w:val="hr-HR"/>
        </w:rPr>
        <w:lastRenderedPageBreak/>
        <w:tab/>
        <w:t xml:space="preserve"> Ako osoba za zastupanje dužnika ne plati predujam u roku određenom u točki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B96089" w:rsidP="00B96089" w:rsidR="00B96089">
      <w:pPr>
        <w:rPr>
          <w:lang w:val="hr-HR"/>
        </w:rPr>
      </w:pPr>
    </w:p>
    <w:p w:rsidRDefault="005F4EED" w:rsidP="00AC54F1" w:rsidR="00B96089">
      <w:pPr>
        <w:jc w:val="center"/>
        <w:rPr>
          <w:lang w:val="hr-HR"/>
        </w:rPr>
      </w:pPr>
      <w:r>
        <w:rPr>
          <w:lang w:val="hr-HR"/>
        </w:rPr>
        <w:t>U Slavonskom Brodu</w:t>
      </w:r>
      <w:r w:rsidR="00B96089">
        <w:rPr>
          <w:lang w:val="hr-HR"/>
        </w:rPr>
        <w:t xml:space="preserve"> </w:t>
      </w:r>
      <w:r w:rsidR="002F402E">
        <w:rPr>
          <w:lang w:val="hr-HR"/>
        </w:rPr>
        <w:t>10</w:t>
      </w:r>
      <w:r w:rsidR="00B96089">
        <w:rPr>
          <w:lang w:val="hr-HR"/>
        </w:rPr>
        <w:t xml:space="preserve">. </w:t>
      </w:r>
      <w:r w:rsidR="00E92454">
        <w:rPr>
          <w:lang w:val="hr-HR"/>
        </w:rPr>
        <w:t>listopada</w:t>
      </w:r>
      <w:r w:rsidR="00B96089">
        <w:rPr>
          <w:lang w:val="hr-HR"/>
        </w:rPr>
        <w:t xml:space="preserve"> 2018. godine</w:t>
      </w:r>
    </w:p>
    <w:p w:rsidRDefault="00B96089" w:rsidP="00B96089" w:rsidR="00B96089">
      <w:pPr>
        <w:rPr>
          <w:lang w:val="hr-HR"/>
        </w:rPr>
      </w:pPr>
    </w:p>
    <w:p w:rsidRDefault="004B2BC9" w:rsidP="00B96089" w:rsidR="004B2BC9">
      <w:pPr>
        <w:rPr>
          <w:lang w:val="hr-HR"/>
        </w:rPr>
      </w:pPr>
    </w:p>
    <w:p w:rsidRDefault="00B96089" w:rsidP="00B96089" w:rsidR="004B2BC9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Stečajn</w:t>
      </w:r>
      <w:r w:rsidR="004B2BC9">
        <w:rPr>
          <w:lang w:val="hr-HR"/>
        </w:rPr>
        <w:t>i</w:t>
      </w:r>
      <w:r>
        <w:rPr>
          <w:lang w:val="hr-HR"/>
        </w:rPr>
        <w:t xml:space="preserve"> </w:t>
      </w:r>
      <w:r w:rsidR="004B2BC9">
        <w:rPr>
          <w:lang w:val="hr-HR"/>
        </w:rPr>
        <w:t>sudac</w:t>
      </w:r>
      <w:r>
        <w:rPr>
          <w:lang w:val="hr-HR"/>
        </w:rPr>
        <w:tab/>
      </w:r>
    </w:p>
    <w:p w:rsidRDefault="004B2BC9" w:rsidP="00B96089" w:rsidR="004B2BC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4B2BC9">
        <w:rPr>
          <w:lang w:val="hr-HR"/>
        </w:rPr>
        <w:t xml:space="preserve">                  Davorin Pavičić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NAPUTAK O PRAVNOM LIJEKU: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Protiv ovog rješenja dopuštena je žalba u roku od osam dana po isteku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ovoga suda  u tri  primjerka. Žalba ne odgađa ovrhu rješenja.</w:t>
      </w: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D82D1A" w:rsidP="00B96089" w:rsidR="00D82D1A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lastRenderedPageBreak/>
        <w:t>DNA:</w:t>
      </w:r>
    </w:p>
    <w:p w:rsidRDefault="00B96089" w:rsidP="00B96089" w:rsidR="00F0307F" w:rsidRPr="001F3536">
      <w:pPr>
        <w:rPr>
          <w:b/>
          <w:lang w:val="hr-HR"/>
        </w:rPr>
      </w:pPr>
      <w:r w:rsidRPr="001F3536">
        <w:rPr>
          <w:b/>
          <w:lang w:val="hr-HR"/>
        </w:rPr>
        <w:t>1. e-Oglasna ploča sudova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>2. Dostaviti:</w:t>
      </w:r>
    </w:p>
    <w:p w:rsidRDefault="00B96089" w:rsidR="004C04DB" w:rsidRPr="001F3536">
      <w:pPr>
        <w:rPr>
          <w:lang w:val="hr-HR"/>
        </w:rPr>
      </w:pPr>
      <w:r w:rsidRPr="001F3536">
        <w:rPr>
          <w:lang w:val="hr-HR"/>
        </w:rPr>
        <w:t xml:space="preserve">- FINI, Regionalni centar </w:t>
      </w:r>
      <w:r w:rsidR="00F0307F" w:rsidRPr="001F3536">
        <w:rPr>
          <w:lang w:val="hr-HR"/>
        </w:rPr>
        <w:t>Osijek</w:t>
      </w:r>
      <w:r w:rsidRPr="001F3536">
        <w:rPr>
          <w:lang w:val="hr-HR"/>
        </w:rPr>
        <w:t xml:space="preserve"> po pravomoćnosti</w:t>
      </w:r>
    </w:p>
    <w:p w:rsidRDefault="00D82D1A" w:rsidR="00D82D1A" w:rsidRPr="00447C4A">
      <w:pPr>
        <w:rPr>
          <w:b/>
          <w:lang w:val="hr-HR"/>
        </w:rPr>
      </w:pPr>
      <w:r w:rsidRPr="00447C4A">
        <w:rPr>
          <w:b/>
          <w:lang w:val="hr-HR"/>
        </w:rPr>
        <w:t>-</w:t>
      </w:r>
      <w:r w:rsidRPr="00447C4A">
        <w:rPr>
          <w:b/>
        </w:rPr>
        <w:t xml:space="preserve"> </w:t>
      </w:r>
      <w:r w:rsidR="0075051D" w:rsidRPr="0075051D">
        <w:rPr>
          <w:b/>
        </w:rPr>
        <w:t>KARLO BROŠ, OIB: 58863530869, Zagreb, CETINGRADSKA ULICA 20</w:t>
      </w:r>
    </w:p>
    <w:sectPr w:rsidR="00D82D1A" w:rsidRPr="00447C4A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1961" w:rsidP="00AF1998" w:rsidR="00741961">
      <w:r>
        <w:separator/>
      </w:r>
    </w:p>
  </w:endnote>
  <w:endnote w:id="0" w:type="continuationSeparator">
    <w:p w:rsidRDefault="00741961" w:rsidP="00AF1998" w:rsidR="007419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9369810"/>
      <w:docPartObj>
        <w:docPartGallery w:val="Page Numbers (Bottom of Page)"/>
        <w:docPartUnique/>
      </w:docPartObj>
    </w:sdtPr>
    <w:sdtEndPr/>
    <w:sdtContent>
      <w:p w:rsidRDefault="00AF1998" w:rsidR="00AF199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088E" w:rsidRPr="0057088E">
          <w:rPr>
            <w:noProof/>
            <w:lang w:val="hr-HR"/>
          </w:rPr>
          <w:t>4</w:t>
        </w:r>
        <w:r>
          <w:fldChar w:fldCharType="end"/>
        </w:r>
      </w:p>
    </w:sdtContent>
  </w:sdt>
  <w:p w:rsidRDefault="00AF1998" w:rsidR="00AF199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1961" w:rsidP="00AF1998" w:rsidR="00741961">
      <w:r>
        <w:separator/>
      </w:r>
    </w:p>
  </w:footnote>
  <w:footnote w:id="0" w:type="continuationSeparator">
    <w:p w:rsidRDefault="00741961" w:rsidP="00AF1998" w:rsidR="00741961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6089"/>
    <w:rsid w:val="0000363B"/>
    <w:rsid w:val="00011BC1"/>
    <w:rsid w:val="00046621"/>
    <w:rsid w:val="000A5D8F"/>
    <w:rsid w:val="000C65D8"/>
    <w:rsid w:val="00127A4C"/>
    <w:rsid w:val="00156D7A"/>
    <w:rsid w:val="001744AC"/>
    <w:rsid w:val="001F3536"/>
    <w:rsid w:val="001F3D3E"/>
    <w:rsid w:val="0021648F"/>
    <w:rsid w:val="00253EDC"/>
    <w:rsid w:val="00266321"/>
    <w:rsid w:val="002A0BF3"/>
    <w:rsid w:val="002B7584"/>
    <w:rsid w:val="002F402E"/>
    <w:rsid w:val="00314DAC"/>
    <w:rsid w:val="003314E7"/>
    <w:rsid w:val="00340D67"/>
    <w:rsid w:val="00354697"/>
    <w:rsid w:val="003F7CFB"/>
    <w:rsid w:val="00411760"/>
    <w:rsid w:val="00447C4A"/>
    <w:rsid w:val="004A3BCA"/>
    <w:rsid w:val="004B2BC9"/>
    <w:rsid w:val="004C04DB"/>
    <w:rsid w:val="004F399A"/>
    <w:rsid w:val="004F4ECA"/>
    <w:rsid w:val="0052659F"/>
    <w:rsid w:val="00555B64"/>
    <w:rsid w:val="0057088E"/>
    <w:rsid w:val="00592701"/>
    <w:rsid w:val="005A5F74"/>
    <w:rsid w:val="005E581D"/>
    <w:rsid w:val="005F4EED"/>
    <w:rsid w:val="006E2E70"/>
    <w:rsid w:val="00741961"/>
    <w:rsid w:val="0075051D"/>
    <w:rsid w:val="007623DB"/>
    <w:rsid w:val="00775A1C"/>
    <w:rsid w:val="007A1BDC"/>
    <w:rsid w:val="007C27BD"/>
    <w:rsid w:val="007D41A4"/>
    <w:rsid w:val="007F4D34"/>
    <w:rsid w:val="00801E3C"/>
    <w:rsid w:val="00835EE4"/>
    <w:rsid w:val="00867F9F"/>
    <w:rsid w:val="00874CBA"/>
    <w:rsid w:val="00917018"/>
    <w:rsid w:val="00927C30"/>
    <w:rsid w:val="0094367F"/>
    <w:rsid w:val="009566C8"/>
    <w:rsid w:val="00963F6A"/>
    <w:rsid w:val="009717C1"/>
    <w:rsid w:val="00972427"/>
    <w:rsid w:val="00974E84"/>
    <w:rsid w:val="009C1F6A"/>
    <w:rsid w:val="00A2143C"/>
    <w:rsid w:val="00A40F64"/>
    <w:rsid w:val="00A57BAF"/>
    <w:rsid w:val="00A7390A"/>
    <w:rsid w:val="00AC54F1"/>
    <w:rsid w:val="00AF1998"/>
    <w:rsid w:val="00B24916"/>
    <w:rsid w:val="00B3045D"/>
    <w:rsid w:val="00B57BEE"/>
    <w:rsid w:val="00B73A5A"/>
    <w:rsid w:val="00B96089"/>
    <w:rsid w:val="00C24C5C"/>
    <w:rsid w:val="00C52370"/>
    <w:rsid w:val="00C60DEC"/>
    <w:rsid w:val="00C776EE"/>
    <w:rsid w:val="00CF178E"/>
    <w:rsid w:val="00D35E78"/>
    <w:rsid w:val="00D524E8"/>
    <w:rsid w:val="00D82D1A"/>
    <w:rsid w:val="00DC7E7D"/>
    <w:rsid w:val="00DD669A"/>
    <w:rsid w:val="00E14EEB"/>
    <w:rsid w:val="00E3635B"/>
    <w:rsid w:val="00E55ACF"/>
    <w:rsid w:val="00E76030"/>
    <w:rsid w:val="00E8418D"/>
    <w:rsid w:val="00E92454"/>
    <w:rsid w:val="00EF2901"/>
    <w:rsid w:val="00F0307F"/>
    <w:rsid w:val="00F0528F"/>
    <w:rsid w:val="00F970E3"/>
    <w:rsid w:val="00FC2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608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CF178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5708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8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08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08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08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608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CF178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708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8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08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08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08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04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St-573/2016</izvorni_sadrzaj>
    <derivirana_varijabla naziv="DomainObject.Predmet.OznakaBroj_1">St-573/2016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COOL MARKETING j.d.o.o. za trgovinu i usluge</izvorni_sadrzaj>
    <derivirana_varijabla naziv="DomainObject.Predmet.ProtustrankaFormated_1">  COOL MARKETING j.d.o.o. za trgovinu i usluge</derivirana_varijabla>
  </DomainObject.Predmet.ProtustrankaFormated>
  <DomainObject.Predmet.ProtustrankaFormatedOIB>
    <izvorni_sadrzaj>  COOL MARKETING j.d.o.o. za trgovinu i usluge, OIB 00524197634</izvorni_sadrzaj>
    <derivirana_varijabla naziv="DomainObject.Predmet.ProtustrankaFormatedOIB_1">  COOL MARKETING j.d.o.o. za trgovinu i usluge, OIB 00524197634</derivirana_varijabla>
  </DomainObject.Predmet.ProtustrankaFormatedOIB>
  <DomainObject.Predmet.ProtustrankaFormatedWithAdress>
    <izvorni_sadrzaj> COOL MARKETING j.d.o.o. za trgovinu i usluge, Trg 76. Bataljuna 3, 34550 Pakrac</izvorni_sadrzaj>
    <derivirana_varijabla naziv="DomainObject.Predmet.ProtustrankaFormatedWithAdress_1"> COOL MARKETING j.d.o.o. za trgovinu i usluge, Trg 76. Bataljuna 3, 34550 Pakrac</derivirana_varijabla>
  </DomainObject.Predmet.ProtustrankaFormatedWithAdress>
  <DomainObject.Predmet.ProtustrankaFormatedWithAdressOIB>
    <izvorni_sadrzaj> COOL MARKETING j.d.o.o. za trgovinu i usluge, OIB 00524197634, Trg 76. Bataljuna 3, 34550 Pakrac</izvorni_sadrzaj>
    <derivirana_varijabla naziv="DomainObject.Predmet.ProtustrankaFormatedWithAdressOIB_1"> COOL MARKETING j.d.o.o. za trgovinu i usluge, OIB 00524197634, Trg 76. Bataljuna 3, 34550 Pakrac</derivirana_varijabla>
  </DomainObject.Predmet.ProtustrankaFormatedWithAdressOIB>
  <DomainObject.Predmet.ProtustrankaWithAdress>
    <izvorni_sadrzaj>COOL MARKETING j.d.o.o. za trgovinu i usluge Trg 76. Bataljuna 3, 34550 Pakrac</izvorni_sadrzaj>
    <derivirana_varijabla naziv="DomainObject.Predmet.ProtustrankaWithAdress_1">COOL MARKETING j.d.o.o. za trgovinu i usluge Trg 76. Bataljuna 3, 34550 Pakrac</derivirana_varijabla>
  </DomainObject.Predmet.ProtustrankaWithAdress>
  <DomainObject.Predmet.ProtustrankaWithAdressOIB>
    <izvorni_sadrzaj>COOL MARKETING j.d.o.o. za trgovinu i usluge, OIB 00524197634, Trg 76. Bataljuna 3, 34550 Pakrac</izvorni_sadrzaj>
    <derivirana_varijabla naziv="DomainObject.Predmet.ProtustrankaWithAdressOIB_1">COOL MARKETING j.d.o.o. za trgovinu i usluge, OIB 00524197634, Trg 76. Bataljuna 3, 34550 Pakrac</derivirana_varijabla>
  </DomainObject.Predmet.ProtustrankaWithAdressOIB>
  <DomainObject.Predmet.ProtustrankaNazivFormated>
    <izvorni_sadrzaj>COOL MARKETING j.d.o.o. za trgovinu i usluge</izvorni_sadrzaj>
    <derivirana_varijabla naziv="DomainObject.Predmet.ProtustrankaNazivFormated_1">COOL MARKETING j.d.o.o. za trgovinu i usluge</derivirana_varijabla>
  </DomainObject.Predmet.ProtustrankaNazivFormated>
  <DomainObject.Predmet.ProtustrankaNazivFormatedOIB>
    <izvorni_sadrzaj>COOL MARKETING j.d.o.o. za trgovinu i usluge, OIB 00524197634</izvorni_sadrzaj>
    <derivirana_varijabla naziv="DomainObject.Predmet.ProtustrankaNazivFormatedOIB_1">COOL MARKETING j.d.o.o. za trgovinu i usluge, OIB 00524197634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5160.72</izvorni_sadrzaj>
    <derivirana_varijabla naziv="DomainObject.Predmet.TrenutnaVrijednost_1">5160.72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COOL MARKETING j.d.o.o. za trgovinu i usluge</item>
    </izvorni_sadrzaj>
    <derivirana_varijabla naziv="DomainObject.Predmet.ProtuStrankaListFormated_1">
      <item>COOL MARKETING j.d.o.o. za trgovinu i usluge</item>
    </derivirana_varijabla>
  </DomainObject.Predmet.ProtuStrankaListFormated>
  <DomainObject.Predmet.ProtuStrankaListFormatedOIB>
    <izvorni_sadrzaj>
      <item>COOL MARKETING j.d.o.o. za trgovinu i usluge, OIB 00524197634</item>
    </izvorni_sadrzaj>
    <derivirana_varijabla naziv="DomainObject.Predmet.ProtuStrankaListFormatedOIB_1">
      <item>COOL MARKETING j.d.o.o. za trgovinu i usluge, OIB 00524197634</item>
    </derivirana_varijabla>
  </DomainObject.Predmet.ProtuStrankaListFormatedOIB>
  <DomainObject.Predmet.ProtuStrankaListFormatedWithAdress>
    <izvorni_sadrzaj>
      <item>COOL MARKETING j.d.o.o. za trgovinu i usluge, Trg 76. Bataljuna 3, 34550 Pakrac</item>
    </izvorni_sadrzaj>
    <derivirana_varijabla naziv="DomainObject.Predmet.ProtuStrankaListFormatedWithAdress_1">
      <item>COOL MARKETING j.d.o.o. za trgovinu i usluge, Trg 76. Bataljuna 3, 34550 Pakrac</item>
    </derivirana_varijabla>
  </DomainObject.Predmet.ProtuStrankaListFormatedWithAdress>
  <DomainObject.Predmet.ProtuStrankaListFormatedWithAdressOIB>
    <izvorni_sadrzaj>
      <item>COOL MARKETING j.d.o.o. za trgovinu i usluge, OIB 00524197634, Trg 76. Bataljuna 3, 34550 Pakrac</item>
    </izvorni_sadrzaj>
    <derivirana_varijabla naziv="DomainObject.Predmet.ProtuStrankaListFormatedWithAdressOIB_1">
      <item>COOL MARKETING j.d.o.o. za trgovinu i usluge, OIB 00524197634, Trg 76. Bataljuna 3, 34550 Pakrac</item>
    </derivirana_varijabla>
  </DomainObject.Predmet.ProtuStrankaListFormatedWithAdressOIB>
  <DomainObject.Predmet.ProtuStrankaListNazivFormated>
    <izvorni_sadrzaj>
      <item>COOL MARKETING j.d.o.o. za trgovinu i usluge</item>
    </izvorni_sadrzaj>
    <derivirana_varijabla naziv="DomainObject.Predmet.ProtuStrankaListNazivFormated_1">
      <item>COOL MARKETING j.d.o.o. za trgovinu i usluge</item>
    </derivirana_varijabla>
  </DomainObject.Predmet.ProtuStrankaListNazivFormated>
  <DomainObject.Predmet.ProtuStrankaListNazivFormatedOIB>
    <izvorni_sadrzaj>
      <item>COOL MARKETING j.d.o.o. za trgovinu i usluge, OIB 00524197634</item>
    </izvorni_sadrzaj>
    <derivirana_varijabla naziv="DomainObject.Predmet.ProtuStrankaListNazivFormatedOIB_1">
      <item>COOL MARKETING j.d.o.o. za trgovinu i usluge, OIB 00524197634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COOL MARKETING j.d.o.o. za trgovinu i usluge</izvorni_sadrzaj>
    <derivirana_varijabla naziv="DomainObject.Predmet.ProtustrankaIDrugi_1">COOL MARKETING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COOL MARKETING j.d.o.o. za trgovinu i usluge, OIB 00524197634, Trg 76. Bataljuna 3, 34550 Pakrac</izvorni_sadrzaj>
    <derivirana_varijabla naziv="DomainObject.Predmet.ProtustrankaIDrugiAdressOIB_1">COOL MARKETING j.d.o.o. za trgovinu i usluge, OIB 00524197634, Trg 76. Bataljuna 3,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COOL MARKETING j.d.o.o. za trgovinu i usluge</item>
    </izvorni_sadrzaj>
    <derivirana_varijabla naziv="DomainObject.Predmet.SudioniciListNaziv_1">
      <item>Financijska agencija</item>
      <item>COOL MARKETING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COOL MARKETING j.d.o.o. za trgovinu i usluge, OIB 00524197634, Trg 76. Bataljuna 3,34550 Pakrac</item>
    </izvorni_sadrzaj>
    <derivirana_varijabla naziv="DomainObject.Predmet.SudioniciListAdressOIB_1">
      <item>Financijska agencija, OIB 85821130368, Ulica grada Vukovara 70,10000 Zagreb</item>
      <item>COOL MARKETING j.d.o.o. za trgovinu i usluge, OIB 00524197634, Trg 76. Bataljuna 3,34550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00524197634</item>
    </izvorni_sadrzaj>
    <derivirana_varijabla naziv="DomainObject.Predmet.SudioniciListNazivOIB_1">
      <item>, OIB 85821130368</item>
      <item>, OIB 00524197634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Karlo Šatvar, OIB 24771511882, Zagrebačka 30, 31000 Osijek</item>
    </izvorni_sadrzaj>
    <derivirana_varijabla naziv="DomainObject.Predmet.StecajniUpraviteljiListAddressOIB_1">
      <item>Karlo Šatvar, OIB 24771511882, Zagrebačka 30,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2018.</izvorni_sadrzaj>
    <derivirana_varijabla naziv="DomainObject.Predmet.DatumZadnjeOdrzaneSudskeRadnje_1">13. rujna 2018.</derivirana_varijabla>
  </DomainObject.Predmet.DatumZadnjeOdrzaneSudskeRadnje>
  <DomainObject.PredzadnjaOdlukaIzPredmeta.DatumDonosenjaOdluke>
    <izvorni_sadrzaj>13. rujna 2018.</izvorni_sadrzaj>
    <derivirana_varijabla naziv="DomainObject.PredzadnjaOdlukaIzPredmeta.DatumDonosenjaOdluke_1">13. rujna 2018.</derivirana_varijabla>
  </DomainObject.PredzadnjaOdlukaIzPredmeta.DatumDonosenjaOdluke>
  <DomainObject.PredzadnjaOdlukaIzPredmeta.Oznaka>
    <izvorni_sadrzaj>St-573/2016-14</izvorni_sadrzaj>
    <derivirana_varijabla naziv="DomainObject.PredzadnjaOdlukaIzPredmeta.Oznaka_1">St-573/2016-14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942</properties:Words>
  <properties:Characters>5079</properties:Characters>
  <properties:Lines>152</properties:Lines>
  <properties:Paragraphs>41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2018-10-10T09:49:00Z</dcterms:created>
  <dc:creator>wsadmin</dc:creator>
  <cp:lastModifiedBy>wsadmin</cp:lastModifiedBy>
  <cp:lastPrinted>2018-10-10T11:31:00Z</cp:lastPrinted>
  <dcterms:modified xmlns:xsi="http://www.w3.org/2001/XMLSchema-instance" xsi:type="dcterms:W3CDTF">2018-10-11T06:00:00Z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(Uplata predujma bivšeg z.z..docx)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