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7c7c" w14:paraId="3d37c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16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C16A1" w:rsidR="00BC16A1" w:rsidRPr="00BC16A1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BC16A1" w:rsidRPr="00BC16A1">
        <w:rPr>
          <w:rFonts w:cs="Times New Roman" w:eastAsia="Times New Roman"/>
          <w:lang w:eastAsia="hr-HR"/>
        </w:rPr>
        <w:t>Poslovni broj: 3 St-183/2016-8</w:t>
      </w:r>
    </w:p>
    <w:p w:rsidRDefault="00BC16A1" w:rsidP="00BC16A1" w:rsidR="00BC16A1" w:rsidRPr="00BC16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C16A1" w:rsidP="00BC16A1" w:rsidR="00BC16A1" w:rsidRPr="00BC16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C16A1" w:rsidP="00BC16A1" w:rsidR="00BC16A1" w:rsidRPr="00BC16A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C16A1" w:rsidP="00BC16A1" w:rsidR="00BC16A1" w:rsidRPr="00BC16A1">
      <w:pPr>
        <w:spacing w:after="0"/>
        <w:ind w:firstLine="708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REPUBLIKA HRVATSKA</w:t>
      </w:r>
    </w:p>
    <w:p w:rsidRDefault="00BC16A1" w:rsidP="00BC16A1" w:rsidR="00BC16A1" w:rsidRPr="00BC16A1">
      <w:pPr>
        <w:spacing w:after="0"/>
        <w:ind w:firstLine="708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TRGOVAČKI SUD U ZADRU</w:t>
      </w:r>
    </w:p>
    <w:p w:rsidRDefault="00BC16A1" w:rsidP="00BC16A1" w:rsidR="00BC16A1" w:rsidRPr="00BC16A1">
      <w:pPr>
        <w:spacing w:after="0"/>
        <w:ind w:firstLine="708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Zadar, Dr. Franje Tuđmana 35.</w:t>
      </w:r>
    </w:p>
    <w:p w:rsidRDefault="00BC16A1" w:rsidP="00BC16A1" w:rsidR="00BC16A1" w:rsidRPr="00BC16A1">
      <w:pPr>
        <w:spacing w:after="0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ab/>
        <w:t>R E PU B L I K A   H R V A T S K A</w:t>
      </w:r>
      <w:r w:rsidRPr="00BC16A1">
        <w:rPr>
          <w:rFonts w:cs="Times New Roman" w:eastAsia="Times New Roman"/>
          <w:lang w:eastAsia="hr-HR"/>
        </w:rPr>
        <w:tab/>
      </w:r>
    </w:p>
    <w:p w:rsidRDefault="00BC16A1" w:rsidP="00BC16A1" w:rsidR="00BC16A1" w:rsidRPr="00BC16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center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 xml:space="preserve">Z A K LJ U Č A K </w:t>
      </w:r>
    </w:p>
    <w:p w:rsidRDefault="00BC16A1" w:rsidP="00BC16A1" w:rsidR="00BC16A1" w:rsidRPr="00BC16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ab/>
        <w:t xml:space="preserve">Trgovački sud u Zadru, OIB </w:t>
      </w:r>
      <w:r w:rsidRPr="00BC16A1">
        <w:rPr>
          <w:rFonts w:cs="Times New Roman" w:eastAsia="Times New Roman"/>
          <w:szCs w:val="20"/>
          <w:lang w:eastAsia="hr-HR"/>
        </w:rPr>
        <w:t xml:space="preserve">39670464653, </w:t>
      </w:r>
      <w:r w:rsidRPr="00BC16A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RADAS RONJENJE d.o.o., Zadar, </w:t>
      </w:r>
      <w:proofErr w:type="spellStart"/>
      <w:r w:rsidRPr="00BC16A1">
        <w:rPr>
          <w:rFonts w:cs="Times New Roman" w:eastAsia="Times New Roman"/>
          <w:lang w:eastAsia="hr-HR"/>
        </w:rPr>
        <w:t>I.B</w:t>
      </w:r>
      <w:proofErr w:type="spellEnd"/>
      <w:r w:rsidRPr="00BC16A1">
        <w:rPr>
          <w:rFonts w:cs="Times New Roman" w:eastAsia="Times New Roman"/>
          <w:lang w:eastAsia="hr-HR"/>
        </w:rPr>
        <w:t xml:space="preserve"> Mažuranić 40, OIB: 63095550654postupajući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C16A1">
          <w:rPr>
            <w:rFonts w:cs="Times New Roman" w:eastAsia="Times New Roman"/>
            <w:lang w:eastAsia="hr-HR"/>
          </w:rPr>
          <w:t>11. st</w:t>
        </w:r>
      </w:smartTag>
      <w:r w:rsidRPr="00BC16A1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center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 xml:space="preserve">z a k </w:t>
      </w:r>
      <w:proofErr w:type="spellStart"/>
      <w:r w:rsidRPr="00BC16A1">
        <w:rPr>
          <w:rFonts w:cs="Times New Roman" w:eastAsia="Times New Roman"/>
          <w:lang w:eastAsia="hr-HR"/>
        </w:rPr>
        <w:t>lj</w:t>
      </w:r>
      <w:proofErr w:type="spellEnd"/>
      <w:r w:rsidRPr="00BC16A1">
        <w:rPr>
          <w:rFonts w:cs="Times New Roman" w:eastAsia="Times New Roman"/>
          <w:lang w:eastAsia="hr-HR"/>
        </w:rPr>
        <w:t xml:space="preserve"> u č i o  j e</w:t>
      </w: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BC16A1">
        <w:rPr>
          <w:rFonts w:cs="Times New Roman" w:eastAsia="Times New Roman"/>
          <w:lang w:eastAsia="hr-HR"/>
        </w:rPr>
        <w:t>otpravka</w:t>
      </w:r>
      <w:proofErr w:type="spellEnd"/>
      <w:r w:rsidRPr="00BC16A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167,91 kn koje je u Očevidniku redoslijeda osnova za plaćanje evidentirano na dan 1. rujna 2015. </w:t>
      </w:r>
    </w:p>
    <w:p w:rsidRDefault="00BC16A1" w:rsidP="00BC16A1" w:rsidR="00BC16A1" w:rsidRPr="00BC16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center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U Zadru 30. lipnja 2016.</w:t>
      </w:r>
    </w:p>
    <w:p w:rsidRDefault="00BC16A1" w:rsidP="00BC16A1" w:rsidR="00BC16A1" w:rsidRPr="00BC16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BC16A1" w:rsidP="00BC16A1" w:rsidR="00BC16A1" w:rsidRPr="00BC16A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Tina Grgas</w:t>
      </w:r>
    </w:p>
    <w:p w:rsidRDefault="00BC16A1" w:rsidP="00BC16A1" w:rsidR="00BC16A1" w:rsidRPr="00BC16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right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 xml:space="preserve"> </w:t>
      </w: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UPUTA O PRAVNOM LIJEKU</w:t>
      </w:r>
    </w:p>
    <w:p w:rsidRDefault="00BC16A1" w:rsidP="00BC16A1" w:rsidR="00BC16A1" w:rsidRPr="00BC16A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Protiv ovog zaključka nije dopuštena žalba.</w:t>
      </w: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16A1" w:rsidP="00BC16A1" w:rsidR="00BC16A1" w:rsidRPr="00BC16A1">
      <w:pPr>
        <w:spacing w:after="0"/>
        <w:jc w:val="both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DNA:</w:t>
      </w:r>
    </w:p>
    <w:p w:rsidRDefault="00BC16A1" w:rsidP="00BC16A1" w:rsidR="00BC16A1" w:rsidRPr="00BC16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FINA, Regionalni centar Split, Podružnica Zadar</w:t>
      </w:r>
    </w:p>
    <w:p w:rsidRDefault="00BC16A1" w:rsidP="00BC16A1" w:rsidR="00BC16A1" w:rsidRPr="00BC16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C16A1">
        <w:rPr>
          <w:rFonts w:cs="Times New Roman" w:eastAsia="Times New Roman"/>
          <w:lang w:eastAsia="hr-HR"/>
        </w:rPr>
        <w:t>e-Oglasna ploča</w:t>
      </w:r>
    </w:p>
    <w:p w:rsidRDefault="00BC16A1" w:rsidP="00BC16A1" w:rsidR="00BC16A1" w:rsidRPr="00BC16A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BC16A1" w:rsidP="00BC16A1" w:rsidR="00BC16A1" w:rsidRPr="00BC16A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6A1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67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St-183/2016-6</izvorni_sadrzaj>
    <derivirana_varijabla naziv="DomainObject.Oznaka_1">St-183/2016-6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RADAS RONJENJE društvo s ograničenom odgovornošću za ulov ribe, trgovinu, graditeljstvo, prijevoz i usluge</izvorni_sadrzaj>
    <derivirana_varijabla naziv="DomainObject.Predmet.ProtustrankaFormated_1">  RADAS RONJENJE društvo s ograničenom odgovornošću za ulov ribe, trgovinu, graditeljstvo, prijevoz i usluge</derivirana_varijabla>
  </DomainObject.Predmet.ProtustrankaFormated>
  <DomainObject.Predmet.ProtustrankaFormatedOIB>
    <izvorni_sadrzaj>  RADAS RONJENJE društvo s ograničenom odgovornošću za ulov ribe, trgovinu, graditeljstvo, prijevoz i usluge, OIB 63095550654</izvorni_sadrzaj>
    <derivirana_varijabla naziv="DomainObject.Predmet.ProtustrankaFormatedOIB_1">  RADAS RONJENJE društvo s ograničenom odgovornošću za ulov ribe, trgovinu, graditeljstvo, prijevoz i usluge, OIB 63095550654</derivirana_varijabla>
  </DomainObject.Predmet.ProtustrankaFormatedOIB>
  <DomainObject.Predmet.ProtustrankaFormatedWithAdress>
    <izvorni_sadrzaj> RADAS RONJENJE društvo s ograničenom odgovornošću za ulov ribe, trgovinu, graditeljstvo, prijevoz i usluge, I. B. Mažuranić 40, 23000 Zadar</izvorni_sadrzaj>
    <derivirana_varijabla naziv="DomainObject.Predmet.ProtustrankaFormatedWithAdress_1"> RADAS RONJENJE društvo s ograničenom odgovornošću za ulov ribe, trgovinu, graditeljstvo, prijevoz i usluge, I. B. Mažuranić 40, 23000 Zadar</derivirana_varijabla>
  </DomainObject.Predmet.ProtustrankaFormatedWithAdress>
  <DomainObject.Predmet.ProtustrankaFormatedWithAdressOIB>
    <izvorni_sadrzaj> RADAS RONJENJE društvo s ograničenom odgovornošću za ulov ribe, trgovinu, graditeljstvo, prijevoz i usluge, OIB 63095550654, I. B. Mažuranić 40, 23000 Zadar</izvorni_sadrzaj>
    <derivirana_varijabla naziv="DomainObject.Predmet.ProtustrankaFormatedWithAdressOIB_1"> RADAS RONJENJE društvo s ograničenom odgovornošću za ulov ribe, trgovinu, graditeljstvo, prijevoz i usluge, OIB 63095550654, I. B. Mažuranić 40, 23000 Zadar</derivirana_varijabla>
  </DomainObject.Predmet.ProtustrankaFormatedWithAdressOIB>
  <DomainObject.Predmet.ProtustrankaWithAdress>
    <izvorni_sadrzaj>RADAS RONJENJE društvo s ograničenom odgovornošću za ulov ribe, trgovinu, graditeljstvo, prijevoz i usluge I. B. Mažuranić 40, 23000 Zadar</izvorni_sadrzaj>
    <derivirana_varijabla naziv="DomainObject.Predmet.ProtustrankaWithAdress_1">RADAS RONJENJE društvo s ograničenom odgovornošću za ulov ribe, trgovinu, graditeljstvo, prijevoz i usluge I. B. Mažuranić 40, 23000 Zadar</derivirana_varijabla>
  </DomainObject.Predmet.ProtustrankaWithAdress>
  <DomainObject.Predmet.ProtustrankaWithAdressOIB>
    <izvorni_sadrzaj>RADAS RONJENJE društvo s ograničenom odgovornošću za ulov ribe, trgovinu, graditeljstvo, prijevoz i usluge, OIB 63095550654, I. B. Mažuranić 40, 23000 Zadar</izvorni_sadrzaj>
    <derivirana_varijabla naziv="DomainObject.Predmet.ProtustrankaWithAdressOIB_1">RADAS RONJENJE društvo s ograničenom odgovornošću za ulov ribe, trgovinu, graditeljstvo, prijevoz i usluge, OIB 63095550654, I. B. Mažuranić 40, 23000 Zadar</derivirana_varijabla>
  </DomainObject.Predmet.ProtustrankaWithAdressOIB>
  <DomainObject.Predmet.ProtustrankaNazivFormated>
    <izvorni_sadrzaj>RADAS RONJENJE društvo s ograničenom odgovornošću za ulov ribe, trgovinu, graditeljstvo, prijevoz i usluge</izvorni_sadrzaj>
    <derivirana_varijabla naziv="DomainObject.Predmet.ProtustrankaNazivFormated_1">RADAS RONJENJE društvo s ograničenom odgovornošću za ulov ribe, trgovinu, graditeljstvo, prijevoz i usluge</derivirana_varijabla>
  </DomainObject.Predmet.ProtustrankaNazivFormated>
  <DomainObject.Predmet.ProtustrankaNazivFormatedOIB>
    <izvorni_sadrzaj>RADAS RONJENJE društvo s ograničenom odgovornošću za ulov ribe, trgovinu, graditeljstvo, prijevoz i usluge, OIB 63095550654</izvorni_sadrzaj>
    <derivirana_varijabla naziv="DomainObject.Predmet.ProtustrankaNazivFormatedOIB_1">RADAS RONJENJE društvo s ograničenom odgovornošću za ulov ribe, trgovinu, graditeljstvo, prijevoz i usluge, OIB 63095550654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167.91</izvorni_sadrzaj>
    <derivirana_varijabla naziv="DomainObject.Predmet.TrenutnaVrijednost_1">167.91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RADAS RONJENJE društvo s ograničenom odgovornošću za ulov ribe, trgovinu, graditeljstvo, prijevoz i usluge</item>
    </izvorni_sadrzaj>
    <derivirana_varijabla naziv="DomainObject.Predmet.ProtuStrankaListFormated_1">
      <item>RADAS RONJENJE društvo s ograničenom odgovornošću za ulov ribe, trgovinu, graditeljstvo, prijevoz i usluge</item>
    </derivirana_varijabla>
  </DomainObject.Predmet.ProtuStrankaListFormated>
  <DomainObject.Predmet.ProtuStrankaListFormatedOIB>
    <izvorni_sadrzaj>
      <item>RADAS RONJENJE društvo s ograničenom odgovornošću za ulov ribe, trgovinu, graditeljstvo, prijevoz i usluge, OIB 63095550654</item>
    </izvorni_sadrzaj>
    <derivirana_varijabla naziv="DomainObject.Predmet.ProtuStrankaListFormatedOIB_1">
      <item>RADAS RONJENJE društvo s ograničenom odgovornošću za ulov ribe, trgovinu, graditeljstvo, prijevoz i usluge, OIB 63095550654</item>
    </derivirana_varijabla>
  </DomainObject.Predmet.ProtuStrankaListFormatedOIB>
  <DomainObject.Predmet.ProtuStrankaListFormatedWithAdress>
    <izvorni_sadrzaj>
      <item>RADAS RONJENJE društvo s ograničenom odgovornošću za ulov ribe, trgovinu, graditeljstvo, prijevoz i usluge, I. B. Mažuranić 40, 23000 Zadar</item>
    </izvorni_sadrzaj>
    <derivirana_varijabla naziv="DomainObject.Predmet.ProtuStrankaListFormatedWithAdress_1">
      <item>RADAS RONJENJE društvo s ograničenom odgovornošću za ulov ribe, trgovinu, graditeljstvo, prijevoz i usluge, I. B. Mažuranić 40, 23000 Zadar</item>
    </derivirana_varijabla>
  </DomainObject.Predmet.ProtuStrankaListFormatedWithAdress>
  <DomainObject.Predmet.ProtuStrankaListFormatedWithAdressOIB>
    <izvorni_sadrzaj>
      <item>RADAS RONJENJE društvo s ograničenom odgovornošću za ulov ribe, trgovinu, graditeljstvo, prijevoz i usluge, OIB 63095550654, I. B. Mažuranić 40, 23000 Zadar</item>
    </izvorni_sadrzaj>
    <derivirana_varijabla naziv="DomainObject.Predmet.ProtuStrankaListFormatedWithAdressOIB_1">
      <item>RADAS RONJENJE društvo s ograničenom odgovornošću za ulov ribe, trgovinu, graditeljstvo, prijevoz i usluge, OIB 63095550654, I. B. Mažuranić 40, 23000 Zadar</item>
    </derivirana_varijabla>
  </DomainObject.Predmet.ProtuStrankaListFormatedWithAdressOIB>
  <DomainObject.Predmet.ProtuStrankaListNazivFormated>
    <izvorni_sadrzaj>
      <item>RADAS RONJENJE društvo s ograničenom odgovornošću za ulov ribe, trgovinu, graditeljstvo, prijevoz i usluge</item>
    </izvorni_sadrzaj>
    <derivirana_varijabla naziv="DomainObject.Predmet.ProtuStrankaListNazivFormated_1">
      <item>RADAS RONJENJE društvo s ograničenom odgovornošću za ulov ribe, trgovinu, graditeljstvo, prijevoz i usluge</item>
    </derivirana_varijabla>
  </DomainObject.Predmet.ProtuStrankaListNazivFormated>
  <DomainObject.Predmet.ProtuStrankaListNazivFormatedOIB>
    <izvorni_sadrzaj>
      <item>RADAS RONJENJE društvo s ograničenom odgovornošću za ulov ribe, trgovinu, graditeljstvo, prijevoz i usluge, OIB 63095550654</item>
    </izvorni_sadrzaj>
    <derivirana_varijabla naziv="DomainObject.Predmet.ProtuStrankaListNazivFormatedOIB_1">
      <item>RADAS RONJENJE društvo s ograničenom odgovornošću za ulov ribe, trgovinu, graditeljstvo, prijevoz i usluge, OIB 63095550654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St-183/2016-6</izvorni_sadrzaj>
    <derivirana_varijabla naziv="DomainObject.PoslovniBrojDokumenta_1">St-183/2016-6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RADAS RONJENJE društvo s ograničenom odgovornošću za ulov ribe, trgovinu, graditeljstvo, prijevoz i usluge</izvorni_sadrzaj>
    <derivirana_varijabla naziv="DomainObject.Predmet.ProtustrankaIDrugi_1">RADAS RONJENJE društvo s ograničenom odgovornošću za ulov ribe, trgovinu, graditeljstvo,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RADAS RONJENJE društvo s ograničenom odgovornošću za ulov ribe, trgovinu, graditeljstvo, prijevoz i usluge, OIB 63095550654, I. B. Mažuranić 40, 23000 Zadar</izvorni_sadrzaj>
    <derivirana_varijabla naziv="DomainObject.Predmet.ProtustrankaIDrugiAdressOIB_1">RADAS RONJENJE društvo s ograničenom odgovornošću za ulov ribe, trgovinu, graditeljstvo, prijevoz i usluge, OIB 63095550654, I. B. Mažuranić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RADAS RONJENJE društvo s ograničenom odgovornošću za ulov ribe, trgovinu, graditeljstvo, prijevoz i usluge</item>
    </izvorni_sadrzaj>
    <derivirana_varijabla naziv="DomainObject.Predmet.SudioniciListNaziv_1">
      <item>FINA</item>
      <item>RADAS RONJENJE društvo s ograničenom odgovornošću za ulov ribe, trgovinu, graditeljstvo, prijevoz i usluge</item>
    </derivirana_varijabla>
  </DomainObject.Predmet.SudioniciListNaziv>
  <DomainObject.Predmet.SudioniciListAdressOIB>
    <izvorni_sadrzaj>
      <item>FINA, OIB 85821130368</item>
      <item>RADAS RONJENJE društvo s ograničenom odgovornošću za ulov ribe, trgovinu, graditeljstvo, prijevoz i usluge, OIB 63095550654, I. B. Mažuranić 40,23000 Zadar</item>
    </izvorni_sadrzaj>
    <derivirana_varijabla naziv="DomainObject.Predmet.SudioniciListAdressOIB_1">
      <item>FINA, OIB 85821130368</item>
      <item>RADAS RONJENJE društvo s ograničenom odgovornošću za ulov ribe, trgovinu, graditeljstvo, prijevoz i usluge, OIB 63095550654, I. B. Mažuranić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0B6A5-8CE7-4A66-B176-41CD20D9D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2016-07-05T09:10:00Z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