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4169"/>
        <w:gridCol w:w="3558"/>
        <w:gridCol w:w="222"/>
        <w:gridCol w:w="222"/>
        <w:gridCol w:w="916"/>
      </w:tblGrid>
      <w:tr w:rsidTr="00954FB7" w:rsidR="0049573B" w:rsidRPr="00712C3A">
        <w:trPr>
          <w:trHeight w:val="315"/>
        </w:trPr>
        <w:tc>
          <w:tcPr>
            <w:tcW w:type="dxa" w:w="908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</w:rPr>
              <w:t>U Zagrebu, dana 18. lipnja 2018.g.</w:t>
            </w:r>
          </w:p>
          <w:p w:rsidRDefault="0049573B" w:rsidP="00954FB7" w:rsidR="0049573B">
            <w:pPr>
              <w:rPr>
                <w:rFonts w:hAnsi="Times New Roman" w:ascii="Times New Roman"/>
                <w:sz w:val="24"/>
              </w:rPr>
            </w:pPr>
          </w:p>
          <w:p w:rsidRDefault="0049573B" w:rsidP="00954FB7" w:rsidR="0049573B">
            <w:pPr>
              <w:rPr>
                <w:rFonts w:hAnsi="Times New Roman" w:ascii="Times New Roman"/>
                <w:sz w:val="24"/>
              </w:rPr>
            </w:pPr>
          </w:p>
          <w:p w:rsidRDefault="0049573B" w:rsidP="0049573B" w:rsidR="0049573B" w:rsidRPr="00721626">
            <w:pPr>
              <w:jc w:val="right"/>
              <w:rPr>
                <w:rFonts w:hAnsi="Times New Roman" w:ascii="Times New Roman"/>
                <w:b/>
                <w:sz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St-</w:t>
            </w:r>
            <w:r>
              <w:rPr>
                <w:rFonts w:hAnsi="Times New Roman" w:ascii="Times New Roman"/>
                <w:b/>
                <w:sz w:val="24"/>
              </w:rPr>
              <w:t>489/2018</w:t>
            </w:r>
          </w:p>
          <w:p w:rsidRDefault="0049573B" w:rsidP="0049573B" w:rsidR="0049573B" w:rsidRPr="00721626">
            <w:pPr>
              <w:jc w:val="right"/>
              <w:rPr>
                <w:rFonts w:hAnsi="Times New Roman" w:ascii="Times New Roman"/>
                <w:b/>
                <w:sz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TRGOVAČKI SUD U ZAGREBU</w:t>
            </w:r>
          </w:p>
          <w:p w:rsidRDefault="0049573B" w:rsidP="0049573B" w:rsidR="004957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Su</w:t>
            </w:r>
            <w:r>
              <w:rPr>
                <w:rFonts w:hAnsi="Times New Roman" w:ascii="Times New Roman"/>
                <w:b/>
                <w:sz w:val="24"/>
              </w:rPr>
              <w:t>dac Goranka Boljkovac</w:t>
            </w:r>
            <w:r w:rsidRPr="00721626">
              <w:rPr>
                <w:rFonts w:hAnsi="Times New Roman" w:ascii="Times New Roman"/>
                <w:b/>
                <w:sz w:val="24"/>
              </w:rPr>
              <w:t>, kao stečajn</w:t>
            </w:r>
            <w:r>
              <w:rPr>
                <w:rFonts w:hAnsi="Times New Roman" w:ascii="Times New Roman"/>
                <w:b/>
                <w:sz w:val="24"/>
              </w:rPr>
              <w:t>i</w:t>
            </w:r>
            <w:r w:rsidRPr="00721626">
              <w:rPr>
                <w:rFonts w:hAnsi="Times New Roman" w:ascii="Times New Roman"/>
                <w:b/>
                <w:sz w:val="24"/>
              </w:rPr>
              <w:t xml:space="preserve"> su</w:t>
            </w:r>
            <w:r>
              <w:rPr>
                <w:rFonts w:hAnsi="Times New Roman" w:ascii="Times New Roman"/>
                <w:b/>
                <w:sz w:val="24"/>
              </w:rPr>
              <w:t>dac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 xml:space="preserve"> </w:t>
            </w:r>
          </w:p>
          <w:p w:rsidRDefault="0049573B" w:rsidP="00954FB7" w:rsidR="0049573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49573B" w:rsidP="00954FB7" w:rsidR="0049573B" w:rsidRPr="00712C3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712C3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Pregled imovine i obveza (čl. 152. st. 1 SZ-a)</w:t>
            </w: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35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35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35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9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954FB7" w:rsidR="0049573B" w:rsidRPr="00712C3A">
        <w:trPr>
          <w:trHeight w:val="1030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 w:rsidRPr="00712C3A"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IMOVINA I POTRAŽIVANJA</w:t>
            </w: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jc w:val="both"/>
              <w:rPr>
                <w:rFonts w:cs="Arial" w:eastAsia="Times New Roman" w:hAnsi="Arial" w:ascii="Arial"/>
                <w:sz w:val="20"/>
                <w:szCs w:val="20"/>
              </w:rPr>
            </w:pPr>
            <w:r w:rsidRPr="00712C3A"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Knjigovodstvena vrijednost i prijave (kn)</w:t>
            </w:r>
          </w:p>
        </w:tc>
      </w:tr>
      <w:tr w:rsidTr="00954FB7" w:rsidR="0049573B" w:rsidRPr="00712C3A">
        <w:trPr>
          <w:trHeight w:val="520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9573B" w:rsidP="0049573B" w:rsidR="004957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11231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nekretnina upisana OGS u Zagrebu, zk odjel Zagreb i to nekretnine upisane u zk.ul.br. 6551 k.o. Grad Zagreb, koja se sastoji od ½ dijela zk.č.br. 5647/4-obiteljska stambena zgrada i dvorište u Zagrebu, Knežija br. 106, površine 83,6 čhv ili 299 m2, a koja čestica po stanju u katastarskom operatu odgovara k.č.br. 5705 – kuća Blaža Trgoiranina br. 2, površine 75 m2 i dvorište površine 220 m2, ukupne površine 295 m2, evidentiranoj u posjedovnom listu broj 4597 k.o. Trešnjevka</w:t>
            </w:r>
          </w:p>
          <w:p w:rsidRDefault="0049573B" w:rsidP="00954FB7" w:rsidR="0049573B" w:rsidRPr="002139F4">
            <w:pPr>
              <w:spacing w:lineRule="auto" w:line="240" w:after="0"/>
              <w:rPr>
                <w:rFonts w:cs="Arial" w:eastAsia="Times New Roman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750.000,00</w:t>
            </w:r>
          </w:p>
        </w:tc>
      </w:tr>
      <w:tr w:rsidTr="00954FB7" w:rsidR="0049573B" w:rsidRPr="00712C3A">
        <w:trPr>
          <w:trHeight w:val="520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9573B" w:rsidP="0049573B" w:rsidR="0049573B">
            <w:pPr>
              <w:jc w:val="both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411231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nekretnina upisana OGS u Zagrebu, zk odjel Zagreb i to nekretnine upisane u zk.ul.br. 17494 k.o. Grad Zagreb, koja se sastoji od ukupno 164/310,2 dijela zk.č.br. 17494 k.o. Grad Zagreb, koja se sastoji od ukupno 164/310,2 dijela zk.č.br. 5650/1 – oranica u Vurovčici površine 308 čhv ili 1107 m2 i zk.č.br. 5650/3 – oranica (put) u Vurovčici površine 2,2 čhv ili 8 m2, koja nekretnina je u zemljišnim knjigama upisana kao društveno vlasništvo s pravom korištenja uknjiženim u smislu odredaba članka 38. i 39. Zakona o nacionalizaciji stambenih zgrada i građevinskog zemljišta za korist Zlatka Trtenjaka (Mijo) iz Samobora, Pod brezom br. 20, OIB: 74788053170, u 82/210,2 dijela i Đurđice Petrić r. Trstenjak iz Varaždina,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Masarykova br. 21, OIB: 31761463451, u 82/310,2 dijela, a koji suvlasnički dio po stanju u katastarskom operatu odgovara k.č.br. 5650 – kuća i zgrada u Mogoričkoj ulici br. 9 površine 100 m2 i dvorište površine 511 m2, ukupne površine 611 m2, evidentiranoj u posjedovnom listu broj 3454 k.o. Trešnjevka</w:t>
            </w:r>
          </w:p>
          <w:p w:rsidRDefault="0049573B" w:rsidP="00954FB7" w:rsidR="0049573B" w:rsidRPr="002139F4">
            <w:pPr>
              <w:suppressAutoHyphens/>
              <w:spacing w:lineRule="auto" w:line="240" w:after="0"/>
              <w:jc w:val="both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100.000,00</w:t>
            </w:r>
          </w:p>
        </w:tc>
      </w:tr>
      <w:tr w:rsidTr="00954FB7" w:rsidR="0049573B" w:rsidRPr="00712C3A">
        <w:trPr>
          <w:trHeight w:val="520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 w:rsidRPr="00712C3A"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lastRenderedPageBreak/>
              <w:t>OBVEZE</w:t>
            </w: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712C3A">
              <w:rPr>
                <w:rFonts w:cs="Arial" w:eastAsia="Times New Roman" w:hAnsi="Arial" w:ascii="Arial"/>
                <w:sz w:val="20"/>
                <w:szCs w:val="20"/>
              </w:rPr>
              <w:t>Iznos (kn)</w:t>
            </w: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712C3A">
              <w:rPr>
                <w:rFonts w:cs="Arial" w:eastAsia="Times New Roman" w:hAnsi="Arial" w:ascii="Arial"/>
                <w:sz w:val="20"/>
                <w:szCs w:val="20"/>
              </w:rPr>
              <w:t xml:space="preserve">Priznate </w:t>
            </w: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1.130.426,33</w:t>
            </w: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712C3A">
              <w:rPr>
                <w:rFonts w:cs="Arial" w:eastAsia="Times New Roman" w:hAnsi="Arial" w:ascii="Arial"/>
                <w:sz w:val="20"/>
                <w:szCs w:val="20"/>
              </w:rPr>
              <w:t>Osporene</w:t>
            </w: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712C3A"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712C3A">
              <w:rPr>
                <w:rFonts w:cs="Arial" w:eastAsia="Times New Roman" w:hAnsi="Arial" w:ascii="Arial"/>
                <w:sz w:val="20"/>
                <w:szCs w:val="20"/>
              </w:rPr>
              <w:t>Radnici</w:t>
            </w: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35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9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35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 w:rsidRPr="00712C3A"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Ukupno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 xml:space="preserve"> razlika</w:t>
            </w:r>
          </w:p>
        </w:tc>
        <w:tc>
          <w:tcPr>
            <w:tcW w:type="dxa" w:w="35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280.426,33 kn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</w:p>
        </w:tc>
      </w:tr>
      <w:tr w:rsidTr="00954FB7" w:rsidR="0049573B" w:rsidRPr="00712C3A">
        <w:trPr>
          <w:trHeight w:val="255"/>
        </w:trPr>
        <w:tc>
          <w:tcPr>
            <w:tcW w:type="dxa" w:w="4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35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573B" w:rsidP="00954FB7" w:rsidR="0049573B" w:rsidRPr="00712C3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</w:p>
        </w:tc>
      </w:tr>
    </w:tbl>
    <w:p w14:textId="e62ca1b" w14:paraId="e62ca1b" w:rsidRDefault="00E12238" w:rsidP="0049573B" w:rsidR="00E12238">
      <w:pPr>
        <w15:collapsed w:val="false"/>
      </w:pPr>
    </w:p>
    <w:p w:rsidRDefault="001E3BCE" w:rsidP="0049573B" w:rsidR="001E3BCE"/>
    <w:p w:rsidRDefault="001E3BCE" w:rsidP="0049573B" w:rsidR="001E3BCE"/>
    <w:p w:rsidRDefault="001E3BCE" w:rsidP="0049573B" w:rsidR="001E3BCE"/>
    <w:p w:rsidRDefault="001E3BCE" w:rsidP="001E3BCE" w:rsidR="001E3BCE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Zvonimir Bodrožić, </w:t>
      </w:r>
    </w:p>
    <w:p w:rsidRDefault="001E3BCE" w:rsidP="001E3BCE" w:rsidR="001E3BCE" w:rsidRPr="0049573B">
      <w:pPr>
        <w:ind w:left="7080"/>
        <w:jc w:val="right"/>
      </w:pPr>
      <w:r>
        <w:rPr>
          <w:rFonts w:cs="Times New Roman" w:hAnsi="Times New Roman" w:ascii="Times New Roman"/>
        </w:rPr>
        <w:t>stečajni upravitelj</w:t>
      </w:r>
    </w:p>
    <w:sectPr w:rsidSect="00E12238" w:rsidR="001E3BCE" w:rsidRPr="0049573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EE0" w:rsidP="00712C3A" w:rsidR="00201EE0">
      <w:pPr>
        <w:spacing w:lineRule="auto" w:line="240" w:after="0"/>
      </w:pPr>
      <w:r>
        <w:separator/>
      </w:r>
    </w:p>
  </w:endnote>
  <w:endnote w:id="0" w:type="continuationSeparator">
    <w:p w:rsidRDefault="00201EE0" w:rsidP="00712C3A" w:rsidR="00201E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EE0" w:rsidP="00712C3A" w:rsidR="00201EE0">
      <w:pPr>
        <w:spacing w:lineRule="auto" w:line="240" w:after="0"/>
      </w:pPr>
      <w:r>
        <w:separator/>
      </w:r>
    </w:p>
  </w:footnote>
  <w:footnote w:id="0" w:type="continuationSeparator">
    <w:p w:rsidRDefault="00201EE0" w:rsidP="00712C3A" w:rsidR="00201E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C3A" w:rsidP="00712C3A" w:rsidR="00712C3A" w:rsidRPr="009B5A6A">
    <w:pPr>
      <w:pStyle w:val="Naslov"/>
    </w:pPr>
    <w:r>
      <w:t>Stečajni upravitelj</w:t>
    </w:r>
  </w:p>
  <w:p w:rsidRDefault="00712C3A" w:rsidP="00712C3A" w:rsidR="00712C3A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712C3A" w:rsidP="00712C3A" w:rsidR="00712C3A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712C3A" w:rsidP="00712C3A" w:rsidR="00712C3A" w:rsidRPr="009B5A6A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Default="00712C3A" w:rsidP="00712C3A" w:rsidR="00712C3A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  <w:p w:rsidRDefault="00712C3A" w:rsidP="00712C3A" w:rsidR="00712C3A" w:rsidRPr="009B5A6A">
    <w:pPr>
      <w:pBdr>
        <w:bottom w:space="1" w:sz="4" w:color="auto" w:val="single"/>
      </w:pBdr>
      <w:jc w:val="center"/>
      <w:rPr>
        <w:b/>
        <w:bCs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C3A"/>
    <w:rsid w:val="00041B35"/>
    <w:rsid w:val="000C2170"/>
    <w:rsid w:val="000C74D3"/>
    <w:rsid w:val="000D0D99"/>
    <w:rsid w:val="00191390"/>
    <w:rsid w:val="001B0EEA"/>
    <w:rsid w:val="001C6963"/>
    <w:rsid w:val="001E3BCE"/>
    <w:rsid w:val="00201EE0"/>
    <w:rsid w:val="002E1EB4"/>
    <w:rsid w:val="002F5CBD"/>
    <w:rsid w:val="003D2E23"/>
    <w:rsid w:val="0049573B"/>
    <w:rsid w:val="004C477E"/>
    <w:rsid w:val="005214B4"/>
    <w:rsid w:val="006560B9"/>
    <w:rsid w:val="00662BF5"/>
    <w:rsid w:val="0068511C"/>
    <w:rsid w:val="006F4B2F"/>
    <w:rsid w:val="00712C3A"/>
    <w:rsid w:val="00786C50"/>
    <w:rsid w:val="00787FEB"/>
    <w:rsid w:val="007F1DD0"/>
    <w:rsid w:val="007F67CD"/>
    <w:rsid w:val="0089448B"/>
    <w:rsid w:val="00B830F2"/>
    <w:rsid w:val="00C224CC"/>
    <w:rsid w:val="00C80DC9"/>
    <w:rsid w:val="00DC4436"/>
    <w:rsid w:val="00E12238"/>
    <w:rsid w:val="00E427CF"/>
    <w:rsid w:val="00E65789"/>
    <w:rsid w:val="00FC73D6"/>
    <w:rsid w:val="00FD55B4"/>
    <w:rsid w:val="00FF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12C3A"/>
    <w:pPr>
      <w:keepNext/>
      <w:spacing w:lineRule="auto" w:line="240" w:after="0"/>
      <w:outlineLvl w:val="0"/>
    </w:pPr>
    <w:rPr>
      <w:rFonts w:cs="Times New Roman" w:eastAsia="Arial Unicode MS" w:hAnsi="Times New Roman" w:ascii="Times New Roman"/>
      <w:sz w:val="28"/>
      <w:szCs w:val="24"/>
    </w:rPr>
  </w:style>
  <w:style w:styleId="Naslov3" w:type="paragraph">
    <w:name w:val="heading 3"/>
    <w:basedOn w:val="Normal"/>
    <w:next w:val="Normal"/>
    <w:link w:val="Naslov3Char"/>
    <w:qFormat/>
    <w:rsid w:val="00712C3A"/>
    <w:pPr>
      <w:keepNext/>
      <w:pBdr>
        <w:bottom w:space="1" w:sz="6" w:color="auto" w:val="single"/>
      </w:pBdr>
      <w:spacing w:lineRule="auto" w:line="240" w:after="0"/>
      <w:jc w:val="center"/>
      <w:outlineLvl w:val="2"/>
    </w:pPr>
    <w:rPr>
      <w:rFonts w:cs="Times New Roman" w:eastAsia="Arial Unicode MS" w:hAnsi="Times New Roman" w:ascii="Times New Roman"/>
      <w:b/>
      <w:bCs/>
      <w:sz w:val="20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712C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rsid w:val="00712C3A"/>
  </w:style>
  <w:style w:styleId="Podnoje" w:type="paragraph">
    <w:name w:val="footer"/>
    <w:basedOn w:val="Normal"/>
    <w:link w:val="PodnojeChar"/>
    <w:uiPriority w:val="99"/>
    <w:semiHidden/>
    <w:unhideWhenUsed/>
    <w:rsid w:val="00712C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712C3A"/>
  </w:style>
  <w:style w:customStyle="true" w:styleId="Naslov1Char" w:type="character">
    <w:name w:val="Naslov 1 Char"/>
    <w:basedOn w:val="Zadanifontodlomka"/>
    <w:link w:val="Naslov1"/>
    <w:rsid w:val="00712C3A"/>
    <w:rPr>
      <w:rFonts w:cs="Times New Roman" w:eastAsia="Arial Unicode MS" w:hAnsi="Times New Roman" w:ascii="Times New Roman"/>
      <w:sz w:val="28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712C3A"/>
    <w:rPr>
      <w:rFonts w:cs="Times New Roman" w:eastAsia="Arial Unicode MS" w:hAnsi="Times New Roman" w:asci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712C3A"/>
    <w:pPr>
      <w:spacing w:lineRule="auto" w:line="240" w:after="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NaslovChar" w:type="character">
    <w:name w:val="Naslov Char"/>
    <w:basedOn w:val="Zadanifontodlomka"/>
    <w:link w:val="Naslov"/>
    <w:rsid w:val="00712C3A"/>
    <w:rPr>
      <w:rFonts w:cs="Times New Roman" w:eastAsia="Times New Roman" w:hAnsi="Times New Roman" w:ascii="Times New Roman"/>
      <w:b/>
      <w:bCs/>
      <w:sz w:val="24"/>
      <w:szCs w:val="24"/>
    </w:rPr>
  </w:style>
  <w:style w:styleId="Reetkatablice" w:type="table">
    <w:name w:val="Table Grid"/>
    <w:basedOn w:val="Obinatablica"/>
    <w:uiPriority w:val="59"/>
    <w:rsid w:val="001C696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F67CD"/>
    <w:pPr>
      <w:spacing w:lineRule="auto" w:line="240" w:after="8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1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21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0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4D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12C3A"/>
    <w:pPr>
      <w:keepNext/>
      <w:spacing w:after="0" w:line="240" w:lineRule="auto"/>
      <w:outlineLvl w:val="0"/>
    </w:pPr>
    <w:rPr>
      <w:rFonts w:ascii="Times New Roman" w:cs="Times New Roman" w:eastAsia="Arial Unicode MS" w:hAnsi="Times New Roman"/>
      <w:sz w:val="28"/>
      <w:szCs w:val="24"/>
    </w:rPr>
  </w:style>
  <w:style w:styleId="Naslov3" w:type="paragraph">
    <w:name w:val="heading 3"/>
    <w:basedOn w:val="Normal"/>
    <w:next w:val="Normal"/>
    <w:link w:val="Naslov3Char"/>
    <w:qFormat/>
    <w:rsid w:val="00712C3A"/>
    <w:pPr>
      <w:keepNext/>
      <w:pBdr>
        <w:bottom w:color="auto" w:space="1" w:sz="6" w:val="single"/>
      </w:pBdr>
      <w:spacing w:after="0" w:line="240" w:lineRule="auto"/>
      <w:jc w:val="center"/>
      <w:outlineLvl w:val="2"/>
    </w:pPr>
    <w:rPr>
      <w:rFonts w:ascii="Times New Roman" w:cs="Times New Roman" w:eastAsia="Arial Unicode MS" w:hAnsi="Times New Roman"/>
      <w:b/>
      <w:bCs/>
      <w:sz w:val="2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712C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712C3A"/>
  </w:style>
  <w:style w:styleId="Podnoje" w:type="paragraph">
    <w:name w:val="footer"/>
    <w:basedOn w:val="Normal"/>
    <w:link w:val="PodnojeChar"/>
    <w:uiPriority w:val="99"/>
    <w:semiHidden/>
    <w:unhideWhenUsed/>
    <w:rsid w:val="00712C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712C3A"/>
  </w:style>
  <w:style w:customStyle="1" w:styleId="Naslov1Char" w:type="character">
    <w:name w:val="Naslov 1 Char"/>
    <w:basedOn w:val="Zadanifontodlomka"/>
    <w:link w:val="Naslov1"/>
    <w:rsid w:val="00712C3A"/>
    <w:rPr>
      <w:rFonts w:ascii="Times New Roman" w:cs="Times New Roman" w:eastAsia="Arial Unicode MS" w:hAnsi="Times New Roman"/>
      <w:sz w:val="28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712C3A"/>
    <w:rPr>
      <w:rFonts w:ascii="Times New Roman" w:cs="Times New Roman" w:eastAsia="Arial Unicode MS" w:hAns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712C3A"/>
    <w:pPr>
      <w:spacing w:after="0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NaslovChar" w:type="character">
    <w:name w:val="Naslov Char"/>
    <w:basedOn w:val="Zadanifontodlomka"/>
    <w:link w:val="Naslov"/>
    <w:rsid w:val="00712C3A"/>
    <w:rPr>
      <w:rFonts w:ascii="Times New Roman" w:cs="Times New Roman" w:eastAsia="Times New Roman" w:hAnsi="Times New Roman"/>
      <w:b/>
      <w:bCs/>
      <w:sz w:val="24"/>
      <w:szCs w:val="24"/>
    </w:rPr>
  </w:style>
  <w:style w:styleId="Reetkatablice" w:type="table">
    <w:name w:val="Table Grid"/>
    <w:basedOn w:val="Obinatablica"/>
    <w:uiPriority w:val="59"/>
    <w:rsid w:val="001C696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F67CD"/>
    <w:pPr>
      <w:spacing w:after="8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1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21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0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4D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2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76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72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4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982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26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64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619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2</properties:Pages>
  <properties:Words>293</properties:Words>
  <properties:Characters>1594</properties:Characters>
  <properties:Lines>101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2018-06-21T12:29:00Z</dcterms:created>
  <dc:creator>Matija</dc:creator>
  <cp:lastModifiedBy>Renata Klokočki</cp:lastModifiedBy>
  <cp:lastPrinted>2018-06-21T12:29:00Z</cp:lastPrinted>
  <dcterms:modified xmlns:xsi="http://www.w3.org/2001/XMLSchema-instance" xsi:type="dcterms:W3CDTF">2018-06-21T12:40:00Z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St-489/2018-9 / Podnesak - Podnesak (Pregled imovine i obveza dužnika-St-489-18.docx)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