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531b" w14:paraId="05a531b" w:rsidRDefault="00DC3D19" w:rsidP="00DC3D1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45B75" w:rsidP="00F45B75" w:rsidR="00F45B75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D13814">
        <w:rPr>
          <w:sz w:val="24"/>
          <w:szCs w:val="24"/>
        </w:rPr>
        <w:t>22</w:t>
      </w:r>
      <w:r w:rsidRPr="00D13814">
        <w:rPr>
          <w:sz w:val="24"/>
          <w:szCs w:val="24"/>
        </w:rPr>
        <w:t>.</w:t>
      </w:r>
      <w:r w:rsid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>veljače 201</w:t>
      </w:r>
      <w:r w:rsidR="00082888" w:rsidRPr="00D13814">
        <w:rPr>
          <w:sz w:val="24"/>
          <w:szCs w:val="24"/>
        </w:rPr>
        <w:t>8</w:t>
      </w:r>
      <w:r w:rsidRPr="00D13814">
        <w:rPr>
          <w:sz w:val="24"/>
          <w:szCs w:val="24"/>
        </w:rPr>
        <w:t>.</w:t>
      </w:r>
    </w:p>
    <w:p w:rsidRDefault="00F1433D" w:rsidR="00F1433D" w:rsidRPr="00D13814">
      <w:pPr>
        <w:jc w:val="both"/>
        <w:rPr>
          <w:sz w:val="40"/>
          <w:szCs w:val="40"/>
        </w:rPr>
      </w:pPr>
    </w:p>
    <w:p w:rsidRDefault="008606C6" w:rsidP="00FC5F35" w:rsidR="008606C6" w:rsidRPr="00D13814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 </w:t>
      </w:r>
      <w:r w:rsidR="00105B7C">
        <w:rPr>
          <w:sz w:val="24"/>
          <w:szCs w:val="24"/>
        </w:rPr>
        <w:t>LIBRA TEHNIČAR d.o.o.</w:t>
      </w:r>
      <w:r w:rsidR="00116F67">
        <w:rPr>
          <w:sz w:val="24"/>
          <w:szCs w:val="24"/>
        </w:rPr>
        <w:t xml:space="preserve">, </w:t>
      </w:r>
      <w:r w:rsidR="00AB3961">
        <w:rPr>
          <w:sz w:val="24"/>
          <w:szCs w:val="24"/>
        </w:rPr>
        <w:t>Zagreb</w:t>
      </w:r>
      <w:r w:rsidR="008E5DC1" w:rsidRPr="00D13814">
        <w:rPr>
          <w:sz w:val="24"/>
          <w:szCs w:val="24"/>
        </w:rPr>
        <w:t>,</w:t>
      </w:r>
      <w:r w:rsidR="00D13814">
        <w:rPr>
          <w:sz w:val="24"/>
          <w:szCs w:val="24"/>
        </w:rPr>
        <w:t xml:space="preserve"> </w:t>
      </w:r>
      <w:r w:rsidR="00AB3961">
        <w:rPr>
          <w:sz w:val="24"/>
          <w:szCs w:val="24"/>
        </w:rPr>
        <w:t>II. Pračanka 6/a</w:t>
      </w:r>
      <w:r w:rsidR="005965E9" w:rsidRPr="00D13814">
        <w:rPr>
          <w:sz w:val="24"/>
          <w:szCs w:val="24"/>
        </w:rPr>
        <w:t xml:space="preserve">, </w:t>
      </w:r>
      <w:r w:rsidR="008D64DC" w:rsidRPr="00D13814">
        <w:rPr>
          <w:sz w:val="24"/>
          <w:szCs w:val="24"/>
        </w:rPr>
        <w:t xml:space="preserve"> </w:t>
      </w:r>
      <w:r w:rsidR="00F45B75" w:rsidRPr="00D13814">
        <w:rPr>
          <w:sz w:val="24"/>
          <w:szCs w:val="24"/>
        </w:rPr>
        <w:t>OIB</w:t>
      </w:r>
      <w:r w:rsidR="008D64DC" w:rsidRPr="00D13814">
        <w:rPr>
          <w:sz w:val="24"/>
          <w:szCs w:val="24"/>
        </w:rPr>
        <w:t xml:space="preserve"> </w:t>
      </w:r>
      <w:r w:rsidR="00AB3961">
        <w:rPr>
          <w:sz w:val="24"/>
          <w:szCs w:val="24"/>
        </w:rPr>
        <w:t>34578772340</w:t>
      </w:r>
      <w:r w:rsidR="00B71610" w:rsidRPr="00D13814">
        <w:rPr>
          <w:sz w:val="24"/>
          <w:szCs w:val="24"/>
        </w:rPr>
        <w:t xml:space="preserve"> </w:t>
      </w:r>
      <w:r w:rsidR="00C7073A" w:rsidRPr="00D13814">
        <w:rPr>
          <w:sz w:val="24"/>
          <w:szCs w:val="24"/>
        </w:rPr>
        <w:t xml:space="preserve">u iznosu </w:t>
      </w:r>
      <w:r w:rsidR="00AB3961">
        <w:rPr>
          <w:sz w:val="24"/>
          <w:szCs w:val="24"/>
        </w:rPr>
        <w:t>113</w:t>
      </w:r>
      <w:r w:rsidR="00394B40" w:rsidRPr="00D13814">
        <w:rPr>
          <w:sz w:val="24"/>
          <w:szCs w:val="24"/>
        </w:rPr>
        <w:t>.</w:t>
      </w:r>
      <w:r w:rsidR="00AB3961">
        <w:rPr>
          <w:sz w:val="24"/>
          <w:szCs w:val="24"/>
        </w:rPr>
        <w:t>521</w:t>
      </w:r>
      <w:r w:rsidR="00431131" w:rsidRPr="00D13814">
        <w:rPr>
          <w:sz w:val="24"/>
          <w:szCs w:val="24"/>
        </w:rPr>
        <w:t>,</w:t>
      </w:r>
      <w:r w:rsidR="00AB3961">
        <w:rPr>
          <w:sz w:val="24"/>
          <w:szCs w:val="24"/>
        </w:rPr>
        <w:t>79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 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116F67">
        <w:rPr>
          <w:sz w:val="24"/>
          <w:szCs w:val="24"/>
        </w:rPr>
        <w:t>0</w:t>
      </w:r>
      <w:r w:rsidR="00831482">
        <w:rPr>
          <w:sz w:val="24"/>
          <w:szCs w:val="24"/>
        </w:rPr>
        <w:t>5</w:t>
      </w:r>
      <w:r w:rsidR="005D2856" w:rsidRPr="00C816B2">
        <w:rPr>
          <w:sz w:val="24"/>
          <w:szCs w:val="24"/>
        </w:rPr>
        <w:t xml:space="preserve">. </w:t>
      </w:r>
      <w:r w:rsidR="00373B14">
        <w:rPr>
          <w:sz w:val="24"/>
          <w:szCs w:val="24"/>
        </w:rPr>
        <w:t>siječnja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nepravovremen</w:t>
      </w:r>
      <w:r w:rsidR="000E14E3" w:rsidRPr="00D13814">
        <w:rPr>
          <w:sz w:val="24"/>
          <w:szCs w:val="24"/>
        </w:rPr>
        <w:t>a</w:t>
      </w:r>
      <w:r w:rsidR="0010501E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 w:rsidRPr="00D13814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431131" w:rsidRPr="00D13814">
        <w:rPr>
          <w:sz w:val="24"/>
          <w:szCs w:val="24"/>
        </w:rPr>
        <w:t>VIADUKT d.d. u stečaju, Zagreb, Kranjčevićeva 2, OIB 74794390096.</w:t>
      </w:r>
      <w:r w:rsidR="00C053E0" w:rsidRPr="00D13814">
        <w:rPr>
          <w:sz w:val="24"/>
          <w:szCs w:val="24"/>
        </w:rPr>
        <w:t xml:space="preserve">, </w:t>
      </w:r>
      <w:r w:rsidR="00D56E37" w:rsidRPr="00D13814">
        <w:rPr>
          <w:sz w:val="24"/>
          <w:szCs w:val="24"/>
        </w:rPr>
        <w:t xml:space="preserve">od </w:t>
      </w:r>
      <w:r w:rsidR="00BF5F8E" w:rsidRPr="00D13814">
        <w:rPr>
          <w:sz w:val="24"/>
          <w:szCs w:val="24"/>
        </w:rPr>
        <w:t>2</w:t>
      </w:r>
      <w:r w:rsidR="00DF5D0D" w:rsidRPr="00D13814">
        <w:rPr>
          <w:sz w:val="24"/>
          <w:szCs w:val="24"/>
        </w:rPr>
        <w:t xml:space="preserve">.listopada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F5F8E" w:rsidRPr="00D13814">
        <w:rPr>
          <w:sz w:val="24"/>
          <w:szCs w:val="24"/>
        </w:rPr>
        <w:t>2</w:t>
      </w:r>
      <w:r w:rsidR="00BE210E" w:rsidRPr="00D13814">
        <w:rPr>
          <w:sz w:val="24"/>
          <w:szCs w:val="24"/>
        </w:rPr>
        <w:t>.listopada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831482" w:rsidR="00831482" w:rsidRPr="0041048A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AB3961">
        <w:rPr>
          <w:sz w:val="24"/>
          <w:szCs w:val="24"/>
        </w:rPr>
        <w:t>LIBRA TEHNIČAR d.o.o., Zagreb</w:t>
      </w:r>
      <w:r w:rsidR="00AB3961" w:rsidRPr="00D13814">
        <w:rPr>
          <w:sz w:val="24"/>
          <w:szCs w:val="24"/>
        </w:rPr>
        <w:t>,</w:t>
      </w:r>
      <w:r w:rsidR="00AB3961">
        <w:rPr>
          <w:sz w:val="24"/>
          <w:szCs w:val="24"/>
        </w:rPr>
        <w:t xml:space="preserve"> II. Pračanka 6/a</w:t>
      </w:r>
      <w:r w:rsidR="00AB3961" w:rsidRPr="00D13814">
        <w:rPr>
          <w:sz w:val="24"/>
          <w:szCs w:val="24"/>
        </w:rPr>
        <w:t xml:space="preserve">,  OIB </w:t>
      </w:r>
      <w:r w:rsidR="00AB3961">
        <w:rPr>
          <w:sz w:val="24"/>
          <w:szCs w:val="24"/>
        </w:rPr>
        <w:t xml:space="preserve">34578772340 </w:t>
      </w:r>
      <w:r w:rsidR="00831482" w:rsidRPr="0041048A">
        <w:rPr>
          <w:sz w:val="24"/>
          <w:szCs w:val="24"/>
        </w:rPr>
        <w:t xml:space="preserve">podnio je stečajnom upravitelju preporučenom pošiljkom prijavu tražbine u iznosu </w:t>
      </w:r>
      <w:r w:rsidR="00831482">
        <w:rPr>
          <w:sz w:val="24"/>
          <w:szCs w:val="24"/>
        </w:rPr>
        <w:t>1</w:t>
      </w:r>
      <w:r w:rsidR="00AB3961">
        <w:rPr>
          <w:sz w:val="24"/>
          <w:szCs w:val="24"/>
        </w:rPr>
        <w:t>13</w:t>
      </w:r>
      <w:r w:rsidR="00831482" w:rsidRPr="0041048A">
        <w:rPr>
          <w:sz w:val="24"/>
          <w:szCs w:val="24"/>
        </w:rPr>
        <w:t>.</w:t>
      </w:r>
      <w:r w:rsidR="00AB3961">
        <w:rPr>
          <w:sz w:val="24"/>
          <w:szCs w:val="24"/>
        </w:rPr>
        <w:t>521</w:t>
      </w:r>
      <w:r w:rsidR="00831482" w:rsidRPr="0041048A">
        <w:rPr>
          <w:sz w:val="24"/>
          <w:szCs w:val="24"/>
        </w:rPr>
        <w:t>,</w:t>
      </w:r>
      <w:r w:rsidR="00AB3961">
        <w:rPr>
          <w:sz w:val="24"/>
          <w:szCs w:val="24"/>
        </w:rPr>
        <w:t>79</w:t>
      </w:r>
      <w:r w:rsidR="00831482" w:rsidRPr="0041048A">
        <w:rPr>
          <w:sz w:val="24"/>
          <w:szCs w:val="24"/>
        </w:rPr>
        <w:t xml:space="preserve"> kn dana </w:t>
      </w:r>
      <w:r w:rsidR="00831482">
        <w:rPr>
          <w:sz w:val="24"/>
          <w:szCs w:val="24"/>
        </w:rPr>
        <w:t>05</w:t>
      </w:r>
      <w:r w:rsidR="00831482" w:rsidRPr="0041048A">
        <w:rPr>
          <w:sz w:val="24"/>
          <w:szCs w:val="24"/>
        </w:rPr>
        <w:t xml:space="preserve">. </w:t>
      </w:r>
      <w:r w:rsidR="00831482">
        <w:rPr>
          <w:sz w:val="24"/>
          <w:szCs w:val="24"/>
        </w:rPr>
        <w:t>siječnja</w:t>
      </w:r>
      <w:r w:rsidR="00831482" w:rsidRPr="00C816B2">
        <w:rPr>
          <w:sz w:val="24"/>
          <w:szCs w:val="24"/>
        </w:rPr>
        <w:t xml:space="preserve"> 201</w:t>
      </w:r>
      <w:r w:rsidR="00831482">
        <w:rPr>
          <w:sz w:val="24"/>
          <w:szCs w:val="24"/>
        </w:rPr>
        <w:t>8</w:t>
      </w:r>
      <w:r w:rsidR="00831482" w:rsidRPr="0041048A">
        <w:rPr>
          <w:sz w:val="24"/>
          <w:szCs w:val="24"/>
        </w:rPr>
        <w:t>., a što je vidljivo iz otiska prijemnog žiga pošte 10</w:t>
      </w:r>
      <w:r w:rsidR="00AB3961">
        <w:rPr>
          <w:sz w:val="24"/>
          <w:szCs w:val="24"/>
        </w:rPr>
        <w:t>131</w:t>
      </w:r>
      <w:r w:rsidR="00831482" w:rsidRPr="0041048A">
        <w:rPr>
          <w:sz w:val="24"/>
          <w:szCs w:val="24"/>
        </w:rPr>
        <w:t xml:space="preserve"> </w:t>
      </w:r>
      <w:r w:rsidR="00AB3961">
        <w:rPr>
          <w:sz w:val="24"/>
          <w:szCs w:val="24"/>
        </w:rPr>
        <w:t>Zagreb</w:t>
      </w:r>
      <w:r w:rsidR="00831482" w:rsidRPr="0041048A">
        <w:rPr>
          <w:sz w:val="24"/>
          <w:szCs w:val="24"/>
        </w:rPr>
        <w:t>.</w:t>
      </w:r>
    </w:p>
    <w:p w:rsidRDefault="00116F67" w:rsidP="00416B7A" w:rsidR="00116F67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DC3D19" w:rsidP="00416B7A" w:rsidR="00DC3D19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DC3D19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000C77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000C77" w:rsidP="00000C77" w:rsidR="00000C77">
      <w:pPr>
        <w:ind w:firstLine="720" w:left="2880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otpravka, ovlašteni službenik:</w:t>
      </w:r>
    </w:p>
    <w:p w:rsidRDefault="00000C77" w:rsidP="00000C77" w:rsidR="00000C7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00C77" w:rsidP="00000C77" w:rsidR="00000C77">
      <w:pPr>
        <w:ind w:left="360"/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1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39E" w:rsidR="00C1339E">
      <w:r>
        <w:separator/>
      </w:r>
    </w:p>
  </w:endnote>
  <w:endnote w:id="0" w:type="continuationSeparator">
    <w:p w:rsidRDefault="00C1339E" w:rsidR="00C13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39E" w:rsidR="00C1339E">
      <w:r>
        <w:separator/>
      </w:r>
    </w:p>
  </w:footnote>
  <w:footnote w:id="0" w:type="continuationSeparator">
    <w:p w:rsidRDefault="00C1339E" w:rsidR="00C13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C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520D7F">
      <w:rPr>
        <w:sz w:val="24"/>
        <w:szCs w:val="24"/>
      </w:rPr>
      <w:t>1181</w:t>
    </w:r>
    <w:r>
      <w:rPr>
        <w:sz w:val="24"/>
        <w:szCs w:val="24"/>
      </w:rPr>
      <w:t>/1</w:t>
    </w:r>
    <w:r w:rsidR="00520D7F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0C77"/>
    <w:rsid w:val="00004C97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501E"/>
    <w:rsid w:val="00105B7C"/>
    <w:rsid w:val="0010754C"/>
    <w:rsid w:val="0011285F"/>
    <w:rsid w:val="00116F67"/>
    <w:rsid w:val="0014199A"/>
    <w:rsid w:val="00143114"/>
    <w:rsid w:val="00196D99"/>
    <w:rsid w:val="001C525A"/>
    <w:rsid w:val="001D135B"/>
    <w:rsid w:val="001E0E90"/>
    <w:rsid w:val="001F23A3"/>
    <w:rsid w:val="00233CBC"/>
    <w:rsid w:val="0026124C"/>
    <w:rsid w:val="00262EE1"/>
    <w:rsid w:val="00271527"/>
    <w:rsid w:val="0027724A"/>
    <w:rsid w:val="00286272"/>
    <w:rsid w:val="00287016"/>
    <w:rsid w:val="002F0C80"/>
    <w:rsid w:val="002F1C8B"/>
    <w:rsid w:val="002F3DB7"/>
    <w:rsid w:val="003039C3"/>
    <w:rsid w:val="00305406"/>
    <w:rsid w:val="0034006B"/>
    <w:rsid w:val="00344AC6"/>
    <w:rsid w:val="0035763F"/>
    <w:rsid w:val="00365967"/>
    <w:rsid w:val="0037066F"/>
    <w:rsid w:val="00373B14"/>
    <w:rsid w:val="00394B40"/>
    <w:rsid w:val="00407FCA"/>
    <w:rsid w:val="00416B7A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E300B"/>
    <w:rsid w:val="004F19D8"/>
    <w:rsid w:val="00520D7F"/>
    <w:rsid w:val="005576F8"/>
    <w:rsid w:val="005965E9"/>
    <w:rsid w:val="005A7DA8"/>
    <w:rsid w:val="005B5323"/>
    <w:rsid w:val="005B65EB"/>
    <w:rsid w:val="005C216D"/>
    <w:rsid w:val="005D2856"/>
    <w:rsid w:val="005D29AB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D7ACF"/>
    <w:rsid w:val="007F1219"/>
    <w:rsid w:val="0081363C"/>
    <w:rsid w:val="00821D09"/>
    <w:rsid w:val="00831482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3961"/>
    <w:rsid w:val="00AD35AC"/>
    <w:rsid w:val="00AD7243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A11E1"/>
    <w:rsid w:val="00BC6403"/>
    <w:rsid w:val="00BE210E"/>
    <w:rsid w:val="00BE76DF"/>
    <w:rsid w:val="00BF507B"/>
    <w:rsid w:val="00BF5F8E"/>
    <w:rsid w:val="00C03575"/>
    <w:rsid w:val="00C053E0"/>
    <w:rsid w:val="00C103A7"/>
    <w:rsid w:val="00C1339E"/>
    <w:rsid w:val="00C273F5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3D19"/>
    <w:rsid w:val="00DD0E1A"/>
    <w:rsid w:val="00DD5604"/>
    <w:rsid w:val="00DF18DD"/>
    <w:rsid w:val="00DF433C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00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C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000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C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40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A436C-AB6A-47BC-BB84-61674E42E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359</properties:Words>
  <properties:Characters>1916</properties:Characters>
  <properties:Lines>67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2018-02-21T13:32:00Z</dcterms:created>
  <dc:creator>Ante</dc:creator>
  <cp:lastModifiedBy>Valentina Delač</cp:lastModifiedBy>
  <cp:lastPrinted>2018-02-22T08:48:00Z</cp:lastPrinted>
  <dcterms:modified xmlns:xsi="http://www.w3.org/2001/XMLSchema-instance" xsi:type="dcterms:W3CDTF">2018-02-22T08:48:00Z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Libra Tehničar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