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5121" w14:paraId="ee85121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9342E5">
        <w:t>776/16-16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FD1F08" w:rsidP="005A2A88" w:rsidR="00FD1F08"/>
    <w:p w:rsidRDefault="00F82122" w:rsidP="005A2A88" w:rsidR="00F82122"/>
    <w:p w:rsidRDefault="00F82122" w:rsidP="005A2A88" w:rsidR="00F82122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9342E5" w:rsidR="009342E5">
      <w:pPr>
        <w:jc w:val="center"/>
        <w:rPr>
          <w:b/>
          <w:bCs/>
        </w:rPr>
      </w:pPr>
      <w:r>
        <w:tab/>
      </w:r>
    </w:p>
    <w:p w:rsidRDefault="009342E5" w:rsidP="009342E5" w:rsidR="009342E5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color w:val="000000"/>
        </w:rPr>
        <w:t>prijedloga vjerovnika RH Ministarstvo financija Porezna uprava Područni ured Slavonije i Baranje, Porezno mjesto Vukovar, koga zastupa Županijsko državno odvjetništvo u Vukovaru, za otvaranje stečajnog postupka nad dužnikom ALFA – AGRO j.d.o.o. za trgovinu i proizvodnju Vukovar, dr. Franje Tuđmana 8, MBS 030128037, OIB 29489156648</w:t>
      </w:r>
      <w:r>
        <w:rPr>
          <w:bCs/>
        </w:rPr>
        <w:t xml:space="preserve">, dana </w:t>
      </w:r>
      <w:r w:rsidR="00B30282">
        <w:rPr>
          <w:bCs/>
        </w:rPr>
        <w:t>13. srpnja</w:t>
      </w:r>
      <w:r>
        <w:rPr>
          <w:bCs/>
        </w:rPr>
        <w:t xml:space="preserve"> 2017.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B30282">
        <w:t xml:space="preserve"> </w:t>
      </w:r>
      <w:r w:rsidR="00B30282">
        <w:rPr>
          <w:color w:val="000000"/>
        </w:rPr>
        <w:t>ALFA – AGRO j.d.o.o. za trgovinu i proizvodnju Vukovar, dr. Franje Tuđmana 8, MBS 030128037, OIB 29489156648,</w:t>
      </w:r>
      <w:r>
        <w:t xml:space="preserve"> da u roku od 15 dana solidarno uplate na sudski depozit ovog suda broj HR31 2390 0011 3000 0020 0 s pozivom na broj HR05 272-</w:t>
      </w:r>
      <w:r w:rsidR="00B30282">
        <w:t>776</w:t>
      </w:r>
      <w:r w:rsidR="00DA348A">
        <w:t>-2016</w:t>
      </w:r>
      <w:r>
        <w:t xml:space="preserve"> kod Hrva</w:t>
      </w:r>
      <w:r w:rsidR="00EF7939">
        <w:t xml:space="preserve">tske poštanske banke iznos od </w:t>
      </w:r>
      <w:r w:rsidR="00B30282">
        <w:t>2</w:t>
      </w:r>
      <w:r w:rsidR="006B7E72">
        <w:t>0.000,00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FD1F08" w:rsidP="00B61CC7" w:rsidR="00FD1F08">
      <w:pPr>
        <w:jc w:val="both"/>
      </w:pPr>
    </w:p>
    <w:p w:rsidRDefault="00B30282" w:rsidP="00B30282" w:rsidR="00B30282">
      <w:pPr>
        <w:ind w:firstLine="720"/>
        <w:jc w:val="both"/>
        <w:rPr>
          <w:bCs/>
        </w:rPr>
      </w:pPr>
      <w:r>
        <w:t xml:space="preserve">Dana 19.01.2016. zaprimljen je na ovome sudu zahtjev  FINE Regionalni centar Osijek Podružnica Osijek, Klasa: 110-07/16-01/04 Ur. broj 04-06-15-1144 od 18.01.2016. godine, za provedbu skraćenog stečajnog postupka nad dužnikom </w:t>
      </w:r>
      <w:r>
        <w:rPr>
          <w:color w:val="000000"/>
        </w:rPr>
        <w:t>ALFA – AGRO j.d.o.o. za trgovinu i proizvodnju Vukovar, dr. Franje Tuđmana 8, MBS 030128037, OIB 29489156648</w:t>
      </w:r>
      <w:r>
        <w:rPr>
          <w:bCs/>
        </w:rPr>
        <w:t>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</w:p>
    <w:p w:rsidRDefault="00F82122" w:rsidP="00F82122" w:rsidR="00397F65">
      <w:pPr>
        <w:jc w:val="center"/>
      </w:pPr>
      <w:r>
        <w:t>2</w:t>
      </w:r>
    </w:p>
    <w:p w:rsidRDefault="00F82122" w:rsidP="00F82122" w:rsidR="00F82122">
      <w:pPr>
        <w:jc w:val="right"/>
      </w:pPr>
      <w:r>
        <w:t>13 St-776/16-16</w:t>
      </w:r>
    </w:p>
    <w:p w:rsidRDefault="00F82122" w:rsidP="00F82122" w:rsidR="00F82122">
      <w:pPr>
        <w:jc w:val="center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B61CC7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>
        <w:t>1</w:t>
      </w:r>
      <w:r w:rsidR="00B61CC7">
        <w:t>3. srpnja</w:t>
      </w:r>
      <w:r w:rsidR="006B7E72">
        <w:t xml:space="preserve"> </w:t>
      </w:r>
      <w:r w:rsidR="00BF312F">
        <w:t>2017.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B61CC7">
        <w:t>2</w:t>
      </w:r>
      <w:r w:rsidR="00ED63F9">
        <w:t>0.000,00</w:t>
      </w:r>
      <w:r w:rsidR="00865CEE">
        <w:t xml:space="preserve"> kn, </w:t>
      </w:r>
      <w:r w:rsidR="00B61CC7">
        <w:t>(trošak nagrade privremenog  stečajnog upravitelja, upravne sudske pristojbe, naknade banci za vođenje računa, trošak knjigovodstvenih usluga, trošak naknade FINI).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ED63F9">
        <w:t>1</w:t>
      </w:r>
      <w:r w:rsidR="001F3CBF">
        <w:t>3. srpanj</w:t>
      </w:r>
      <w:r w:rsidR="00BF312F">
        <w:t xml:space="preserve"> 2017.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1F3CBF" w:rsidP="00C46A36" w:rsidR="00C46A36">
      <w:pPr>
        <w:numPr>
          <w:ilvl w:val="0"/>
          <w:numId w:val="11"/>
        </w:numPr>
        <w:jc w:val="both"/>
      </w:pPr>
      <w:r>
        <w:t>Predlagatelj- RH MF po ŽDO Vukovar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r w:rsidR="001F3CBF">
        <w:t>Alfa-Agro j.d.o.o. Vukovar, dr. Franje tuđmana 8</w:t>
      </w:r>
    </w:p>
    <w:p w:rsidRDefault="00F82122" w:rsidP="00C46A36" w:rsidR="00C46A36">
      <w:pPr>
        <w:numPr>
          <w:ilvl w:val="0"/>
          <w:numId w:val="11"/>
        </w:numPr>
        <w:jc w:val="both"/>
      </w:pPr>
      <w:r>
        <w:t>zakonski zastup.dužnika Dejan Kovačević, Srbija, Novi Sad, Bulevar cara Lazara 54</w:t>
      </w:r>
    </w:p>
    <w:p w:rsidRDefault="00C46A36" w:rsidP="00F82122" w:rsidR="00067E11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F82122">
        <w:t>Filip Babić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F82122" w:rsidP="008301EE" w:rsidR="008301EE">
      <w:pPr>
        <w:numPr>
          <w:ilvl w:val="0"/>
          <w:numId w:val="11"/>
        </w:numPr>
        <w:jc w:val="both"/>
      </w:pPr>
      <w:r>
        <w:t>kal. 13/8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1F3CBF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342E5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0282"/>
    <w:rsid w:val="00B35E7C"/>
    <w:rsid w:val="00B37EA9"/>
    <w:rsid w:val="00B421BF"/>
    <w:rsid w:val="00B46D29"/>
    <w:rsid w:val="00B503A7"/>
    <w:rsid w:val="00B61CC7"/>
    <w:rsid w:val="00B74F73"/>
    <w:rsid w:val="00BC003A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64BC4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82122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0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0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0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0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0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0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0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0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0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0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09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534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ALFA-AGRO j.d.o.o. za trgovinu i proizvodnju</izvorni_sadrzaj>
    <derivirana_varijabla naziv="DomainObject.Predmet.ProtustrankaFormated_1">  ALFA-AGRO j.d.o.o. za trgovinu i proizvodnju</derivirana_varijabla>
  </DomainObject.Predmet.ProtustrankaFormated>
  <DomainObject.Predmet.ProtustrankaFormatedOIB>
    <izvorni_sadrzaj>  ALFA-AGRO j.d.o.o. za trgovinu i proizvodnju, OIB 29489156648</izvorni_sadrzaj>
    <derivirana_varijabla naziv="DomainObject.Predmet.ProtustrankaFormatedOIB_1">  ALFA-AGRO j.d.o.o. za trgovinu i proizvodnju, OIB 29489156648</derivirana_varijabla>
  </DomainObject.Predmet.ProtustrankaFormatedOIB>
  <DomainObject.Predmet.ProtustrankaFormatedWithAdress>
    <izvorni_sadrzaj> ALFA-AGRO j.d.o.o. za trgovinu i proizvodnju, Dr.Franje Tuđmana 8, 32000 Vukovar</izvorni_sadrzaj>
    <derivirana_varijabla naziv="DomainObject.Predmet.ProtustrankaFormatedWithAdress_1"> ALFA-AGRO j.d.o.o. za trgovinu i proizvodnju, Dr.Franje Tuđmana 8, 32000 Vukovar</derivirana_varijabla>
  </DomainObject.Predmet.ProtustrankaFormatedWithAdress>
  <DomainObject.Predmet.ProtustrankaFormatedWithAdressOIB>
    <izvorni_sadrzaj> ALFA-AGRO j.d.o.o. za trgovinu i proizvodnju, OIB 29489156648, Dr.Franje Tuđmana 8, 32000 Vukovar</izvorni_sadrzaj>
    <derivirana_varijabla naziv="DomainObject.Predmet.ProtustrankaFormatedWithAdressOIB_1"> ALFA-AGRO j.d.o.o. za trgovinu i proizvodnju, OIB 29489156648, Dr.Franje Tuđmana 8, 32000 Vukovar</derivirana_varijabla>
  </DomainObject.Predmet.ProtustrankaFormatedWithAdressOIB>
  <DomainObject.Predmet.ProtustrankaWithAdress>
    <izvorni_sadrzaj>ALFA-AGRO j.d.o.o. za trgovinu i proizvodnju Dr.Franje Tuđmana 8, 32000 Vukovar</izvorni_sadrzaj>
    <derivirana_varijabla naziv="DomainObject.Predmet.ProtustrankaWithAdress_1">ALFA-AGRO j.d.o.o. za trgovinu i proizvodnju Dr.Franje Tuđmana 8, 32000 Vukovar</derivirana_varijabla>
  </DomainObject.Predmet.ProtustrankaWithAdress>
  <DomainObject.Predmet.ProtustrankaWithAdressOIB>
    <izvorni_sadrzaj>ALFA-AGRO j.d.o.o. za trgovinu i proizvodnju, OIB 29489156648, Dr.Franje Tuđmana 8, 32000 Vukovar</izvorni_sadrzaj>
    <derivirana_varijabla naziv="DomainObject.Predmet.ProtustrankaWithAdressOIB_1">ALFA-AGRO j.d.o.o. za trgovinu i proizvodnju, OIB 29489156648, Dr.Franje Tuđmana 8, 32000 Vukovar</derivirana_varijabla>
  </DomainObject.Predmet.ProtustrankaWithAdressOIB>
  <DomainObject.Predmet.ProtustrankaNazivFormated>
    <izvorni_sadrzaj>ALFA-AGRO j.d.o.o. za trgovinu i proizvodnju</izvorni_sadrzaj>
    <derivirana_varijabla naziv="DomainObject.Predmet.ProtustrankaNazivFormated_1">ALFA-AGRO j.d.o.o. za trgovinu i proizvodnju</derivirana_varijabla>
  </DomainObject.Predmet.ProtustrankaNazivFormated>
  <DomainObject.Predmet.ProtustrankaNazivFormatedOIB>
    <izvorni_sadrzaj>ALFA-AGRO j.d.o.o. za trgovinu i proizvodnju, OIB 29489156648</izvorni_sadrzaj>
    <derivirana_varijabla naziv="DomainObject.Predmet.ProtustrankaNazivFormatedOIB_1">ALFA-AGRO j.d.o.o. za trgovinu i proizvodnju, OIB 29489156648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ALFA-AGRO j.d.o.o. za trgovinu i proizvodnju</item>
    </izvorni_sadrzaj>
    <derivirana_varijabla naziv="DomainObject.Predmet.ProtuStrankaListFormated_1">
      <item>ALFA-AGRO j.d.o.o. za trgovinu i proizvodnju</item>
    </derivirana_varijabla>
  </DomainObject.Predmet.ProtuStrankaListFormated>
  <DomainObject.Predmet.ProtuStrankaListFormatedOIB>
    <izvorni_sadrzaj>
      <item>ALFA-AGRO j.d.o.o. za trgovinu i proizvodnju, OIB 29489156648</item>
    </izvorni_sadrzaj>
    <derivirana_varijabla naziv="DomainObject.Predmet.ProtuStrankaListFormatedOIB_1">
      <item>ALFA-AGRO j.d.o.o. za trgovinu i proizvodnju, OIB 29489156648</item>
    </derivirana_varijabla>
  </DomainObject.Predmet.ProtuStrankaListFormatedOIB>
  <DomainObject.Predmet.ProtuStrankaListFormatedWithAdress>
    <izvorni_sadrzaj>
      <item>ALFA-AGRO j.d.o.o. za trgovinu i proizvodnju, Dr.Franje Tuđmana 8, 32000 Vukovar</item>
    </izvorni_sadrzaj>
    <derivirana_varijabla naziv="DomainObject.Predmet.ProtuStrankaListFormatedWithAdress_1">
      <item>ALFA-AGRO j.d.o.o. za trgovinu i proizvodnju, Dr.Franje Tuđmana 8, 32000 Vukovar</item>
    </derivirana_varijabla>
  </DomainObject.Predmet.ProtuStrankaListFormatedWithAdress>
  <DomainObject.Predmet.ProtuStrankaListFormatedWithAdressOIB>
    <izvorni_sadrzaj>
      <item>ALFA-AGRO j.d.o.o. za trgovinu i proizvodnju, OIB 29489156648, Dr.Franje Tuđmana 8, 32000 Vukovar</item>
    </izvorni_sadrzaj>
    <derivirana_varijabla naziv="DomainObject.Predmet.ProtuStrankaListFormatedWithAdressOIB_1">
      <item>ALFA-AGRO j.d.o.o. za trgovinu i proizvodnju, OIB 29489156648, Dr.Franje Tuđmana 8, 32000 Vukovar</item>
    </derivirana_varijabla>
  </DomainObject.Predmet.ProtuStrankaListFormatedWithAdressOIB>
  <DomainObject.Predmet.ProtuStrankaListNazivFormated>
    <izvorni_sadrzaj>
      <item>ALFA-AGRO j.d.o.o. za trgovinu i proizvodnju</item>
    </izvorni_sadrzaj>
    <derivirana_varijabla naziv="DomainObject.Predmet.ProtuStrankaListNazivFormated_1">
      <item>ALFA-AGRO j.d.o.o. za trgovinu i proizvodnju</item>
    </derivirana_varijabla>
  </DomainObject.Predmet.ProtuStrankaListNazivFormated>
  <DomainObject.Predmet.ProtuStrankaListNazivFormatedOIB>
    <izvorni_sadrzaj>
      <item>ALFA-AGRO j.d.o.o. za trgovinu i proizvodnju, OIB 29489156648</item>
    </izvorni_sadrzaj>
    <derivirana_varijabla naziv="DomainObject.Predmet.ProtuStrankaListNazivFormatedOIB_1">
      <item>ALFA-AGRO j.d.o.o. za trgovinu i proizvodnju, OIB 29489156648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ALFA-AGRO j.d.o.o. za trgovinu i proizvodnju</izvorni_sadrzaj>
    <derivirana_varijabla naziv="DomainObject.Predmet.ProtustrankaIDrugi_1">ALFA-AGRO j.d.o.o. za trgovinu i proizvodnju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ALFA-AGRO j.d.o.o. za trgovinu i proizvodnju, OIB 29489156648, Dr.Franje Tuđmana 8, 32000 Vukovar</izvorni_sadrzaj>
    <derivirana_varijabla naziv="DomainObject.Predmet.ProtustrankaIDrugiAdressOIB_1">ALFA-AGRO j.d.o.o. za trgovinu i proizvodnju, OIB 29489156648, Dr.Franje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ALFA-AGRO j.d.o.o. za trgovinu i proizvodnju</item>
      <item>RH MF POREZNA UPRAVA POREZNO MJESTO VUKOVAR</item>
    </izvorni_sadrzaj>
    <derivirana_varijabla naziv="DomainObject.Predmet.SudioniciListNaziv_1">
      <item>ALFA-AGRO j.d.o.o. za trgovinu i proizvodnju</item>
      <item>RH MF POREZNA UPRAVA POREZNO MJESTO VUKOVAR</item>
    </derivirana_varijabla>
  </DomainObject.Predmet.SudioniciListNaziv>
  <DomainObject.Predmet.SudioniciListAdressOIB>
    <izvorni_sadrzaj>
      <item>ALFA-AGRO j.d.o.o. za trgovinu i proizvodnju, OIB 29489156648, Dr.Franje Tuđmana 8,32000 Vukovar</item>
      <item>RH MF POREZNA UPRAVA POREZNO MJESTO VUKOVAR, OIB 18683136487</item>
    </izvorni_sadrzaj>
    <derivirana_varijabla naziv="DomainObject.Predmet.SudioniciListAdressOIB_1">
      <item>ALFA-AGRO j.d.o.o. za trgovinu i proizvodnju, OIB 29489156648, Dr.Franje Tuđmana 8,32000 Vukovar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29489156648</item>
      <item>, OIB 18683136487</item>
    </izvorni_sadrzaj>
    <derivirana_varijabla naziv="DomainObject.Predmet.SudioniciListNazivOIB_1">
      <item>, OIB 29489156648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2833</properties:Characters>
  <properties:Lines>93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2017-07-13T07:48:00Z</dcterms:created>
  <dc:creator>..</dc:creator>
  <cp:lastModifiedBy>Maja Kocijan</cp:lastModifiedBy>
  <cp:lastPrinted>2017-07-13T07:58:00Z</cp:lastPrinted>
  <dcterms:modified xmlns:xsi="http://www.w3.org/2001/XMLSchema-instance" xsi:type="dcterms:W3CDTF">2017-07-13T08:11:00Z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