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e7dc" w14:paraId="0b9e7d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A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1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19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1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1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19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19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1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1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ACCIAIO &amp; RAME d.o.o. NOVAKI MOTOVUNSKI</izvorni_sadrzaj>
    <derivirana_varijabla naziv="DomainObject.Predmet.ProtustrankaFormated_1">  ACCIAIO &amp; RAME d.o.o. NOVAKI MOTOVUNSKI</derivirana_varijabla>
  </DomainObject.Predmet.ProtustrankaFormated>
  <DomainObject.Predmet.ProtustrankaFormatedOIB>
    <izvorni_sadrzaj>  ACCIAIO &amp; RAME d.o.o. NOVAKI MOTOVUNSKI, OIB 06485836037</izvorni_sadrzaj>
    <derivirana_varijabla naziv="DomainObject.Predmet.ProtustrankaFormatedOIB_1">  ACCIAIO &amp; RAME d.o.o. NOVAKI MOTOVUNSKI, OIB 06485836037</derivirana_varijabla>
  </DomainObject.Predmet.ProtustrankaFormatedOIB>
  <DomainObject.Predmet.ProtustrankaFormatedWithAdress>
    <izvorni_sadrzaj> ACCIAIO &amp; RAME d.o.o. NOVAKI MOTOVUNSKI, Motovunski Novaki, Margaroti 98, 52424 Novaki Motovunski</izvorni_sadrzaj>
    <derivirana_varijabla naziv="DomainObject.Predmet.ProtustrankaFormatedWithAdress_1"> ACCIAIO &amp; RAME d.o.o. NOVAKI MOTOVUNSKI, Motovunski Novaki, Margaroti 98, 52424 Novaki Motovunski</derivirana_varijabla>
  </DomainObject.Predmet.ProtustrankaFormatedWithAdress>
  <DomainObject.Predmet.ProtustrankaFormatedWithAdressOIB>
    <izvorni_sadrzaj> ACCIAIO &amp; RAME d.o.o. NOVAKI MOTOVUNSKI, OIB 06485836037, Motovunski Novaki, Margaroti 98, 52424 Novaki Motovunski</izvorni_sadrzaj>
    <derivirana_varijabla naziv="DomainObject.Predmet.ProtustrankaFormatedWithAdressOIB_1"> ACCIAIO &amp; RAME d.o.o. NOVAKI MOTOVUNSKI, OIB 06485836037, Motovunski Novaki, Margaroti 98, 52424 Novaki Motovunski</derivirana_varijabla>
  </DomainObject.Predmet.ProtustrankaFormatedWithAdressOIB>
  <DomainObject.Predmet.ProtustrankaWithAdress>
    <izvorni_sadrzaj>ACCIAIO &amp; RAME d.o.o. NOVAKI MOTOVUNSKI Motovunski Novaki, Margaroti 98, 52424 Novaki Motovunski</izvorni_sadrzaj>
    <derivirana_varijabla naziv="DomainObject.Predmet.ProtustrankaWithAdress_1">ACCIAIO &amp; RAME d.o.o. NOVAKI MOTOVUNSKI Motovunski Novaki, Margaroti 98, 52424 Novaki Motovunski</derivirana_varijabla>
  </DomainObject.Predmet.ProtustrankaWithAdress>
  <DomainObject.Predmet.ProtustrankaWithAdressOIB>
    <izvorni_sadrzaj>ACCIAIO &amp; RAME d.o.o. NOVAKI MOTOVUNSKI, OIB 06485836037, Motovunski Novaki, Margaroti 98, 52424 Novaki Motovunski</izvorni_sadrzaj>
    <derivirana_varijabla naziv="DomainObject.Predmet.ProtustrankaWithAdressOIB_1">ACCIAIO &amp; RAME d.o.o. NOVAKI MOTOVUNSKI, OIB 06485836037, Motovunski Novaki, Margaroti 98, 52424 Novaki Motovunski</derivirana_varijabla>
  </DomainObject.Predmet.ProtustrankaWithAdressOIB>
  <DomainObject.Predmet.ProtustrankaNazivFormated>
    <izvorni_sadrzaj>ACCIAIO &amp; RAME d.o.o. NOVAKI MOTOVUNSKI</izvorni_sadrzaj>
    <derivirana_varijabla naziv="DomainObject.Predmet.ProtustrankaNazivFormated_1">ACCIAIO &amp; RAME d.o.o. NOVAKI MOTOVUNSKI</derivirana_varijabla>
  </DomainObject.Predmet.ProtustrankaNazivFormated>
  <DomainObject.Predmet.ProtustrankaNazivFormatedOIB>
    <izvorni_sadrzaj>ACCIAIO &amp; RAME d.o.o. NOVAKI MOTOVUNSKI, OIB 06485836037</izvorni_sadrzaj>
    <derivirana_varijabla naziv="DomainObject.Predmet.ProtustrankaNazivFormatedOIB_1">ACCIAIO &amp; RAME d.o.o. NOVAKI MOTOVUNSKI, OIB 06485836037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65301.24</izvorni_sadrzaj>
    <derivirana_varijabla naziv="DomainObject.Predmet.TrenutnaVrijednost_1">65301.24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ACCIAIO &amp; RAME d.o.o. NOVAKI MOTOVUNSKI</item>
    </izvorni_sadrzaj>
    <derivirana_varijabla naziv="DomainObject.Predmet.ProtuStrankaListFormated_1">
      <item>ACCIAIO &amp; RAME d.o.o. NOVAKI MOTOVUNSKI</item>
    </derivirana_varijabla>
  </DomainObject.Predmet.ProtuStrankaListFormated>
  <DomainObject.Predmet.ProtuStrankaListFormatedOIB>
    <izvorni_sadrzaj>
      <item>ACCIAIO &amp; RAME d.o.o. NOVAKI MOTOVUNSKI, OIB 06485836037</item>
    </izvorni_sadrzaj>
    <derivirana_varijabla naziv="DomainObject.Predmet.ProtuStrankaListFormatedOIB_1">
      <item>ACCIAIO &amp; RAME d.o.o. NOVAKI MOTOVUNSKI, OIB 06485836037</item>
    </derivirana_varijabla>
  </DomainObject.Predmet.ProtuStrankaListFormatedOIB>
  <DomainObject.Predmet.ProtuStrankaListFormatedWithAdress>
    <izvorni_sadrzaj>
      <item>ACCIAIO &amp; RAME d.o.o. NOVAKI MOTOVUNSKI, Motovunski Novaki, Margaroti 98, 52424 Novaki Motovunski</item>
    </izvorni_sadrzaj>
    <derivirana_varijabla naziv="DomainObject.Predmet.ProtuStrankaListFormatedWithAdress_1">
      <item>ACCIAIO &amp; RAME d.o.o. NOVAKI MOTOVUNSKI, Motovunski Novaki, Margaroti 98, 52424 Novaki Motovunski</item>
    </derivirana_varijabla>
  </DomainObject.Predmet.ProtuStrankaListFormatedWithAdress>
  <DomainObject.Predmet.ProtuStrankaListFormatedWithAdressOIB>
    <izvorni_sadrzaj>
      <item>ACCIAIO &amp; RAME d.o.o. NOVAKI MOTOVUNSKI, OIB 06485836037, Motovunski Novaki, Margaroti 98, 52424 Novaki Motovunski</item>
    </izvorni_sadrzaj>
    <derivirana_varijabla naziv="DomainObject.Predmet.ProtuStrankaListFormatedWithAdressOIB_1">
      <item>ACCIAIO &amp; RAME d.o.o. NOVAKI MOTOVUNSKI, OIB 06485836037, Motovunski Novaki, Margaroti 98, 52424 Novaki Motovunski</item>
    </derivirana_varijabla>
  </DomainObject.Predmet.ProtuStrankaListFormatedWithAdressOIB>
  <DomainObject.Predmet.ProtuStrankaListNazivFormated>
    <izvorni_sadrzaj>
      <item>ACCIAIO &amp; RAME d.o.o. NOVAKI MOTOVUNSKI</item>
    </izvorni_sadrzaj>
    <derivirana_varijabla naziv="DomainObject.Predmet.ProtuStrankaListNazivFormated_1">
      <item>ACCIAIO &amp; RAME d.o.o. NOVAKI MOTOVUNSKI</item>
    </derivirana_varijabla>
  </DomainObject.Predmet.ProtuStrankaListNazivFormated>
  <DomainObject.Predmet.ProtuStrankaListNazivFormatedOIB>
    <izvorni_sadrzaj>
      <item>ACCIAIO &amp; RAME d.o.o. NOVAKI MOTOVUNSKI, OIB 06485836037</item>
    </izvorni_sadrzaj>
    <derivirana_varijabla naziv="DomainObject.Predmet.ProtuStrankaListNazivFormatedOIB_1">
      <item>ACCIAIO &amp; RAME d.o.o. NOVAKI MOTOVUNSKI, OIB 06485836037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ACCIAIO &amp; RAME d.o.o. NOVAKI MOTOVUNSKI</izvorni_sadrzaj>
    <derivirana_varijabla naziv="DomainObject.Predmet.ProtustrankaIDrugi_1">ACCIAIO &amp; RAME d.o.o. NOVAKI MOTOVUNSKI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ACCIAIO &amp; RAME d.o.o. NOVAKI MOTOVUNSKI, OIB 06485836037, Motovunski Novaki, Margaroti 98, 52424 Novaki Motovunski</izvorni_sadrzaj>
    <derivirana_varijabla naziv="DomainObject.Predmet.ProtustrankaIDrugiAdressOIB_1">ACCIAIO &amp; RAME d.o.o. NOVAKI MOTOVUNSKI, OIB 06485836037, Motovunski Novaki, Margaroti 98, 52424 Novaki Motovunski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ACCIAIO &amp; RAME d.o.o. NOVAKI MOTOVUNSKI</item>
    </izvorni_sadrzaj>
    <derivirana_varijabla naziv="DomainObject.Predmet.SudioniciListNaziv_1">
      <item>FINANCIJSKA AGENCIJA, RC RIJEKA, PODRUŽNICA PULA, PULA</item>
      <item>ACCIAIO &amp; RAME d.o.o. NOVAKI MOTOVUNSKI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ACCIAIO &amp; RAME d.o.o. NOVAKI MOTOVUNSKI, OIB 06485836037, Motovunski Novaki, Margaroti 98,52424 Novaki Motovunski</item>
    </izvorni_sadrzaj>
    <derivirana_varijabla naziv="DomainObject.Predmet.SudioniciListAdressOIB_1">
      <item>FINANCIJSKA AGENCIJA, RC RIJEKA, PODRUŽNICA PULA, PULA, OIB 85821130368, Giardini 5,52100 Pula</item>
      <item>ACCIAIO &amp; RAME d.o.o. NOVAKI MOTOVUNSKI, OIB 06485836037, Motovunski Novaki, Margaroti 98,52424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06485836037</item>
    </izvorni_sadrzaj>
    <derivirana_varijabla naziv="DomainObject.Predmet.SudioniciListNazivOIB_1">
      <item>, OIB 85821130368</item>
      <item>, OIB 06485836037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