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0d36" w14:paraId="3fd0d36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31-ST-780/13</w:t>
      </w:r>
      <w:r w:rsidR="00736764">
        <w:rPr>
          <w:bCs/>
        </w:rPr>
        <w:t>-77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u stečajnom </w:t>
      </w:r>
      <w:r w:rsidR="005B2F9B">
        <w:t>postupku nad imovinom dužnika</w:t>
      </w:r>
      <w:r w:rsidRPr="00706145">
        <w:t xml:space="preserve"> </w:t>
      </w:r>
      <w:r w:rsidR="005B2F9B" w:rsidRPr="00056AE6">
        <w:t xml:space="preserve">Juraj Škrbec vl. </w:t>
      </w:r>
      <w:r w:rsidR="0020533C" w:rsidRPr="00056AE6">
        <w:t>OBRT ZA GRADITELJSTVO I UGOSTITELJSTVO</w:t>
      </w:r>
      <w:r w:rsidR="005B2F9B">
        <w:t xml:space="preserve"> </w:t>
      </w:r>
      <w:r w:rsidR="0020533C" w:rsidRPr="00056AE6">
        <w:t xml:space="preserve">– u stečaju iz Gornjeg Laduča, Jurišićeva 39 OIB: 27221377600  </w:t>
      </w:r>
      <w:r w:rsidR="00913498" w:rsidRPr="00706145">
        <w:t>dana</w:t>
      </w:r>
      <w:r w:rsidR="0020533C">
        <w:t xml:space="preserve"> </w:t>
      </w:r>
      <w:r w:rsidR="00736764">
        <w:t>6. srpnja 2016</w:t>
      </w:r>
      <w:r w:rsidR="0020533C">
        <w:t>.</w:t>
      </w:r>
      <w:r w:rsidR="0033424E" w:rsidRPr="00706145">
        <w:t xml:space="preserve"> </w:t>
      </w:r>
      <w:r w:rsidRPr="00706145">
        <w:t xml:space="preserve">godine </w:t>
      </w:r>
    </w:p>
    <w:p w:rsidRDefault="005B2F9B" w:rsidR="005B2F9B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</w:t>
      </w:r>
      <w:r w:rsidR="005B2F9B">
        <w:t>imovinom dužnika</w:t>
      </w:r>
      <w:r w:rsidRPr="00706145">
        <w:t xml:space="preserve"> </w:t>
      </w:r>
      <w:r w:rsidR="005B2F9B" w:rsidRPr="00056AE6">
        <w:t>Juraj Škrbec vl. OBRT ZA GRADITELJSTVO I UGOSTITELJSTVO</w:t>
      </w:r>
      <w:r w:rsidR="005B2F9B">
        <w:t xml:space="preserve"> </w:t>
      </w:r>
      <w:r w:rsidR="005B2F9B" w:rsidRPr="00056AE6">
        <w:t xml:space="preserve">– u stečaju iz Gornjeg Laduča, Jurišićeva 39 OIB: 27221377600  </w:t>
      </w:r>
      <w:r w:rsidRPr="00706145">
        <w:t xml:space="preserve">za </w:t>
      </w:r>
      <w:r w:rsidR="006D70A4" w:rsidRPr="00706145">
        <w:t>dan</w:t>
      </w:r>
    </w:p>
    <w:p w:rsidRDefault="003F6DAF" w:rsidP="0020533C" w:rsidR="0020533C" w:rsidRPr="00706145">
      <w:pPr>
        <w:jc w:val="center"/>
      </w:pPr>
      <w:r>
        <w:t xml:space="preserve">26. rujna 2016. </w:t>
      </w:r>
      <w:r w:rsidR="00097609">
        <w:t xml:space="preserve"> u 10</w:t>
      </w:r>
      <w:r>
        <w:t>,0</w:t>
      </w:r>
      <w:r w:rsidR="0020533C">
        <w:t xml:space="preserve">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Donošenje odluke o </w:t>
      </w:r>
      <w:r w:rsidR="00B5302D">
        <w:t>daljnjim uvjetima</w:t>
      </w:r>
      <w:r w:rsidR="00617DD8">
        <w:t xml:space="preserve"> prodaje nekretnina u vlasništvu stečajnog dužnika </w:t>
      </w:r>
    </w:p>
    <w:p w:rsidRDefault="0033424E" w:rsidR="006D70A4" w:rsidRPr="00706145">
      <w:r w:rsidRPr="00706145">
        <w:tab/>
      </w:r>
      <w:r w:rsidRPr="00706145">
        <w:tab/>
        <w:t xml:space="preserve">2. </w:t>
      </w:r>
      <w:r w:rsidR="00F96E8D" w:rsidRPr="00706145">
        <w:t>Razno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3F6DAF">
        <w:t>6. srpnja 2016.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SUDAC </w:t>
      </w:r>
    </w:p>
    <w:p w:rsidRDefault="00EF4FB9" w:rsidR="002B440A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C1435E">
        <w:t>,v.r.</w:t>
      </w:r>
    </w:p>
    <w:p w:rsidRDefault="00C1435E" w:rsidR="00C1435E"/>
    <w:p w:rsidRDefault="00C1435E" w:rsidR="00C143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1435E" w:rsidP="00C1435E" w:rsidR="00C1435E">
      <w:pPr>
        <w:ind w:firstLine="708" w:left="5664"/>
      </w:pPr>
      <w:r>
        <w:t>Vinka Mihalinčić</w:t>
      </w:r>
    </w:p>
    <w:p w:rsidRDefault="00C1435E" w:rsidR="00C1435E" w:rsidRPr="00706145"/>
    <w:p w:rsidRDefault="007414D8" w:rsidR="007414D8" w:rsidRPr="00706145"/>
    <w:p w:rsidRDefault="005B2F9B" w:rsidP="005B2F9B" w:rsidR="005B2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20533C"/>
    <w:rsid w:val="002B440A"/>
    <w:rsid w:val="0033424E"/>
    <w:rsid w:val="003F6DAF"/>
    <w:rsid w:val="005B2F9B"/>
    <w:rsid w:val="00617DD8"/>
    <w:rsid w:val="006D70A4"/>
    <w:rsid w:val="00706145"/>
    <w:rsid w:val="00736764"/>
    <w:rsid w:val="007414D8"/>
    <w:rsid w:val="007D59FB"/>
    <w:rsid w:val="00913498"/>
    <w:rsid w:val="00A76F89"/>
    <w:rsid w:val="00B5302D"/>
    <w:rsid w:val="00C1435E"/>
    <w:rsid w:val="00C25276"/>
    <w:rsid w:val="00E07DD3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178</properties:Words>
  <properties:Characters>887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2016-07-06T09:08:00Z</dcterms:created>
  <dc:creator>Nada Kraljić</dc:creator>
  <cp:lastModifiedBy>Vinka Mihalinčić</cp:lastModifiedBy>
  <cp:lastPrinted>2016-07-06T09:10:00Z</cp:lastPrinted>
  <dcterms:modified xmlns:xsi="http://www.w3.org/2001/XMLSchema-instance" xsi:type="dcterms:W3CDTF">2016-07-06T09:13:00Z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