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5b83" w14:paraId="5aa5b8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C10975">
        <w:rPr>
          <w:lang w:val="hr-HR"/>
        </w:rPr>
        <w:t>A &amp; P CORPORATION, d.o.o., Omiš, Vukovarska 2b, OIB: 39699777691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202F0">
        <w:rPr>
          <w:lang w:val="hr-HR"/>
        </w:rPr>
        <w:t>13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10975">
        <w:rPr>
          <w:lang w:val="hr-HR"/>
        </w:rPr>
        <w:t>A &amp; P CORPORATION, d.o.o., Omiš, Vukovarska 2b, OIB: 39699777691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5202F0">
        <w:rPr>
          <w:color w:themeColor="text1" w:val="000000"/>
          <w:lang w:val="hr-HR"/>
        </w:rPr>
        <w:t>13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664765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5202F0">
        <w:rPr>
          <w:color w:themeColor="text1" w:val="000000"/>
          <w:lang w:val="hr-HR"/>
        </w:rPr>
        <w:t>3</w:t>
      </w:r>
      <w:r w:rsidR="00C10975">
        <w:rPr>
          <w:color w:themeColor="text1" w:val="000000"/>
          <w:lang w:val="hr-HR"/>
        </w:rPr>
        <w:t>5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5321AE">
        <w:t>Vencel</w:t>
      </w:r>
      <w:proofErr w:type="spellEnd"/>
      <w:r w:rsidR="005321AE">
        <w:t xml:space="preserve"> </w:t>
      </w:r>
      <w:proofErr w:type="spellStart"/>
      <w:r w:rsidR="005321AE">
        <w:t>Čuljak</w:t>
      </w:r>
      <w:proofErr w:type="spellEnd"/>
      <w:r w:rsidR="005321AE">
        <w:t xml:space="preserve">, Osijek, </w:t>
      </w:r>
      <w:proofErr w:type="spellStart"/>
      <w:r w:rsidR="005321AE">
        <w:t>Plješevička</w:t>
      </w:r>
      <w:proofErr w:type="spellEnd"/>
      <w:r w:rsidR="005321AE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10975">
        <w:rPr>
          <w:lang w:val="hr-HR"/>
        </w:rPr>
        <w:t>A &amp; P CORPORATION, d.o.o., Omiš, Vukovarska 2b, OIB: 39699777691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E5CD2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CE5CD2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CE5CD2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10975">
        <w:rPr>
          <w:lang w:val="hr-HR"/>
        </w:rPr>
        <w:t>A &amp; P CORPORATION, d.o.o., Omiš, Vukovarska 2b, OIB: 39699777691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10975">
        <w:rPr>
          <w:lang w:val="hr-HR"/>
        </w:rPr>
        <w:t>2459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10975">
        <w:rPr>
          <w:lang w:val="hr-HR"/>
        </w:rPr>
        <w:t>914.516,62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C10975">
        <w:rPr>
          <w:lang w:val="hr-HR"/>
        </w:rPr>
        <w:t>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5202F0">
        <w:rPr>
          <w:lang w:val="hr-HR"/>
        </w:rPr>
        <w:t>13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10975">
      <w:rPr>
        <w:lang w:val="hr-HR"/>
      </w:rPr>
      <w:t>848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10975">
      <w:rPr>
        <w:lang w:val="hr-HR"/>
      </w:rPr>
      <w:t>848</w:t>
    </w:r>
    <w:r w:rsidRPr="002E1801">
      <w:rPr>
        <w:lang w:val="hr-HR"/>
      </w:rPr>
      <w:t>/201</w:t>
    </w:r>
    <w:r w:rsidR="00993284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321AE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76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3284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10975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5CD2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54447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St-848/2015</izvorni_sadrzaj>
    <derivirana_varijabla naziv="DomainObject.Predmet.OznakaBroj_1">St-848/2015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&amp; P CORPORATION, društvo s ograničenom odgovornošću za elektroinstalacije, graditeljstvo, trgovinu, ugostiteljstvo i prije</izvorni_sadrzaj>
    <derivirana_varijabla naziv="DomainObject.Predmet.ProtustrankaFormated_1">  A &amp; P CORPORATION, društvo s ograničenom odgovornošću za elektroinstalacije, graditeljstvo, trgovinu, ugostiteljstvo i prije</derivirana_varijabla>
  </DomainObject.Predmet.ProtustrankaFormated>
  <DomainObject.Predmet.ProtustrankaFormatedOIB>
    <izvorni_sadrzaj>  A &amp; P CORPORATION, društvo s ograničenom odgovornošću za elektroinstalacije, graditeljstvo, trgovinu, ugostiteljstvo i prije, OIB 39699777691</izvorni_sadrzaj>
    <derivirana_varijabla naziv="DomainObject.Predmet.ProtustrankaFormatedOIB_1">  A &amp; P CORPORATION, društvo s ograničenom odgovornošću za elektroinstalacije, graditeljstvo, trgovinu, ugostiteljstvo i prije, OIB 39699777691</derivirana_varijabla>
  </DomainObject.Predmet.ProtustrankaFormatedOIB>
  <DomainObject.Predmet.ProtustrankaFormatedWithAdress>
    <izvorni_sadrzaj> A &amp; P CORPORATION, društvo s ograničenom odgovornošću za elektroinstalacije, graditeljstvo, trgovinu, ugostiteljstvo i prije, Vukovarska 2b, 21310 Omiš</izvorni_sadrzaj>
    <derivirana_varijabla naziv="DomainObject.Predmet.ProtustrankaFormatedWithAdress_1"> A &amp; P CORPORATION, društvo s ograničenom odgovornošću za elektroinstalacije, graditeljstvo, trgovinu, ugostiteljstvo i prije, Vukovarska 2b, 21310 Omiš</derivirana_varijabla>
  </DomainObject.Predmet.ProtustrankaFormatedWithAdress>
  <DomainObject.Predmet.ProtustrankaFormatedWithAdressOIB>
    <izvorni_sadrzaj> A &amp; P CORPORATION, društvo s ograničenom odgovornošću za elektroinstalacije, graditeljstvo, trgovinu, ugostiteljstvo i prije, OIB 39699777691, Vukovarska 2b, 21310 Omiš</izvorni_sadrzaj>
    <derivirana_varijabla naziv="DomainObject.Predmet.ProtustrankaFormatedWithAdressOIB_1"> A &amp; P CORPORATION, društvo s ograničenom odgovornošću za elektroinstalacije, graditeljstvo, trgovinu, ugostiteljstvo i prije, OIB 39699777691, Vukovarska 2b, 21310 Omiš</derivirana_varijabla>
  </DomainObject.Predmet.ProtustrankaFormatedWithAdressOIB>
  <DomainObject.Predmet.ProtustrankaWithAdress>
    <izvorni_sadrzaj>A &amp; P CORPORATION, društvo s ograničenom odgovornošću za elektroinstalacije, graditeljstvo, trgovinu, ugostiteljstvo i prije Vukovarska 2b, 21310 Omiš</izvorni_sadrzaj>
    <derivirana_varijabla naziv="DomainObject.Predmet.ProtustrankaWithAdress_1">A &amp; P CORPORATION, društvo s ograničenom odgovornošću za elektroinstalacije, graditeljstvo, trgovinu, ugostiteljstvo i prije Vukovarska 2b, 21310 Omiš</derivirana_varijabla>
  </DomainObject.Predmet.ProtustrankaWithAdress>
  <DomainObject.Predmet.ProtustrankaWithAdressOIB>
    <izvorni_sadrzaj>A &amp; P CORPORATION, društvo s ograničenom odgovornošću za elektroinstalacije, graditeljstvo, trgovinu, ugostiteljstvo i prije, OIB 39699777691, Vukovarska 2b, 21310 Omiš</izvorni_sadrzaj>
    <derivirana_varijabla naziv="DomainObject.Predmet.ProtustrankaWithAdressOIB_1">A &amp; P CORPORATION, društvo s ograničenom odgovornošću za elektroinstalacije, graditeljstvo, trgovinu, ugostiteljstvo i prije, OIB 39699777691, Vukovarska 2b, 21310 Omiš</derivirana_varijabla>
  </DomainObject.Predmet.ProtustrankaWithAdressOIB>
  <DomainObject.Predmet.ProtustrankaNazivFormated>
    <izvorni_sadrzaj>A &amp; P CORPORATION, društvo s ograničenom odgovornošću za elektroinstalacije, graditeljstvo, trgovinu, ugostiteljstvo i prije</izvorni_sadrzaj>
    <derivirana_varijabla naziv="DomainObject.Predmet.ProtustrankaNazivFormated_1">A &amp; P CORPORATION, društvo s ograničenom odgovornošću za elektroinstalacije, graditeljstvo, trgovinu, ugostiteljstvo i prije</derivirana_varijabla>
  </DomainObject.Predmet.ProtustrankaNazivFormated>
  <DomainObject.Predmet.ProtustrankaNazivFormatedOIB>
    <izvorni_sadrzaj>A &amp; P CORPORATION, društvo s ograničenom odgovornošću za elektroinstalacije, graditeljstvo, trgovinu, ugostiteljstvo i prije, OIB 39699777691</izvorni_sadrzaj>
    <derivirana_varijabla naziv="DomainObject.Predmet.ProtustrankaNazivFormatedOIB_1">A &amp; P CORPORATION, društvo s ograničenom odgovornošću za elektroinstalacije, graditeljstvo, trgovinu, ugostiteljstvo i prije, OIB 39699777691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914516.62</izvorni_sadrzaj>
    <derivirana_varijabla naziv="DomainObject.Predmet.TrenutnaVrijednost_1">914516.62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 &amp; P CORPORATION, društvo s ograničenom odgovornošću za elektroinstalacije, graditeljstvo, trgovinu, ugostiteljstvo i prije</item>
    </izvorni_sadrzaj>
    <derivirana_varijabla naziv="DomainObject.Predmet.ProtuStrankaListFormated_1">
      <item>A &amp; P CORPORATION, društvo s ograničenom odgovornošću za elektroinstalacije, graditeljstvo, trgovinu, ugostiteljstvo i prije</item>
    </derivirana_varijabla>
  </DomainObject.Predmet.ProtuStrankaListFormated>
  <DomainObject.Predmet.ProtuStrankaListFormatedOIB>
    <izvorni_sadrzaj>
      <item>A &amp; P CORPORATION, društvo s ograničenom odgovornošću za elektroinstalacije, graditeljstvo, trgovinu, ugostiteljstvo i prije, OIB 39699777691</item>
    </izvorni_sadrzaj>
    <derivirana_varijabla naziv="DomainObject.Predmet.ProtuStrankaListFormatedOIB_1">
      <item>A &amp; P CORPORATION, društvo s ograničenom odgovornošću za elektroinstalacije, graditeljstvo, trgovinu, ugostiteljstvo i prije, OIB 39699777691</item>
    </derivirana_varijabla>
  </DomainObject.Predmet.ProtuStrankaListFormatedOIB>
  <DomainObject.Predmet.ProtuStrankaListFormatedWithAdress>
    <izvorni_sadrzaj>
      <item>A &amp; P CORPORATION, društvo s ograničenom odgovornošću za elektroinstalacije, graditeljstvo, trgovinu, ugostiteljstvo i prije, Vukovarska 2b, 21310 Omiš</item>
    </izvorni_sadrzaj>
    <derivirana_varijabla naziv="DomainObject.Predmet.ProtuStrankaListFormatedWithAdress_1">
      <item>A &amp; P CORPORATION, društvo s ograničenom odgovornošću za elektroinstalacije, graditeljstvo, trgovinu, ugostiteljstvo i prije, Vukovarska 2b, 21310 Omiš</item>
    </derivirana_varijabla>
  </DomainObject.Predmet.ProtuStrankaListFormatedWithAdress>
  <DomainObject.Predmet.ProtuStrankaListFormatedWithAdressOIB>
    <izvorni_sadrzaj>
      <item>A &amp; P CORPORATION, društvo s ograničenom odgovornošću za elektroinstalacije, graditeljstvo, trgovinu, ugostiteljstvo i prije, OIB 39699777691, Vukovarska 2b, 21310 Omiš</item>
    </izvorni_sadrzaj>
    <derivirana_varijabla naziv="DomainObject.Predmet.ProtuStrankaListFormatedWithAdressOIB_1">
      <item>A &amp; P CORPORATION, društvo s ograničenom odgovornošću za elektroinstalacije, graditeljstvo, trgovinu, ugostiteljstvo i prije, OIB 39699777691, Vukovarska 2b, 21310 Omiš</item>
    </derivirana_varijabla>
  </DomainObject.Predmet.ProtuStrankaListFormatedWithAdressOIB>
  <DomainObject.Predmet.ProtuStrankaListNazivFormated>
    <izvorni_sadrzaj>
      <item>A &amp; P CORPORATION, društvo s ograničenom odgovornošću za elektroinstalacije, graditeljstvo, trgovinu, ugostiteljstvo i prije</item>
    </izvorni_sadrzaj>
    <derivirana_varijabla naziv="DomainObject.Predmet.ProtuStrankaListNazivFormated_1">
      <item>A &amp; P CORPORATION, društvo s ograničenom odgovornošću za elektroinstalacije, graditeljstvo, trgovinu, ugostiteljstvo i prije</item>
    </derivirana_varijabla>
  </DomainObject.Predmet.ProtuStrankaListNazivFormated>
  <DomainObject.Predmet.ProtuStrankaListNazivFormatedOIB>
    <izvorni_sadrzaj>
      <item>A &amp; P CORPORATION, društvo s ograničenom odgovornošću za elektroinstalacije, graditeljstvo, trgovinu, ugostiteljstvo i prije, OIB 39699777691</item>
    </izvorni_sadrzaj>
    <derivirana_varijabla naziv="DomainObject.Predmet.ProtuStrankaListNazivFormatedOIB_1">
      <item>A &amp; P CORPORATION, društvo s ograničenom odgovornošću za elektroinstalacije, graditeljstvo, trgovinu, ugostiteljstvo i prije, OIB 39699777691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 &amp; P CORPORATION, društvo s ograničenom odgovornošću za elektroinstalacije, graditeljstvo, trgovinu, ugostiteljstvo i prije</izvorni_sadrzaj>
    <derivirana_varijabla naziv="DomainObject.Predmet.ProtustrankaIDrugi_1">A &amp; P CORPORATION, društvo s ograničenom odgovornošću za elektroinstalacije, graditeljstvo, trgovinu, ugostiteljstvo i prije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 &amp; P CORPORATION, društvo s ograničenom odgovornošću za elektroinstalacije, graditeljstvo, trgovinu, ugostiteljstvo i prije, OIB 39699777691, Vukovarska 2b, 21310 Omiš</izvorni_sadrzaj>
    <derivirana_varijabla naziv="DomainObject.Predmet.ProtustrankaIDrugiAdressOIB_1">A &amp; P CORPORATION, društvo s ograničenom odgovornošću za elektroinstalacije, graditeljstvo, trgovinu, ugostiteljstvo i prije, OIB 39699777691, Vukovarska 2b,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&amp; P CORPORATION, društvo s ograničenom odgovornošću za elektroinstalacije, graditeljstvo, trgovinu, ugostiteljstvo i prije</item>
      <item>FINANCIJSKA AGENCIJA, RC SPLIT</item>
    </izvorni_sadrzaj>
    <derivirana_varijabla naziv="DomainObject.Predmet.SudioniciListNaziv_1">
      <item>A &amp; P CORPORATION, društvo s ograničenom odgovornošću za elektroinstalacije, graditeljstvo, trgovinu, ugostiteljstvo i prije</item>
      <item>FINANCIJSKA AGENCIJA, RC SPLIT</item>
    </derivirana_varijabla>
  </DomainObject.Predmet.SudioniciListNaziv>
  <DomainObject.Predmet.SudioniciListAdressOIB>
    <izvorni_sadrzaj>
      <item>A &amp; P CORPORATION, društvo s ograničenom odgovornošću za elektroinstalacije, graditeljstvo, trgovinu, ugostiteljstvo i prije, OIB 39699777691, Vukovarska 2b,21310 Omiš</item>
      <item>FINANCIJSKA AGENCIJA, RC SPLIT, OIB 85821130368, Mažuranićevo šetalište 24 b,21000 Split</item>
    </izvorni_sadrzaj>
    <derivirana_varijabla naziv="DomainObject.Predmet.SudioniciListAdressOIB_1">
      <item>A &amp; P CORPORATION, društvo s ograničenom odgovornošću za elektroinstalacije, graditeljstvo, trgovinu, ugostiteljstvo i prije, OIB 39699777691, Vukovarska 2b,21310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39699777691</item>
      <item>, OIB 85821130368</item>
    </izvorni_sadrzaj>
    <derivirana_varijabla naziv="DomainObject.Predmet.SudioniciListNazivOIB_1">
      <item>, OIB 39699777691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A62D7-4562-48E5-BF8D-7FC5A8208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4179</properties:Characters>
  <properties:Lines>85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2016-05-13T07:21:00Z</cp:lastPrinted>
  <dcterms:modified xmlns:xsi="http://www.w3.org/2001/XMLSchema-instance" xsi:type="dcterms:W3CDTF">2016-05-13T07:38:00Z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