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2a4c" w14:paraId="6632a4c"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957C6D">
        <w:t>154</w:t>
      </w:r>
      <w:r w:rsidR="00B35CCB">
        <w:t>/</w:t>
      </w:r>
      <w:r w:rsidR="00CC00F1">
        <w:t>1</w:t>
      </w:r>
      <w:r w:rsidR="00957C6D">
        <w:t>8</w:t>
      </w:r>
      <w:r w:rsidR="00CC00F1">
        <w:t>-</w:t>
      </w:r>
      <w:r w:rsidR="00957C6D">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957C6D">
        <w:t xml:space="preserve">INSPIRATOUR YACHTING </w:t>
      </w:r>
      <w:r w:rsidR="00957C6D" w:rsidRPr="005D3532">
        <w:t xml:space="preserve">d.o.o., </w:t>
      </w:r>
      <w:r w:rsidR="00957C6D">
        <w:t>Obrovac</w:t>
      </w:r>
      <w:r w:rsidR="00957C6D" w:rsidRPr="005D3532">
        <w:t xml:space="preserve">, </w:t>
      </w:r>
      <w:r w:rsidR="00957C6D">
        <w:t xml:space="preserve">Petra Zoranića </w:t>
      </w:r>
      <w:proofErr w:type="spellStart"/>
      <w:r w:rsidR="00957C6D">
        <w:t>bb</w:t>
      </w:r>
      <w:proofErr w:type="spellEnd"/>
      <w:r w:rsidR="00957C6D" w:rsidRPr="005D3532">
        <w:t xml:space="preserve">, OIB: </w:t>
      </w:r>
      <w:r w:rsidR="00957C6D">
        <w:t>94890564789</w:t>
      </w:r>
      <w:r w:rsidR="00F81A36" w:rsidRPr="001C5505">
        <w:t xml:space="preserve">,  </w:t>
      </w:r>
      <w:r w:rsidR="003A0A6A" w:rsidRPr="001C5505">
        <w:t xml:space="preserve">dana </w:t>
      </w:r>
      <w:r w:rsidR="00223521">
        <w:t>18</w:t>
      </w:r>
      <w:r w:rsidR="00E03AB9">
        <w:t xml:space="preserve">. </w:t>
      </w:r>
      <w:r w:rsidR="00CD27D1">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957C6D">
        <w:t xml:space="preserve">INSPIRATOUR YACHTING </w:t>
      </w:r>
      <w:r w:rsidR="00957C6D" w:rsidRPr="005D3532">
        <w:t xml:space="preserve">d.o.o., </w:t>
      </w:r>
      <w:r w:rsidR="00957C6D">
        <w:t>Obrovac</w:t>
      </w:r>
      <w:r w:rsidR="00957C6D" w:rsidRPr="005D3532">
        <w:t xml:space="preserve">, </w:t>
      </w:r>
      <w:r w:rsidR="00957C6D">
        <w:t xml:space="preserve">Petra Zoranića </w:t>
      </w:r>
      <w:proofErr w:type="spellStart"/>
      <w:r w:rsidR="00957C6D">
        <w:t>bb</w:t>
      </w:r>
      <w:proofErr w:type="spellEnd"/>
      <w:r w:rsidR="00957C6D" w:rsidRPr="005D3532">
        <w:t xml:space="preserve">, OIB: </w:t>
      </w:r>
      <w:r w:rsidR="00957C6D">
        <w:t>94890564789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57C6D">
        <w:t>154</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957C6D">
        <w:t xml:space="preserve">INSPIRATOUR YACHTING </w:t>
      </w:r>
      <w:r w:rsidR="00957C6D" w:rsidRPr="005D3532">
        <w:t xml:space="preserve">d.o.o., </w:t>
      </w:r>
      <w:r w:rsidR="00957C6D">
        <w:t>Obrovac</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 xml:space="preserve">ročište </w:t>
      </w:r>
      <w:r w:rsidR="00957C6D">
        <w:t xml:space="preserve">nije </w:t>
      </w:r>
      <w:r w:rsidR="00B42E26" w:rsidRPr="00B42E26">
        <w:t>pristupio</w:t>
      </w:r>
      <w:r w:rsidR="002543CE" w:rsidRPr="00B42E26">
        <w:t xml:space="preserve"> zastupn</w:t>
      </w:r>
      <w:r w:rsidR="00B42E26" w:rsidRPr="00B42E26">
        <w:t>ik</w:t>
      </w:r>
      <w:r w:rsidR="00FC5991" w:rsidRPr="00B42E26">
        <w:t xml:space="preserve"> po</w:t>
      </w:r>
      <w:r w:rsidRPr="00B42E26">
        <w:t xml:space="preserve"> z</w:t>
      </w:r>
      <w:r w:rsidR="002543CE" w:rsidRPr="00B42E26">
        <w:t>akonu stečajnog dužnika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w:t>
      </w:r>
      <w:r>
        <w:lastRenderedPageBreak/>
        <w:t xml:space="preserve">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223521">
        <w:t>18</w:t>
      </w:r>
      <w:r w:rsidR="00E03AB9">
        <w:t xml:space="preserve">. </w:t>
      </w:r>
      <w:r w:rsidR="00CD27D1">
        <w:t>rujna</w:t>
      </w:r>
      <w:r w:rsidR="005935FD">
        <w:t xml:space="preserve"> 201</w:t>
      </w:r>
      <w:r w:rsidR="00CB7262">
        <w:t>8</w:t>
      </w:r>
      <w:r w:rsidRPr="00D019D4">
        <w:t>.</w:t>
      </w:r>
    </w:p>
    <w:p w:rsidRDefault="00763816" w:rsidP="007506EB" w:rsidR="00763816"/>
    <w:p w:rsidRDefault="00FF49F3"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FF49F3"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957C6D">
      <w:t>154/18</w:t>
    </w:r>
    <w:r w:rsidR="00971030">
      <w:t>-</w:t>
    </w:r>
    <w:r w:rsidR="00957C6D">
      <w:t>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23521"/>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C0438"/>
    <w:rsid w:val="005E2BCD"/>
    <w:rsid w:val="005F4A1C"/>
    <w:rsid w:val="00604C29"/>
    <w:rsid w:val="00607124"/>
    <w:rsid w:val="0062505A"/>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555F6"/>
    <w:rsid w:val="00957C6D"/>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D6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81A36"/>
    <w:rsid w:val="00F827BF"/>
    <w:rsid w:val="00F9554E"/>
    <w:rsid w:val="00FA3260"/>
    <w:rsid w:val="00FC3541"/>
    <w:rsid w:val="00FC5991"/>
    <w:rsid w:val="00FF49F3"/>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FF49F3"/>
    <w:rPr>
      <w:color w:val="808080"/>
      <w:bdr w:space="0" w:sz="0" w:color="auto" w:val="none"/>
      <w:shd w:fill="auto" w:color="auto" w:val="clear"/>
    </w:rPr>
  </w:style>
  <w:style w:customStyle="true" w:styleId="eSPISCCParagraphDefaultFont" w:type="character">
    <w:name w:val="eSPIS_CC_Paragraph Default Font"/>
    <w:basedOn w:val="Zadanifontodlomka"/>
    <w:rsid w:val="00FF49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9F3"/>
    <w:rPr>
      <w:bdr w:space="0" w:sz="0" w:color="auto" w:val="none"/>
      <w:shd w:fill="FFFFCC" w:color="auto" w:val="clear"/>
      <w:lang w:val="hr-HR"/>
    </w:rPr>
  </w:style>
  <w:style w:customStyle="true" w:styleId="PozadinaSvijetloCrvena" w:type="character">
    <w:name w:val="Pozadina_SvijetloCrvena"/>
    <w:basedOn w:val="eSPISCCParagraphDefaultFont"/>
    <w:rsid w:val="00FF49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9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FF49F3"/>
    <w:rPr>
      <w:color w:val="808080"/>
      <w:bdr w:color="auto" w:space="0" w:sz="0" w:val="none"/>
      <w:shd w:color="auto" w:fill="auto" w:val="clear"/>
    </w:rPr>
  </w:style>
  <w:style w:customStyle="1" w:styleId="eSPISCCParagraphDefaultFont" w:type="character">
    <w:name w:val="eSPIS_CC_Paragraph Default Font"/>
    <w:basedOn w:val="Zadanifontodlomka"/>
    <w:rsid w:val="00FF49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9F3"/>
    <w:rPr>
      <w:bdr w:color="auto" w:space="0" w:sz="0" w:val="none"/>
      <w:shd w:color="auto" w:fill="FFFFCC" w:val="clear"/>
      <w:lang w:val="hr-HR"/>
    </w:rPr>
  </w:style>
  <w:style w:customStyle="1" w:styleId="PozadinaSvijetloCrvena" w:type="character">
    <w:name w:val="Pozadina_SvijetloCrvena"/>
    <w:basedOn w:val="eSPISCCParagraphDefaultFont"/>
    <w:rsid w:val="00FF49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9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St-154/2018</izvorni_sadrzaj>
    <derivirana_varijabla naziv="DomainObject.Predmet.OznakaBroj_1">St-154/2018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INSPIRATOUR YACHTING društvo s ograničenom odgovornošću za poslovne usluge</izvorni_sadrzaj>
    <derivirana_varijabla naziv="DomainObject.Predmet.ProtustrankaFormated_1">  INSPIRATOUR YACHTING društvo s ograničenom odgovornošću za poslovne usluge</derivirana_varijabla>
  </DomainObject.Predmet.ProtustrankaFormated>
  <DomainObject.Predmet.ProtustrankaFormatedOIB>
    <izvorni_sadrzaj>  INSPIRATOUR YACHTING društvo s ograničenom odgovornošću za poslovne usluge, OIB 94890564789</izvorni_sadrzaj>
    <derivirana_varijabla naziv="DomainObject.Predmet.ProtustrankaFormatedOIB_1">  INSPIRATOUR YACHTING društvo s ograničenom odgovornošću za poslovne usluge, OIB 94890564789</derivirana_varijabla>
  </DomainObject.Predmet.ProtustrankaFormatedOIB>
  <DomainObject.Predmet.ProtustrankaFormatedWithAdress>
    <izvorni_sadrzaj> INSPIRATOUR YACHTING društvo s ograničenom odgovornošću za poslovne usluge, Petra Zoranića/bb, 23450 Obrovac</izvorni_sadrzaj>
    <derivirana_varijabla naziv="DomainObject.Predmet.ProtustrankaFormatedWithAdress_1"> INSPIRATOUR YACHTING društvo s ograničenom odgovornošću za poslovne usluge, Petra Zoranića/bb, 23450 Obrovac</derivirana_varijabla>
  </DomainObject.Predmet.ProtustrankaFormatedWithAdress>
  <DomainObject.Predmet.ProtustrankaFormatedWithAdressOIB>
    <izvorni_sadrzaj> INSPIRATOUR YACHTING društvo s ograničenom odgovornošću za poslovne usluge, OIB 94890564789, Petra Zoranića/bb, 23450 Obrovac</izvorni_sadrzaj>
    <derivirana_varijabla naziv="DomainObject.Predmet.ProtustrankaFormatedWithAdressOIB_1"> INSPIRATOUR YACHTING društvo s ograničenom odgovornošću za poslovne usluge, OIB 94890564789, Petra Zoranića/bb, 23450 Obrovac</derivirana_varijabla>
  </DomainObject.Predmet.ProtustrankaFormatedWithAdressOIB>
  <DomainObject.Predmet.ProtustrankaWithAdress>
    <izvorni_sadrzaj>INSPIRATOUR YACHTING društvo s ograničenom odgovornošću za poslovne usluge Petra Zoranića/bb, 23450 Obrovac</izvorni_sadrzaj>
    <derivirana_varijabla naziv="DomainObject.Predmet.ProtustrankaWithAdress_1">INSPIRATOUR YACHTING društvo s ograničenom odgovornošću za poslovne usluge Petra Zoranića/bb, 23450 Obrovac</derivirana_varijabla>
  </DomainObject.Predmet.ProtustrankaWithAdress>
  <DomainObject.Predmet.ProtustrankaWithAdressOIB>
    <izvorni_sadrzaj>INSPIRATOUR YACHTING društvo s ograničenom odgovornošću za poslovne usluge, OIB 94890564789, Petra Zoranića/bb, 23450 Obrovac</izvorni_sadrzaj>
    <derivirana_varijabla naziv="DomainObject.Predmet.ProtustrankaWithAdressOIB_1">INSPIRATOUR YACHTING društvo s ograničenom odgovornošću za poslovne usluge, OIB 94890564789, Petra Zoranića/bb, 23450 Obrovac</derivirana_varijabla>
  </DomainObject.Predmet.ProtustrankaWithAdressOIB>
  <DomainObject.Predmet.ProtustrankaNazivFormated>
    <izvorni_sadrzaj>INSPIRATOUR YACHTING društvo s ograničenom odgovornošću za poslovne usluge</izvorni_sadrzaj>
    <derivirana_varijabla naziv="DomainObject.Predmet.ProtustrankaNazivFormated_1">INSPIRATOUR YACHTING društvo s ograničenom odgovornošću za poslovne usluge</derivirana_varijabla>
  </DomainObject.Predmet.ProtustrankaNazivFormated>
  <DomainObject.Predmet.ProtustrankaNazivFormatedOIB>
    <izvorni_sadrzaj>INSPIRATOUR YACHTING društvo s ograničenom odgovornošću za poslovne usluge, OIB 94890564789</izvorni_sadrzaj>
    <derivirana_varijabla naziv="DomainObject.Predmet.ProtustrankaNazivFormatedOIB_1">INSPIRATOUR YACHTING društvo s ograničenom odgovornošću za poslovne usluge, OIB 94890564789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INSPIRATOUR YACHTING društvo s ograničenom odgovornošću za poslovne usluge</item>
    </izvorni_sadrzaj>
    <derivirana_varijabla naziv="DomainObject.Predmet.ProtuStrankaListFormated_1">
      <item>INSPIRATOUR YACHTING društvo s ograničenom odgovornošću za poslovne usluge</item>
    </derivirana_varijabla>
  </DomainObject.Predmet.ProtuStrankaListFormated>
  <DomainObject.Predmet.ProtuStrankaListFormatedOIB>
    <izvorni_sadrzaj>
      <item>INSPIRATOUR YACHTING društvo s ograničenom odgovornošću za poslovne usluge, OIB 94890564789</item>
    </izvorni_sadrzaj>
    <derivirana_varijabla naziv="DomainObject.Predmet.ProtuStrankaListFormatedOIB_1">
      <item>INSPIRATOUR YACHTING društvo s ograničenom odgovornošću za poslovne usluge, OIB 94890564789</item>
    </derivirana_varijabla>
  </DomainObject.Predmet.ProtuStrankaListFormatedOIB>
  <DomainObject.Predmet.ProtuStrankaListFormatedWithAdress>
    <izvorni_sadrzaj>
      <item>INSPIRATOUR YACHTING društvo s ograničenom odgovornošću za poslovne usluge, Petra Zoranića/bb, 23450 Obrovac</item>
    </izvorni_sadrzaj>
    <derivirana_varijabla naziv="DomainObject.Predmet.ProtuStrankaListFormatedWithAdress_1">
      <item>INSPIRATOUR YACHTING društvo s ograničenom odgovornošću za poslovne usluge, Petra Zoranića/bb, 23450 Obrovac</item>
    </derivirana_varijabla>
  </DomainObject.Predmet.ProtuStrankaListFormatedWithAdress>
  <DomainObject.Predmet.ProtuStrankaListFormatedWithAdressOIB>
    <izvorni_sadrzaj>
      <item>INSPIRATOUR YACHTING društvo s ograničenom odgovornošću za poslovne usluge, OIB 94890564789, Petra Zoranića/bb, 23450 Obrovac</item>
    </izvorni_sadrzaj>
    <derivirana_varijabla naziv="DomainObject.Predmet.ProtuStrankaListFormatedWithAdressOIB_1">
      <item>INSPIRATOUR YACHTING društvo s ograničenom odgovornošću za poslovne usluge, OIB 94890564789, Petra Zoranića/bb, 23450 Obrovac</item>
    </derivirana_varijabla>
  </DomainObject.Predmet.ProtuStrankaListFormatedWithAdressOIB>
  <DomainObject.Predmet.ProtuStrankaListNazivFormated>
    <izvorni_sadrzaj>
      <item>INSPIRATOUR YACHTING društvo s ograničenom odgovornošću za poslovne usluge</item>
    </izvorni_sadrzaj>
    <derivirana_varijabla naziv="DomainObject.Predmet.ProtuStrankaListNazivFormated_1">
      <item>INSPIRATOUR YACHTING društvo s ograničenom odgovornošću za poslovne usluge</item>
    </derivirana_varijabla>
  </DomainObject.Predmet.ProtuStrankaListNazivFormated>
  <DomainObject.Predmet.ProtuStrankaListNazivFormatedOIB>
    <izvorni_sadrzaj>
      <item>INSPIRATOUR YACHTING društvo s ograničenom odgovornošću za poslovne usluge, OIB 94890564789</item>
    </izvorni_sadrzaj>
    <derivirana_varijabla naziv="DomainObject.Predmet.ProtuStrankaListNazivFormatedOIB_1">
      <item>INSPIRATOUR YACHTING društvo s ograničenom odgovornošću za poslovne usluge, OIB 94890564789</item>
    </derivirana_varijabla>
  </DomainObject.Predmet.ProtuStrankaListNazivFormatedOIB>
  <DomainObject.Predmet.OstaliListFormated>
    <izvorni_sadrzaj>
      <item>Erlend Lappegard</item>
    </izvorni_sadrzaj>
    <derivirana_varijabla naziv="DomainObject.Predmet.OstaliListFormated_1">
      <item>Erlend Lappegard</item>
    </derivirana_varijabla>
  </DomainObject.Predmet.OstaliListFormated>
  <DomainObject.Predmet.OstaliListFormatedOIB>
    <izvorni_sadrzaj>
      <item>Erlend Lappegard</item>
    </izvorni_sadrzaj>
    <derivirana_varijabla naziv="DomainObject.Predmet.OstaliListFormatedOIB_1">
      <item>Erlend Lappegard</item>
    </derivirana_varijabla>
  </DomainObject.Predmet.OstaliListFormatedOIB>
  <DomainObject.Predmet.OstaliListFormatedWithAdress>
    <izvorni_sadrzaj>
      <item>Erlend Lappegard</item>
    </izvorni_sadrzaj>
    <derivirana_varijabla naziv="DomainObject.Predmet.OstaliListFormatedWithAdress_1">
      <item>Erlend Lappegard</item>
    </derivirana_varijabla>
  </DomainObject.Predmet.OstaliListFormatedWithAdress>
  <DomainObject.Predmet.OstaliListFormatedWithAdressOIB>
    <izvorni_sadrzaj>
      <item>Erlend Lappegard</item>
    </izvorni_sadrzaj>
    <derivirana_varijabla naziv="DomainObject.Predmet.OstaliListFormatedWithAdressOIB_1">
      <item>Erlend Lappegard</item>
    </derivirana_varijabla>
  </DomainObject.Predmet.OstaliListFormatedWithAdressOIB>
  <DomainObject.Predmet.OstaliListNazivFormated>
    <izvorni_sadrzaj>
      <item>Erlend Lappegard</item>
    </izvorni_sadrzaj>
    <derivirana_varijabla naziv="DomainObject.Predmet.OstaliListNazivFormated_1">
      <item>Erlend Lappegard</item>
    </derivirana_varijabla>
  </DomainObject.Predmet.OstaliListNazivFormated>
  <DomainObject.Predmet.OstaliListNazivFormatedOIB>
    <izvorni_sadrzaj>
      <item>Erlend Lappegard</item>
    </izvorni_sadrzaj>
    <derivirana_varijabla naziv="DomainObject.Predmet.OstaliListNazivFormatedOIB_1">
      <item>Erlend Lappegard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INSPIRATOUR YACHTING društvo s ograničenom odgovornošću za poslovne usluge</izvorni_sadrzaj>
    <derivirana_varijabla naziv="DomainObject.Predmet.ProtustrankaIDrugi_1">INSPIRATOUR YACHTING društvo s ograničenom odgovornošću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INSPIRATOUR YACHTING društvo s ograničenom odgovornošću za poslovne usluge, OIB 94890564789, Petra Zoranića/bb, 23450 Obrovac</izvorni_sadrzaj>
    <derivirana_varijabla naziv="DomainObject.Predmet.ProtustrankaIDrugiAdressOIB_1">INSPIRATOUR YACHTING društvo s ograničenom odgovornošću za poslovne usluge, OIB 94890564789, Petra Zoranića/bb,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INSPIRATOUR YACHTING društvo s ograničenom odgovornošću za poslovne usluge</item>
      <item>FINA</item>
      <item>Erlend Lappegard</item>
    </izvorni_sadrzaj>
    <derivirana_varijabla naziv="DomainObject.Predmet.SudioniciListNaziv_1">
      <item>INSPIRATOUR YACHTING društvo s ograničenom odgovornošću za poslovne usluge</item>
      <item>FINA</item>
      <item>Erlend Lappegard</item>
    </derivirana_varijabla>
  </DomainObject.Predmet.SudioniciListNaziv>
  <DomainObject.Predmet.SudioniciListAdressOIB>
    <izvorni_sadrzaj>
      <item>INSPIRATOUR YACHTING društvo s ograničenom odgovornošću za poslovne usluge, OIB 94890564789, Petra Zoranića/bb,23450 Obrovac</item>
      <item>FINA, OIB 85821130368</item>
      <item>Erlend Lappegard</item>
    </izvorni_sadrzaj>
    <derivirana_varijabla naziv="DomainObject.Predmet.SudioniciListAdressOIB_1">
      <item>INSPIRATOUR YACHTING društvo s ograničenom odgovornošću za poslovne usluge, OIB 94890564789, Petra Zoranića/bb,23450 Obrovac</item>
      <item>FINA, OIB 85821130368</item>
      <item>Erlend Lappegard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94890564789</item>
      <item>, OIB 85821130368</item>
      <item>, OIB null</item>
    </izvorni_sadrzaj>
    <derivirana_varijabla naziv="DomainObject.Predmet.SudioniciListNazivOIB_1">
      <item>, OIB 94890564789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0E12A-E343-4E63-BDEE-138BF336C5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464</properties:Words>
  <properties:Characters>2459</properties:Characters>
  <properties:Lines>84</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2018-08-13T09:43:00Z</dcterms:created>
  <dc:creator>Ardena Bajlo</dc:creator>
  <cp:lastModifiedBy>Ante Rubelj</cp:lastModifiedBy>
  <cp:lastPrinted>2018-09-19T11:49:00Z</cp:lastPrinted>
  <dcterms:modified xmlns:xsi="http://www.w3.org/2001/XMLSchema-instance" xsi:type="dcterms:W3CDTF">2018-09-19T11:49:00Z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st-154-18 -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