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fa85" w14:paraId="250fa8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95DB5">
        <w:rPr>
          <w:b/>
          <w:lang w:val="hr-HR"/>
        </w:rPr>
        <w:t>2393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95DB5">
        <w:rPr>
          <w:lang w:val="hr-HR"/>
        </w:rPr>
        <w:t>PODACA KAPEĆ d.o.o. Podaca, Kapeć 3, OIB: 42964412913, MBS: 060180951</w:t>
      </w:r>
      <w:r w:rsidR="00634348">
        <w:rPr>
          <w:lang w:val="hr-HR"/>
        </w:rPr>
        <w:t xml:space="preserve">, dana </w:t>
      </w:r>
      <w:r w:rsidR="00DF50C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95DB5">
        <w:rPr>
          <w:lang w:val="hr-HR"/>
        </w:rPr>
        <w:t>PODACA KAPEĆ d.o.o. Podaca, Kapeć 3, OIB: 42964412913, MBS: 060180951</w:t>
      </w:r>
      <w:r>
        <w:rPr>
          <w:lang w:val="hr-HR"/>
        </w:rPr>
        <w:t xml:space="preserve">. Skraćeni stečajni postupak je otvoren dana </w:t>
      </w:r>
      <w:r w:rsidR="00DF50C5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B966FC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E3937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95DB5">
        <w:rPr>
          <w:lang w:val="hr-HR"/>
        </w:rPr>
        <w:t>PODACA KAPEĆ d.o.o. Podaca, Kapeć 3, OIB: 42964412913, MBS: 060180951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B7094">
        <w:rPr>
          <w:lang w:val="hr-HR"/>
        </w:rPr>
        <w:t>30.11.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95DB5">
        <w:rPr>
          <w:lang w:val="hr-HR"/>
        </w:rPr>
        <w:t>PODACA KAPEĆ d.o.o. Podaca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B7094">
        <w:rPr>
          <w:lang w:val="hr-HR"/>
        </w:rPr>
        <w:t>911</w:t>
      </w:r>
      <w:r>
        <w:rPr>
          <w:lang w:val="hr-HR"/>
        </w:rPr>
        <w:t xml:space="preserve"> dan</w:t>
      </w:r>
      <w:r w:rsidR="006B709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95DB5">
        <w:rPr>
          <w:lang w:val="hr-HR"/>
        </w:rPr>
        <w:t>46.632,25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C50A5A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F50C5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4806B2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A26C8" w:rsidRPr="003A26C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95DB5">
      <w:t>2393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A26C8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6B2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B70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966FC"/>
    <w:rsid w:val="00BB1B37"/>
    <w:rsid w:val="00BB4705"/>
    <w:rsid w:val="00BB4965"/>
    <w:rsid w:val="00BD440C"/>
    <w:rsid w:val="00BE3937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0A5A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DF50C5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6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26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26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26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2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6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26C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26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26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2393</izvorni_sadrzaj>
    <derivirana_varijabla naziv="DomainObject.Predmet.Broj_1">2393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St-2393/2015</izvorni_sadrzaj>
    <derivirana_varijabla naziv="DomainObject.Predmet.OznakaBroj_1">St-2393/2015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PODACA KAPEĆ društvo s ograničenom odgovornošću za trgovinu i turizam</izvorni_sadrzaj>
    <derivirana_varijabla naziv="DomainObject.Predmet.ProtustrankaFormated_1">  PODACA KAPEĆ društvo s ograničenom odgovornošću za trgovinu i turizam</derivirana_varijabla>
  </DomainObject.Predmet.ProtustrankaFormated>
  <DomainObject.Predmet.ProtustrankaFormatedOIB>
    <izvorni_sadrzaj>  PODACA KAPEĆ društvo s ograničenom odgovornošću za trgovinu i turizam, OIB 42964412913</izvorni_sadrzaj>
    <derivirana_varijabla naziv="DomainObject.Predmet.ProtustrankaFormatedOIB_1">  PODACA KAPEĆ društvo s ograničenom odgovornošću za trgovinu i turizam, OIB 42964412913</derivirana_varijabla>
  </DomainObject.Predmet.ProtustrankaFormatedOIB>
  <DomainObject.Predmet.ProtustrankaFormatedWithAdress>
    <izvorni_sadrzaj> PODACA KAPEĆ društvo s ograničenom odgovornošću za trgovinu i turizam, Kapeć 3, 21334 Podaca</izvorni_sadrzaj>
    <derivirana_varijabla naziv="DomainObject.Predmet.ProtustrankaFormatedWithAdress_1"> PODACA KAPEĆ društvo s ograničenom odgovornošću za trgovinu i turizam, Kapeć 3, 21334 Podaca</derivirana_varijabla>
  </DomainObject.Predmet.ProtustrankaFormatedWithAdress>
  <DomainObject.Predmet.ProtustrankaFormatedWithAdressOIB>
    <izvorni_sadrzaj> PODACA KAPEĆ društvo s ograničenom odgovornošću za trgovinu i turizam, OIB 42964412913, Kapeć 3, 21334 Podaca</izvorni_sadrzaj>
    <derivirana_varijabla naziv="DomainObject.Predmet.ProtustrankaFormatedWithAdressOIB_1"> PODACA KAPEĆ društvo s ograničenom odgovornošću za trgovinu i turizam, OIB 42964412913, Kapeć 3, 21334 Podaca</derivirana_varijabla>
  </DomainObject.Predmet.ProtustrankaFormatedWithAdressOIB>
  <DomainObject.Predmet.ProtustrankaWithAdress>
    <izvorni_sadrzaj>PODACA KAPEĆ društvo s ograničenom odgovornošću za trgovinu i turizam Kapeć 3, 21334 Podaca</izvorni_sadrzaj>
    <derivirana_varijabla naziv="DomainObject.Predmet.ProtustrankaWithAdress_1">PODACA KAPEĆ društvo s ograničenom odgovornošću za trgovinu i turizam Kapeć 3, 21334 Podaca</derivirana_varijabla>
  </DomainObject.Predmet.ProtustrankaWithAdress>
  <DomainObject.Predmet.ProtustrankaWithAdressOIB>
    <izvorni_sadrzaj>PODACA KAPEĆ društvo s ograničenom odgovornošću za trgovinu i turizam, OIB 42964412913, Kapeć 3, 21334 Podaca</izvorni_sadrzaj>
    <derivirana_varijabla naziv="DomainObject.Predmet.ProtustrankaWithAdressOIB_1">PODACA KAPEĆ društvo s ograničenom odgovornošću za trgovinu i turizam, OIB 42964412913, Kapeć 3, 21334 Podaca</derivirana_varijabla>
  </DomainObject.Predmet.ProtustrankaWithAdressOIB>
  <DomainObject.Predmet.ProtustrankaNazivFormated>
    <izvorni_sadrzaj>PODACA KAPEĆ društvo s ograničenom odgovornošću za trgovinu i turizam</izvorni_sadrzaj>
    <derivirana_varijabla naziv="DomainObject.Predmet.ProtustrankaNazivFormated_1">PODACA KAPEĆ društvo s ograničenom odgovornošću za trgovinu i turizam</derivirana_varijabla>
  </DomainObject.Predmet.ProtustrankaNazivFormated>
  <DomainObject.Predmet.ProtustrankaNazivFormatedOIB>
    <izvorni_sadrzaj>PODACA KAPEĆ društvo s ograničenom odgovornošću za trgovinu i turizam, OIB 42964412913</izvorni_sadrzaj>
    <derivirana_varijabla naziv="DomainObject.Predmet.ProtustrankaNazivFormatedOIB_1">PODACA KAPEĆ društvo s ograničenom odgovornošću za trgovinu i turizam, OIB 42964412913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46632.25</izvorni_sadrzaj>
    <derivirana_varijabla naziv="DomainObject.Predmet.TrenutnaVrijednost_1">46632.25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PODACA KAPEĆ društvo s ograničenom odgovornošću za trgovinu i turizam</item>
    </izvorni_sadrzaj>
    <derivirana_varijabla naziv="DomainObject.Predmet.ProtuStrankaListFormated_1">
      <item>PODACA KAPEĆ društvo s ograničenom odgovornošću za trgovinu i turizam</item>
    </derivirana_varijabla>
  </DomainObject.Predmet.ProtuStrankaListFormated>
  <DomainObject.Predmet.ProtuStrankaListFormatedOIB>
    <izvorni_sadrzaj>
      <item>PODACA KAPEĆ društvo s ograničenom odgovornošću za trgovinu i turizam, OIB 42964412913</item>
    </izvorni_sadrzaj>
    <derivirana_varijabla naziv="DomainObject.Predmet.ProtuStrankaListFormatedOIB_1">
      <item>PODACA KAPEĆ društvo s ograničenom odgovornošću za trgovinu i turizam, OIB 42964412913</item>
    </derivirana_varijabla>
  </DomainObject.Predmet.ProtuStrankaListFormatedOIB>
  <DomainObject.Predmet.ProtuStrankaListFormatedWithAdress>
    <izvorni_sadrzaj>
      <item>PODACA KAPEĆ društvo s ograničenom odgovornošću za trgovinu i turizam, Kapeć 3, 21334 Podaca</item>
    </izvorni_sadrzaj>
    <derivirana_varijabla naziv="DomainObject.Predmet.ProtuStrankaListFormatedWithAdress_1">
      <item>PODACA KAPEĆ društvo s ograničenom odgovornošću za trgovinu i turizam, Kapeć 3, 21334 Podaca</item>
    </derivirana_varijabla>
  </DomainObject.Predmet.ProtuStrankaListFormatedWithAdress>
  <DomainObject.Predmet.ProtuStrankaListFormatedWithAdressOIB>
    <izvorni_sadrzaj>
      <item>PODACA KAPEĆ društvo s ograničenom odgovornošću za trgovinu i turizam, OIB 42964412913, Kapeć 3, 21334 Podaca</item>
    </izvorni_sadrzaj>
    <derivirana_varijabla naziv="DomainObject.Predmet.ProtuStrankaListFormatedWithAdressOIB_1">
      <item>PODACA KAPEĆ društvo s ograničenom odgovornošću za trgovinu i turizam, OIB 42964412913, Kapeć 3, 21334 Podaca</item>
    </derivirana_varijabla>
  </DomainObject.Predmet.ProtuStrankaListFormatedWithAdressOIB>
  <DomainObject.Predmet.ProtuStrankaListNazivFormated>
    <izvorni_sadrzaj>
      <item>PODACA KAPEĆ društvo s ograničenom odgovornošću za trgovinu i turizam</item>
    </izvorni_sadrzaj>
    <derivirana_varijabla naziv="DomainObject.Predmet.ProtuStrankaListNazivFormated_1">
      <item>PODACA KAPEĆ društvo s ograničenom odgovornošću za trgovinu i turizam</item>
    </derivirana_varijabla>
  </DomainObject.Predmet.ProtuStrankaListNazivFormated>
  <DomainObject.Predmet.ProtuStrankaListNazivFormatedOIB>
    <izvorni_sadrzaj>
      <item>PODACA KAPEĆ društvo s ograničenom odgovornošću za trgovinu i turizam, OIB 42964412913</item>
    </izvorni_sadrzaj>
    <derivirana_varijabla naziv="DomainObject.Predmet.ProtuStrankaListNazivFormatedOIB_1">
      <item>PODACA KAPEĆ društvo s ograničenom odgovornošću za trgovinu i turizam, OIB 42964412913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PODACA KAPEĆ društvo s ograničenom odgovornošću za trgovinu i turizam</izvorni_sadrzaj>
    <derivirana_varijabla naziv="DomainObject.Predmet.ProtustrankaIDrugi_1">PODACA KAPEĆ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PODACA KAPEĆ društvo s ograničenom odgovornošću za trgovinu i turizam, OIB 42964412913, Kapeć 3, 21334 Podaca</izvorni_sadrzaj>
    <derivirana_varijabla naziv="DomainObject.Predmet.ProtustrankaIDrugiAdressOIB_1">PODACA KAPEĆ društvo s ograničenom odgovornošću za trgovinu i turizam, OIB 42964412913, Kapeć 3,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PODACA KAPEĆ društvo s ograničenom odgovornošću za trgovinu i turizam</item>
      <item>FINANCIJSKA AGENCIJA, RC SPLIT</item>
    </izvorni_sadrzaj>
    <derivirana_varijabla naziv="DomainObject.Predmet.SudioniciListNaziv_1">
      <item>PODACA KAPEĆ društvo s ograničenom odgovornošću za trgovinu i turizam</item>
      <item>FINANCIJSKA AGENCIJA, RC SPLIT</item>
    </derivirana_varijabla>
  </DomainObject.Predmet.SudioniciListNaziv>
  <DomainObject.Predmet.SudioniciListAdressOIB>
    <izvorni_sadrzaj>
      <item>PODACA KAPEĆ društvo s ograničenom odgovornošću za trgovinu i turizam, OIB 42964412913, Kapeć 3,21334 Podaca</item>
      <item>FINANCIJSKA AGENCIJA, RC SPLIT, OIB 85821130368, Mažuranićevo šetalište 24 b,21000 Split</item>
    </izvorni_sadrzaj>
    <derivirana_varijabla naziv="DomainObject.Predmet.SudioniciListAdressOIB_1">
      <item>PODACA KAPEĆ društvo s ograničenom odgovornošću za trgovinu i turizam, OIB 42964412913, Kapeć 3,21334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42964412913</item>
      <item>, OIB 85821130368</item>
    </izvorni_sadrzaj>
    <derivirana_varijabla naziv="DomainObject.Predmet.SudioniciListNazivOIB_1">
      <item>, OIB 42964412913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E3C16-9F4C-4E68-AB5B-F519E257B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4008</properties:Characters>
  <properties:Lines>107</properties:Lines>
  <properties:Paragraphs>35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2016-03-29T06:56:00Z</cp:lastPrinted>
  <dcterms:modified xmlns:xsi="http://www.w3.org/2001/XMLSchema-instance" xsi:type="dcterms:W3CDTF">2016-03-29T06:56:00Z</dcterms:modified>
  <cp:revision>176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