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6787D" w:rsidR="00AC0FD2" w:rsidP="00AC0FD2" w:rsidRDefault="00AC0FD2" w14:paraId="9d36dae" w14:textId="9d36dae">
      <w:pPr>
        <w:pStyle w:val="Standard"/>
        <w:tabs>
          <w:tab w:val="left" w:pos="4005"/>
        </w:tabs>
        <w:jc w:val="right"/>
        <w15:collapsed w:val="false"/>
        <w:rPr>
          <w:b/>
          <w:bCs/>
        </w:rPr>
      </w:pPr>
      <w:bookmarkStart w:name="_GoBack" w:id="0"/>
      <w:bookmarkEnd w:id="0"/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2E66DE">
        <w:rPr>
          <w:rFonts w:cs="Times New Roman"/>
          <w:b/>
          <w:bCs/>
          <w:sz w:val="22"/>
          <w:szCs w:val="22"/>
        </w:rPr>
        <w:t xml:space="preserve"> </w:t>
      </w:r>
      <w:r w:rsidR="00DF46CD">
        <w:rPr>
          <w:rFonts w:cs="Times New Roman"/>
          <w:b/>
          <w:bCs/>
          <w:sz w:val="22"/>
          <w:szCs w:val="22"/>
        </w:rPr>
        <w:t xml:space="preserve"> </w:t>
      </w:r>
      <w:r w:rsidRPr="00E6787D">
        <w:rPr>
          <w:b/>
          <w:bCs/>
        </w:rPr>
        <w:t>St-</w:t>
      </w:r>
      <w:proofErr w:type="spellStart"/>
      <w:r w:rsidR="00A900D1">
        <w:rPr>
          <w:b/>
          <w:bCs/>
        </w:rPr>
        <w:t>2184</w:t>
      </w:r>
      <w:proofErr w:type="spellEnd"/>
      <w:r w:rsidR="002E66DE">
        <w:rPr>
          <w:b/>
          <w:bCs/>
        </w:rPr>
        <w:t>/</w:t>
      </w:r>
      <w:proofErr w:type="spellStart"/>
      <w:r w:rsidR="002E66DE">
        <w:rPr>
          <w:b/>
          <w:bCs/>
        </w:rPr>
        <w:t>16</w:t>
      </w:r>
      <w:proofErr w:type="spellEnd"/>
    </w:p>
    <w:p w:rsidRPr="003726DD" w:rsidR="00AC0FD2" w:rsidP="00AC0FD2" w:rsidRDefault="00AC0FD2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proofErr w:type="spellStart"/>
      <w:r w:rsidRPr="003726DD">
        <w:rPr>
          <w:b/>
          <w:sz w:val="28"/>
        </w:rPr>
        <w:t>19</w:t>
      </w:r>
      <w:proofErr w:type="spellEnd"/>
      <w:r w:rsidRPr="003726DD">
        <w:rPr>
          <w:b/>
          <w:sz w:val="28"/>
        </w:rPr>
        <w:t>.</w:t>
      </w:r>
    </w:p>
    <w:p w:rsidR="00AC0FD2" w:rsidP="00F754C7" w:rsidRDefault="00AC0FD2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="00DF46CD">
        <w:rPr>
          <w:b/>
          <w:lang w:val="pl-PL"/>
        </w:rPr>
        <w:t xml:space="preserve"> s</w:t>
      </w:r>
      <w:r w:rsidRPr="00BA2933">
        <w:rPr>
          <w:b/>
          <w:lang w:val="pl-PL"/>
        </w:rPr>
        <w:t>ud</w:t>
      </w:r>
      <w:r w:rsidRPr="00BA2933">
        <w:rPr>
          <w:b/>
        </w:rPr>
        <w:t xml:space="preserve"> u Zagrebu</w:t>
      </w:r>
    </w:p>
    <w:p w:rsidRPr="00BA2933" w:rsidR="00DF46CD" w:rsidP="002E66DE" w:rsidRDefault="002E66DE">
      <w:pPr>
        <w:rPr>
          <w:b/>
        </w:rPr>
      </w:pPr>
      <w:r>
        <w:rPr>
          <w:b/>
        </w:rPr>
        <w:t xml:space="preserve"> Zagreb</w:t>
      </w:r>
      <w:r w:rsidR="00DF46CD">
        <w:rPr>
          <w:b/>
        </w:rPr>
        <w:t xml:space="preserve">, </w:t>
      </w:r>
      <w:r>
        <w:rPr>
          <w:b/>
        </w:rPr>
        <w:t>Amruševa 2/II</w:t>
      </w:r>
    </w:p>
    <w:p w:rsidRPr="00BA2933" w:rsidR="00AC0FD2" w:rsidP="00AC0FD2" w:rsidRDefault="00AC0FD2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2E66DE">
        <w:rPr>
          <w:b/>
          <w:lang w:val="pl-PL"/>
        </w:rPr>
        <w:t xml:space="preserve"> </w:t>
      </w:r>
      <w:r w:rsidR="00DF46CD">
        <w:rPr>
          <w:lang w:val="pl-PL"/>
        </w:rPr>
        <w:t xml:space="preserve"> </w:t>
      </w:r>
      <w:r w:rsidRPr="00BA2933">
        <w:rPr>
          <w:b/>
          <w:lang w:val="pl-PL"/>
        </w:rPr>
        <w:t>St-</w:t>
      </w:r>
      <w:r w:rsidR="00A900D1">
        <w:rPr>
          <w:b/>
          <w:lang w:val="pl-PL"/>
        </w:rPr>
        <w:t>2184</w:t>
      </w:r>
      <w:r w:rsidR="00F754C7">
        <w:rPr>
          <w:b/>
          <w:lang w:val="pl-PL"/>
        </w:rPr>
        <w:t>/1</w:t>
      </w:r>
      <w:r w:rsidR="00DF46CD">
        <w:rPr>
          <w:b/>
          <w:lang w:val="pl-PL"/>
        </w:rPr>
        <w:t>6</w:t>
      </w:r>
    </w:p>
    <w:p w:rsidRPr="00BA2933" w:rsidR="00AC0FD2" w:rsidP="00AC0FD2" w:rsidRDefault="00AC0FD2">
      <w:pPr>
        <w:pStyle w:val="Standard"/>
        <w:tabs>
          <w:tab w:val="left" w:pos="4005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A900D1">
        <w:rPr>
          <w:b/>
          <w:bCs/>
        </w:rPr>
        <w:t>SISTEM MONTAŽA</w:t>
      </w:r>
      <w:r w:rsidR="002E66DE">
        <w:rPr>
          <w:b/>
          <w:bCs/>
        </w:rPr>
        <w:t xml:space="preserve"> </w:t>
      </w:r>
      <w:r w:rsidR="00C74455">
        <w:rPr>
          <w:b/>
          <w:bCs/>
        </w:rPr>
        <w:t xml:space="preserve"> d.o.o. u stečaju</w:t>
      </w:r>
      <w:r w:rsidRPr="00BA2933">
        <w:rPr>
          <w:b/>
          <w:bCs/>
        </w:rPr>
        <w:t xml:space="preserve"> </w:t>
      </w:r>
    </w:p>
    <w:p w:rsidRPr="00C74455" w:rsidR="00AC0FD2" w:rsidP="00C74455" w:rsidRDefault="00A900D1">
      <w:pPr>
        <w:pStyle w:val="Standard"/>
        <w:tabs>
          <w:tab w:val="left" w:pos="4005"/>
        </w:tabs>
        <w:rPr>
          <w:b/>
          <w:bCs/>
        </w:rPr>
      </w:pPr>
      <w:r>
        <w:rPr>
          <w:b/>
          <w:bCs/>
        </w:rPr>
        <w:t>Zagreb</w:t>
      </w:r>
      <w:r w:rsidR="00DF46CD">
        <w:rPr>
          <w:b/>
          <w:bCs/>
        </w:rPr>
        <w:t xml:space="preserve">, </w:t>
      </w:r>
      <w:r>
        <w:rPr>
          <w:b/>
          <w:bCs/>
        </w:rPr>
        <w:t xml:space="preserve">Petrinjska </w:t>
      </w:r>
      <w:proofErr w:type="spellStart"/>
      <w:r>
        <w:rPr>
          <w:b/>
          <w:bCs/>
        </w:rPr>
        <w:t>59</w:t>
      </w:r>
      <w:proofErr w:type="spellEnd"/>
    </w:p>
    <w:p w:rsidRPr="00C74455" w:rsidR="00AC0FD2" w:rsidP="00C74455" w:rsidRDefault="00AC0FD2">
      <w:pPr>
        <w:pStyle w:val="Standard"/>
        <w:tabs>
          <w:tab w:val="left" w:pos="4005"/>
        </w:tabs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OIB</w:t>
      </w:r>
      <w:proofErr w:type="spellEnd"/>
      <w:r>
        <w:rPr>
          <w:b/>
          <w:bCs/>
          <w:sz w:val="22"/>
          <w:szCs w:val="22"/>
        </w:rPr>
        <w:t>:</w:t>
      </w:r>
      <w:proofErr w:type="spellStart"/>
      <w:r w:rsidR="00A900D1">
        <w:rPr>
          <w:rFonts w:cs="Times New Roman"/>
          <w:b/>
        </w:rPr>
        <w:t>13127381691</w:t>
      </w:r>
      <w:proofErr w:type="spellEnd"/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="00B67016" w:rsidRDefault="00B67016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61057B" w:rsidRDefault="0061057B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61057B" w:rsidRDefault="0061057B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Pr="00A87074" w:rsidR="0061057B" w:rsidRDefault="0061057B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Pr="00A87074" w:rsidR="00464E49" w:rsidRDefault="00464E49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244994" w:rsidP="00244994" w:rsidRDefault="00244994">
      <w:pPr>
        <w:pStyle w:val="Standard"/>
        <w:tabs>
          <w:tab w:val="left" w:pos="4005"/>
        </w:tabs>
        <w:jc w:val="center"/>
        <w:rPr>
          <w:b/>
          <w:bCs/>
          <w:sz w:val="22"/>
          <w:szCs w:val="22"/>
        </w:rPr>
      </w:pPr>
      <w:r w:rsidRPr="00707918">
        <w:rPr>
          <w:b/>
          <w:bCs/>
        </w:rPr>
        <w:t>TABLICA PRIJAVLJENIH TRAŽBINA STEČAJNOG UPRAVITELJA</w:t>
      </w:r>
    </w:p>
    <w:p w:rsidR="00BE4629" w:rsidRDefault="00244994">
      <w:pPr>
        <w:pStyle w:val="Standard"/>
        <w:tabs>
          <w:tab w:val="left" w:pos="4005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Pr="00A87074" w:rsidR="00857381">
        <w:rPr>
          <w:rFonts w:cs="Times New Roman"/>
          <w:b/>
          <w:bCs/>
          <w:sz w:val="22"/>
          <w:szCs w:val="22"/>
        </w:rPr>
        <w:t xml:space="preserve">a temelju čl. </w:t>
      </w:r>
      <w:proofErr w:type="spellStart"/>
      <w:r>
        <w:rPr>
          <w:rFonts w:cs="Times New Roman"/>
          <w:b/>
          <w:bCs/>
          <w:sz w:val="22"/>
          <w:szCs w:val="22"/>
        </w:rPr>
        <w:t>259.Stečajnog</w:t>
      </w:r>
      <w:proofErr w:type="spellEnd"/>
      <w:r>
        <w:rPr>
          <w:rFonts w:cs="Times New Roman"/>
          <w:b/>
          <w:bCs/>
          <w:sz w:val="22"/>
          <w:szCs w:val="22"/>
        </w:rPr>
        <w:t xml:space="preserve"> zakona (NN br. </w:t>
      </w:r>
      <w:proofErr w:type="spellStart"/>
      <w:r>
        <w:rPr>
          <w:rFonts w:cs="Times New Roman"/>
          <w:b/>
          <w:bCs/>
          <w:sz w:val="22"/>
          <w:szCs w:val="22"/>
        </w:rPr>
        <w:t>71</w:t>
      </w:r>
      <w:proofErr w:type="spellEnd"/>
      <w:r>
        <w:rPr>
          <w:rFonts w:cs="Times New Roman"/>
          <w:b/>
          <w:bCs/>
          <w:sz w:val="22"/>
          <w:szCs w:val="22"/>
        </w:rPr>
        <w:t>/</w:t>
      </w:r>
      <w:proofErr w:type="spellStart"/>
      <w:r>
        <w:rPr>
          <w:rFonts w:cs="Times New Roman"/>
          <w:b/>
          <w:bCs/>
          <w:sz w:val="22"/>
          <w:szCs w:val="22"/>
        </w:rPr>
        <w:t>15</w:t>
      </w:r>
      <w:proofErr w:type="spellEnd"/>
      <w:r>
        <w:rPr>
          <w:rFonts w:cs="Times New Roman"/>
          <w:b/>
          <w:bCs/>
          <w:sz w:val="22"/>
          <w:szCs w:val="22"/>
        </w:rPr>
        <w:t>)</w:t>
      </w:r>
    </w:p>
    <w:p w:rsidR="00BE4629" w:rsidRDefault="00BE4629">
      <w:pPr>
        <w:pStyle w:val="Standard"/>
        <w:tabs>
          <w:tab w:val="left" w:pos="4005"/>
        </w:tabs>
        <w:jc w:val="center"/>
        <w:rPr>
          <w:rFonts w:cs="Times New Roman"/>
          <w:b/>
          <w:bCs/>
          <w:sz w:val="22"/>
          <w:szCs w:val="22"/>
        </w:rPr>
      </w:pPr>
    </w:p>
    <w:p w:rsidR="00BE4629" w:rsidP="00BE4629" w:rsidRDefault="00BE4629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61057B" w:rsidP="00BE4629" w:rsidRDefault="0061057B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Pr="00A87074" w:rsidR="0061057B" w:rsidP="00BE4629" w:rsidRDefault="0061057B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BE4629" w:rsidP="00BE4629" w:rsidRDefault="00BE4629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Pr="00A87074" w:rsidR="002118D5" w:rsidP="002118D5" w:rsidRDefault="002118D5">
      <w:pPr>
        <w:pStyle w:val="Standard"/>
        <w:tabs>
          <w:tab w:val="left" w:pos="4005"/>
        </w:tabs>
        <w:rPr>
          <w:rFonts w:cs="Times New Roman"/>
          <w:sz w:val="22"/>
          <w:szCs w:val="22"/>
        </w:rPr>
      </w:pPr>
      <w:r>
        <w:rPr>
          <w:rFonts w:cs="Times New Roman"/>
          <w:b/>
          <w:sz w:val="22"/>
          <w:szCs w:val="22"/>
        </w:rPr>
        <w:t>I</w:t>
      </w:r>
      <w:r w:rsidRPr="00A87074">
        <w:rPr>
          <w:rFonts w:cs="Times New Roman"/>
          <w:b/>
          <w:sz w:val="22"/>
          <w:szCs w:val="22"/>
        </w:rPr>
        <w:t xml:space="preserve"> viši isplatni red</w:t>
      </w:r>
    </w:p>
    <w:p w:rsidRPr="00A87074" w:rsidR="002118D5" w:rsidP="002118D5" w:rsidRDefault="002118D5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tbl>
      <w:tblPr>
        <w:tblW w:w="15545" w:type="dxa"/>
        <w:tblInd w:w="-39" w:type="dxa"/>
        <w:tblLayout w:type="fixed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520"/>
        <w:gridCol w:w="2976"/>
        <w:gridCol w:w="1418"/>
        <w:gridCol w:w="2693"/>
        <w:gridCol w:w="1985"/>
        <w:gridCol w:w="1701"/>
        <w:gridCol w:w="1984"/>
        <w:gridCol w:w="2268"/>
      </w:tblGrid>
      <w:tr w:rsidRPr="00A87074" w:rsidR="002118D5" w:rsidTr="002118D5">
        <w:tc>
          <w:tcPr>
            <w:tcW w:w="5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2118D5" w:rsidP="00C87AF3" w:rsidRDefault="002118D5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2118D5" w:rsidP="00C87AF3" w:rsidRDefault="002118D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2118D5" w:rsidP="00C87AF3" w:rsidRDefault="002118D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  <w:proofErr w:type="spellEnd"/>
          </w:p>
        </w:tc>
        <w:tc>
          <w:tcPr>
            <w:tcW w:w="26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2118D5" w:rsidP="00C87AF3" w:rsidRDefault="002118D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Prijavljena tražbina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2118D5" w:rsidP="00C87AF3" w:rsidRDefault="002118D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Pravni 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2118D5" w:rsidP="00C87AF3" w:rsidRDefault="002118D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Priznato 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2118D5" w:rsidP="00C87AF3" w:rsidRDefault="002118D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O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spor</w:t>
            </w:r>
            <w:r>
              <w:rPr>
                <w:rFonts w:cs="Times New Roman"/>
                <w:b/>
                <w:bCs/>
                <w:sz w:val="22"/>
                <w:szCs w:val="22"/>
              </w:rPr>
              <w:t>eno</w:t>
            </w:r>
          </w:p>
        </w:tc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Pr="009F13F2" w:rsidR="002118D5" w:rsidP="00C87AF3" w:rsidRDefault="002118D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Razlog osporavanja</w:t>
            </w:r>
          </w:p>
        </w:tc>
      </w:tr>
      <w:tr w:rsidRPr="00A87074" w:rsidR="002118D5" w:rsidTr="002118D5">
        <w:trPr>
          <w:trHeight w:val="1400"/>
        </w:trPr>
        <w:tc>
          <w:tcPr>
            <w:tcW w:w="5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118D5" w:rsidP="00C87AF3" w:rsidRDefault="002118D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9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118D5" w:rsidP="00C87AF3" w:rsidRDefault="002118D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 HRVATSKA</w:t>
            </w:r>
          </w:p>
          <w:p w:rsidR="002118D5" w:rsidP="00C87AF3" w:rsidRDefault="002118D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Ministarstvo financija</w:t>
            </w:r>
          </w:p>
          <w:p w:rsidR="002118D5" w:rsidP="00C87AF3" w:rsidRDefault="002118D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Porezna uprava,</w:t>
            </w:r>
          </w:p>
          <w:p w:rsidR="002118D5" w:rsidP="00C87AF3" w:rsidRDefault="002118D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Područni ured Zagreb</w:t>
            </w:r>
          </w:p>
          <w:p w:rsidR="002118D5" w:rsidP="00C87AF3" w:rsidRDefault="002118D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zastupan po </w:t>
            </w:r>
            <w:proofErr w:type="spellStart"/>
            <w:r>
              <w:rPr>
                <w:sz w:val="22"/>
                <w:szCs w:val="22"/>
              </w:rPr>
              <w:t>ŽDO</w:t>
            </w:r>
            <w:proofErr w:type="spellEnd"/>
            <w:r>
              <w:rPr>
                <w:sz w:val="22"/>
                <w:szCs w:val="22"/>
              </w:rPr>
              <w:t xml:space="preserve"> u Zagrebu</w:t>
            </w:r>
          </w:p>
          <w:p w:rsidRPr="00244994" w:rsidR="00C82705" w:rsidP="00C87AF3" w:rsidRDefault="00C8270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Zagreb, Avenija Dubrovnik </w:t>
            </w:r>
            <w:proofErr w:type="spellStart"/>
            <w:r>
              <w:rPr>
                <w:sz w:val="22"/>
                <w:szCs w:val="22"/>
              </w:rPr>
              <w:t>32</w:t>
            </w:r>
            <w:proofErr w:type="spellEnd"/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118D5" w:rsidP="00C87AF3" w:rsidRDefault="002118D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18683136487</w:t>
            </w:r>
            <w:proofErr w:type="spellEnd"/>
          </w:p>
        </w:tc>
        <w:tc>
          <w:tcPr>
            <w:tcW w:w="26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118D5" w:rsidP="00C87AF3" w:rsidRDefault="002118D5">
            <w:pPr>
              <w:rPr>
                <w:rFonts w:cs="Times New Roman"/>
                <w:sz w:val="22"/>
                <w:szCs w:val="22"/>
              </w:rPr>
            </w:pPr>
          </w:p>
          <w:p w:rsidR="002118D5" w:rsidP="00C87AF3" w:rsidRDefault="002118D5">
            <w:pPr>
              <w:rPr>
                <w:rFonts w:cs="Times New Roman"/>
                <w:sz w:val="22"/>
                <w:szCs w:val="22"/>
              </w:rPr>
            </w:pPr>
          </w:p>
          <w:p w:rsidR="002118D5" w:rsidP="00C87AF3" w:rsidRDefault="002118D5">
            <w:pPr>
              <w:rPr>
                <w:rFonts w:cs="Times New Roman"/>
                <w:sz w:val="22"/>
                <w:szCs w:val="22"/>
              </w:rPr>
            </w:pPr>
          </w:p>
          <w:p w:rsidR="002118D5" w:rsidP="00C87AF3" w:rsidRDefault="002118D5">
            <w:pPr>
              <w:rPr>
                <w:rFonts w:cs="Times New Roman"/>
                <w:sz w:val="22"/>
                <w:szCs w:val="22"/>
              </w:rPr>
            </w:pPr>
          </w:p>
          <w:p w:rsidR="002118D5" w:rsidP="002118D5" w:rsidRDefault="002118D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            </w:t>
            </w:r>
            <w:proofErr w:type="spellStart"/>
            <w:r>
              <w:rPr>
                <w:rFonts w:cs="Times New Roman"/>
                <w:sz w:val="22"/>
                <w:szCs w:val="22"/>
              </w:rPr>
              <w:t>18.404</w:t>
            </w:r>
            <w:proofErr w:type="spellEnd"/>
            <w:r>
              <w:rPr>
                <w:rFonts w:cs="Times New Roman"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sz w:val="22"/>
                <w:szCs w:val="22"/>
              </w:rPr>
              <w:t>52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kn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118D5" w:rsidP="002118D5" w:rsidRDefault="002118D5">
            <w:pPr>
              <w:tabs>
                <w:tab w:val="left" w:pos="87"/>
              </w:tabs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tražbine proračuna, zavoda u skladu s posebnim propisima, doprinosi za mirovinsko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siguranje</w:t>
            </w:r>
            <w:proofErr w:type="spellEnd"/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118D5" w:rsidP="00C87AF3" w:rsidRDefault="002118D5">
            <w:pPr>
              <w:rPr>
                <w:rFonts w:cs="Times New Roman"/>
                <w:sz w:val="22"/>
                <w:szCs w:val="22"/>
              </w:rPr>
            </w:pPr>
          </w:p>
          <w:p w:rsidR="002118D5" w:rsidP="00C87AF3" w:rsidRDefault="002118D5">
            <w:pPr>
              <w:rPr>
                <w:rFonts w:cs="Times New Roman"/>
                <w:sz w:val="22"/>
                <w:szCs w:val="22"/>
              </w:rPr>
            </w:pPr>
          </w:p>
          <w:p w:rsidR="002118D5" w:rsidP="00C87AF3" w:rsidRDefault="002118D5">
            <w:pPr>
              <w:rPr>
                <w:rFonts w:cs="Times New Roman"/>
                <w:sz w:val="22"/>
                <w:szCs w:val="22"/>
              </w:rPr>
            </w:pPr>
          </w:p>
          <w:p w:rsidR="002118D5" w:rsidP="002118D5" w:rsidRDefault="002118D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</w:t>
            </w:r>
          </w:p>
          <w:p w:rsidR="002118D5" w:rsidP="002118D5" w:rsidRDefault="002118D5">
            <w:pPr>
              <w:jc w:val="right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18.404</w:t>
            </w:r>
            <w:proofErr w:type="spellEnd"/>
            <w:r>
              <w:rPr>
                <w:rFonts w:cs="Times New Roman"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sz w:val="22"/>
                <w:szCs w:val="22"/>
              </w:rPr>
              <w:t>52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kn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118D5" w:rsidP="00C87AF3" w:rsidRDefault="002118D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2118D5" w:rsidP="00C87AF3" w:rsidRDefault="002118D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Pr="00A87074" w:rsidR="002118D5" w:rsidTr="002118D5">
        <w:tc>
          <w:tcPr>
            <w:tcW w:w="5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2118D5" w:rsidP="00C87AF3" w:rsidRDefault="002118D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2118D5" w:rsidP="00C87AF3" w:rsidRDefault="002118D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2118D5" w:rsidP="00C87AF3" w:rsidRDefault="002118D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2118D5" w:rsidP="00C87AF3" w:rsidRDefault="002118D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18.404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52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kn </w:t>
            </w:r>
          </w:p>
        </w:tc>
        <w:tc>
          <w:tcPr>
            <w:tcW w:w="19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2118D5" w:rsidP="00C87AF3" w:rsidRDefault="002118D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2118D5" w:rsidP="00C87AF3" w:rsidRDefault="002118D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18.404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52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F86EF2" w:rsidR="002118D5" w:rsidP="00C87AF3" w:rsidRDefault="002118D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0 ,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Pr="00A87074" w:rsidR="002118D5" w:rsidP="00C87AF3" w:rsidRDefault="002118D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="00321D5B" w:rsidRDefault="00321D5B">
      <w:pPr>
        <w:pStyle w:val="Standard"/>
        <w:tabs>
          <w:tab w:val="left" w:pos="4005"/>
        </w:tabs>
        <w:jc w:val="center"/>
        <w:rPr>
          <w:rFonts w:cs="Times New Roman"/>
          <w:b/>
          <w:bCs/>
          <w:sz w:val="22"/>
          <w:szCs w:val="22"/>
        </w:rPr>
      </w:pPr>
    </w:p>
    <w:p w:rsidR="004A127C" w:rsidRDefault="004A127C">
      <w:pPr>
        <w:pStyle w:val="Standard"/>
        <w:tabs>
          <w:tab w:val="left" w:pos="4005"/>
        </w:tabs>
        <w:jc w:val="center"/>
        <w:rPr>
          <w:rFonts w:cs="Times New Roman"/>
          <w:b/>
          <w:bCs/>
          <w:sz w:val="22"/>
          <w:szCs w:val="22"/>
        </w:rPr>
      </w:pPr>
    </w:p>
    <w:p w:rsidR="0061057B" w:rsidRDefault="0061057B">
      <w:pPr>
        <w:pStyle w:val="Standard"/>
        <w:tabs>
          <w:tab w:val="left" w:pos="4005"/>
        </w:tabs>
        <w:jc w:val="center"/>
        <w:rPr>
          <w:rFonts w:cs="Times New Roman"/>
          <w:b/>
          <w:bCs/>
          <w:sz w:val="22"/>
          <w:szCs w:val="22"/>
        </w:rPr>
      </w:pPr>
    </w:p>
    <w:p w:rsidR="0061057B" w:rsidRDefault="0061057B">
      <w:pPr>
        <w:pStyle w:val="Standard"/>
        <w:tabs>
          <w:tab w:val="left" w:pos="4005"/>
        </w:tabs>
        <w:jc w:val="center"/>
        <w:rPr>
          <w:rFonts w:cs="Times New Roman"/>
          <w:b/>
          <w:bCs/>
          <w:sz w:val="22"/>
          <w:szCs w:val="22"/>
        </w:rPr>
      </w:pPr>
    </w:p>
    <w:p w:rsidR="0061057B" w:rsidRDefault="0061057B">
      <w:pPr>
        <w:pStyle w:val="Standard"/>
        <w:tabs>
          <w:tab w:val="left" w:pos="4005"/>
        </w:tabs>
        <w:jc w:val="center"/>
        <w:rPr>
          <w:rFonts w:cs="Times New Roman"/>
          <w:b/>
          <w:bCs/>
          <w:sz w:val="22"/>
          <w:szCs w:val="22"/>
        </w:rPr>
      </w:pPr>
    </w:p>
    <w:p w:rsidR="0061057B" w:rsidRDefault="0061057B">
      <w:pPr>
        <w:pStyle w:val="Standard"/>
        <w:tabs>
          <w:tab w:val="left" w:pos="4005"/>
        </w:tabs>
        <w:jc w:val="center"/>
        <w:rPr>
          <w:rFonts w:cs="Times New Roman"/>
          <w:b/>
          <w:bCs/>
          <w:sz w:val="22"/>
          <w:szCs w:val="22"/>
        </w:rPr>
      </w:pPr>
    </w:p>
    <w:p w:rsidR="0061057B" w:rsidRDefault="0061057B">
      <w:pPr>
        <w:pStyle w:val="Standard"/>
        <w:tabs>
          <w:tab w:val="left" w:pos="4005"/>
        </w:tabs>
        <w:jc w:val="center"/>
        <w:rPr>
          <w:rFonts w:cs="Times New Roman"/>
          <w:b/>
          <w:bCs/>
          <w:sz w:val="22"/>
          <w:szCs w:val="22"/>
        </w:rPr>
      </w:pPr>
    </w:p>
    <w:p w:rsidR="0061057B" w:rsidRDefault="0061057B">
      <w:pPr>
        <w:pStyle w:val="Standard"/>
        <w:tabs>
          <w:tab w:val="left" w:pos="4005"/>
        </w:tabs>
        <w:jc w:val="center"/>
        <w:rPr>
          <w:rFonts w:cs="Times New Roman"/>
          <w:b/>
          <w:bCs/>
          <w:sz w:val="22"/>
          <w:szCs w:val="22"/>
        </w:rPr>
      </w:pPr>
    </w:p>
    <w:p w:rsidR="009F13AB" w:rsidRDefault="009F13AB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Pr="00A87074" w:rsidR="00464E49" w:rsidRDefault="00892019">
      <w:pPr>
        <w:pStyle w:val="Standard"/>
        <w:tabs>
          <w:tab w:val="left" w:pos="4005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lastRenderedPageBreak/>
        <w:t>II viši isplatni red</w:t>
      </w:r>
    </w:p>
    <w:p w:rsidRPr="00A87074" w:rsidR="00464E49" w:rsidRDefault="00464E49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tbl>
      <w:tblPr>
        <w:tblW w:w="15545" w:type="dxa"/>
        <w:tblInd w:w="-39" w:type="dxa"/>
        <w:tblLayout w:type="fixed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542"/>
        <w:gridCol w:w="3805"/>
        <w:gridCol w:w="1559"/>
        <w:gridCol w:w="3119"/>
        <w:gridCol w:w="1701"/>
        <w:gridCol w:w="1842"/>
        <w:gridCol w:w="1843"/>
        <w:gridCol w:w="1134"/>
      </w:tblGrid>
      <w:tr w:rsidRPr="00A87074" w:rsidR="00B87745" w:rsidTr="0061057B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B502AE" w:rsidRDefault="00B502AE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B502AE" w:rsidP="002B7A09" w:rsidRDefault="002B7A0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B502AE" w:rsidP="002B7A09" w:rsidRDefault="00B502AE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  <w:proofErr w:type="spellEnd"/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B502AE" w:rsidP="002B7A09" w:rsidRDefault="00B502AE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 tražbine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B502AE" w:rsidP="002B7A09" w:rsidRDefault="00B502AE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Prijavljeno 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B502AE" w:rsidP="00F173F5" w:rsidRDefault="00B502AE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Priznato 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B502AE" w:rsidP="002B7A09" w:rsidRDefault="00F5483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Osporeno i </w:t>
            </w:r>
            <w:r w:rsidR="0061057B"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Pr="00A87074" w:rsidR="00B502AE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Pr="009F13F2" w:rsidR="00B502AE" w:rsidP="00E41E60" w:rsidRDefault="00C72AF7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RPr="00A87074" w:rsidR="00B87745" w:rsidTr="0061057B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112A32" w:rsidP="00112A32" w:rsidRDefault="00112A3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6CD" w:rsidP="00EC635F" w:rsidRDefault="0078027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CENTAR BANKA d.d. u stečaju</w:t>
            </w:r>
          </w:p>
          <w:p w:rsidRPr="00244994" w:rsidR="0078027B" w:rsidP="00EC635F" w:rsidRDefault="0078027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Zagreb, </w:t>
            </w:r>
            <w:proofErr w:type="spellStart"/>
            <w:r>
              <w:rPr>
                <w:sz w:val="22"/>
                <w:szCs w:val="22"/>
              </w:rPr>
              <w:t>Heinzelova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47A</w:t>
            </w:r>
            <w:proofErr w:type="spellEnd"/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112A32" w:rsidP="00244994" w:rsidRDefault="007802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89296739230</w:t>
            </w:r>
            <w:proofErr w:type="spellEnd"/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71AB5" w:rsidP="00112A32" w:rsidRDefault="0078027B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Ugovori o kratkoročnim kreditima </w:t>
            </w:r>
          </w:p>
          <w:p w:rsidR="00DF46CD" w:rsidP="00112A32" w:rsidRDefault="00DF46CD">
            <w:pPr>
              <w:rPr>
                <w:rFonts w:cs="Times New Roman"/>
                <w:sz w:val="22"/>
                <w:szCs w:val="22"/>
              </w:rPr>
            </w:pPr>
          </w:p>
          <w:p w:rsidRPr="00A87074" w:rsidR="00F54832" w:rsidP="00227438" w:rsidRDefault="0022743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Ovršna isprava 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7F35" w:rsidP="009A4098" w:rsidRDefault="00117F35">
            <w:pPr>
              <w:jc w:val="right"/>
            </w:pPr>
          </w:p>
          <w:p w:rsidR="00D77C22" w:rsidP="009A4098" w:rsidRDefault="00D77C22">
            <w:pPr>
              <w:jc w:val="right"/>
              <w:rPr>
                <w:sz w:val="22"/>
                <w:szCs w:val="22"/>
              </w:rPr>
            </w:pPr>
          </w:p>
          <w:p w:rsidR="00D77C22" w:rsidP="009A4098" w:rsidRDefault="00D77C22">
            <w:pPr>
              <w:jc w:val="right"/>
              <w:rPr>
                <w:sz w:val="22"/>
                <w:szCs w:val="22"/>
              </w:rPr>
            </w:pPr>
          </w:p>
          <w:p w:rsidRPr="00244994" w:rsidR="00244994" w:rsidP="009A4098" w:rsidRDefault="007802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22.151.271,</w:t>
            </w:r>
            <w:proofErr w:type="spellStart"/>
            <w:r>
              <w:rPr>
                <w:sz w:val="22"/>
                <w:szCs w:val="22"/>
              </w:rPr>
              <w:t>37</w:t>
            </w:r>
            <w:proofErr w:type="spellEnd"/>
            <w:r w:rsidRPr="00244994" w:rsidR="00244994">
              <w:rPr>
                <w:sz w:val="22"/>
                <w:szCs w:val="22"/>
              </w:rPr>
              <w:t xml:space="preserve">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173F5" w:rsidP="009A4098" w:rsidRDefault="00F173F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F173F5" w:rsidP="009A4098" w:rsidRDefault="00F173F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D77C22" w:rsidP="009A4098" w:rsidRDefault="00D77C2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C00E8E" w:rsidR="00F173F5" w:rsidP="009A4098" w:rsidRDefault="007802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22.151.271,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37</w:t>
            </w:r>
            <w:proofErr w:type="spellEnd"/>
            <w:r w:rsidR="00F173F5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112A32" w:rsidP="00112A32" w:rsidRDefault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B87745" w:rsidP="00112A32" w:rsidRDefault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B87745" w:rsidP="00112A32" w:rsidRDefault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D77C22" w:rsidP="00112A32" w:rsidRDefault="00D77C2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Pr="00A87074" w:rsidR="00112A32" w:rsidP="00112A32" w:rsidRDefault="00DF46CD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RPr="00A87074" w:rsidR="00B87745" w:rsidTr="0061057B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112A32" w:rsidP="00112A32" w:rsidRDefault="00112A3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3730" w:rsidP="00DF46CD" w:rsidRDefault="007802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GRAD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ZAGREB</w:t>
            </w:r>
            <w:proofErr w:type="spellEnd"/>
          </w:p>
          <w:p w:rsidRPr="00A87074" w:rsidR="00DF46CD" w:rsidP="00645700" w:rsidRDefault="00DF46C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Zagreb, </w:t>
            </w:r>
            <w:r w:rsidR="00645700">
              <w:rPr>
                <w:rFonts w:cs="Times New Roman"/>
                <w:bCs/>
                <w:sz w:val="22"/>
                <w:szCs w:val="22"/>
              </w:rPr>
              <w:t>Trg Stjepana Radića 1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112A32" w:rsidP="00317F3F" w:rsidRDefault="007802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61817894937</w:t>
            </w:r>
            <w:proofErr w:type="spellEnd"/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P="00432D10" w:rsidRDefault="007802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komunalna naknada</w:t>
            </w:r>
            <w:r w:rsidR="00D46550"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  <w:p w:rsidR="004A127C" w:rsidP="00432D10" w:rsidRDefault="004A127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Pr="00D60F75" w:rsidR="00645700" w:rsidP="00432D10" w:rsidRDefault="0064570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P="009A4098" w:rsidRDefault="00112A3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4A127C" w:rsidP="009A4098" w:rsidRDefault="004A12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4428F9" w:rsidP="009A4098" w:rsidRDefault="007802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40.182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05</w:t>
            </w:r>
            <w:proofErr w:type="spellEnd"/>
            <w:r w:rsidR="00DF46CD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7F3F" w:rsidP="009A4098" w:rsidRDefault="00317F3F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4A127C" w:rsidP="009A4098" w:rsidRDefault="004A12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F173F5" w:rsidP="009A4098" w:rsidRDefault="007802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40.182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05</w:t>
            </w:r>
            <w:proofErr w:type="spellEnd"/>
            <w:r w:rsidR="00F173F5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112A32" w:rsidP="00112A32" w:rsidRDefault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B87745" w:rsidP="00DF46CD" w:rsidRDefault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4A127C" w:rsidP="00DF46CD" w:rsidRDefault="004A127C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Pr="00A87074" w:rsidR="00112A32" w:rsidP="00DF46CD" w:rsidRDefault="007D5B7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</w:tr>
      <w:tr w:rsidRPr="00A87074" w:rsidR="00B87745" w:rsidTr="0061057B">
        <w:trPr>
          <w:trHeight w:val="482"/>
        </w:trPr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  <w:p w:rsidRPr="00A87074"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DF46CD" w:rsidRDefault="00A5722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GRAD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ZAGREB</w:t>
            </w:r>
            <w:proofErr w:type="spellEnd"/>
          </w:p>
          <w:p w:rsidR="0066135E" w:rsidP="00DF46CD" w:rsidRDefault="0064570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Trg Stjepana Radića 1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645700" w:rsidRDefault="0064570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61817894937</w:t>
            </w:r>
            <w:proofErr w:type="spellEnd"/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112A32" w:rsidRDefault="00B8774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</w:t>
            </w:r>
            <w:r w:rsidR="0066135E">
              <w:rPr>
                <w:rFonts w:cs="Times New Roman"/>
                <w:bCs/>
                <w:sz w:val="22"/>
                <w:szCs w:val="22"/>
              </w:rPr>
              <w:t>ješenja o komunalnoj naknadi</w:t>
            </w:r>
          </w:p>
          <w:p w:rsidR="0066135E" w:rsidP="00432D10" w:rsidRDefault="0066135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</w:t>
            </w:r>
            <w:r w:rsidR="00432D10">
              <w:rPr>
                <w:rFonts w:cs="Times New Roman"/>
                <w:bCs/>
                <w:sz w:val="22"/>
                <w:szCs w:val="22"/>
              </w:rPr>
              <w:t>e</w:t>
            </w:r>
            <w:r>
              <w:rPr>
                <w:rFonts w:cs="Times New Roman"/>
                <w:bCs/>
                <w:sz w:val="22"/>
                <w:szCs w:val="22"/>
              </w:rPr>
              <w:t xml:space="preserve"> isprav</w:t>
            </w:r>
            <w:r w:rsidR="00432D10">
              <w:rPr>
                <w:rFonts w:cs="Times New Roman"/>
                <w:bCs/>
                <w:sz w:val="22"/>
                <w:szCs w:val="22"/>
              </w:rPr>
              <w:t>e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745" w:rsidP="009A4098" w:rsidRDefault="00B877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4A127C" w:rsidP="009A4098" w:rsidRDefault="004A12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21D5B" w:rsidP="009A4098" w:rsidRDefault="0064570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2.193.663,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05</w:t>
            </w:r>
            <w:proofErr w:type="spellEnd"/>
            <w:r w:rsidR="0066135E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745" w:rsidP="009A4098" w:rsidRDefault="00B877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    </w:t>
            </w:r>
          </w:p>
          <w:p w:rsidRPr="009D4A4B" w:rsidR="00321D5B" w:rsidP="00645700" w:rsidRDefault="00B877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    </w:t>
            </w:r>
            <w:r w:rsidR="00645700">
              <w:rPr>
                <w:rFonts w:cs="Times New Roman"/>
                <w:bCs/>
                <w:sz w:val="22"/>
                <w:szCs w:val="22"/>
              </w:rPr>
              <w:t>2.193.663,</w:t>
            </w:r>
            <w:proofErr w:type="spellStart"/>
            <w:r w:rsidR="00645700">
              <w:rPr>
                <w:rFonts w:cs="Times New Roman"/>
                <w:bCs/>
                <w:sz w:val="22"/>
                <w:szCs w:val="22"/>
              </w:rPr>
              <w:t>05kn</w:t>
            </w:r>
            <w:proofErr w:type="spellEnd"/>
            <w:r w:rsidR="00645700">
              <w:rPr>
                <w:rFonts w:cs="Times New Roman"/>
                <w:bCs/>
                <w:sz w:val="22"/>
                <w:szCs w:val="22"/>
              </w:rPr>
              <w:t xml:space="preserve">   </w:t>
            </w:r>
            <w:r w:rsidR="0066135E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645700"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21D5B" w:rsidP="00112A32" w:rsidRDefault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B87745" w:rsidP="00DF46CD" w:rsidRDefault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4A127C" w:rsidP="00DF46CD" w:rsidRDefault="004A127C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21D5B" w:rsidP="00DF46CD" w:rsidRDefault="0066135E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RPr="00A87074" w:rsidR="00B87745" w:rsidTr="0061057B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DF46CD" w:rsidRDefault="0064570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ŠPINA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XXL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d.o.o.</w:t>
            </w:r>
          </w:p>
          <w:p w:rsidR="0054766D" w:rsidP="00DF46CD" w:rsidRDefault="006F32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Dugopolje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 Sv. Duje 8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317F3F" w:rsidRDefault="006F32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96497547370</w:t>
            </w:r>
            <w:proofErr w:type="spellEnd"/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2B1" w:rsidP="0054766D" w:rsidRDefault="004A127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</w:t>
            </w:r>
            <w:r w:rsidR="006F32B1">
              <w:rPr>
                <w:rFonts w:cs="Times New Roman"/>
                <w:bCs/>
                <w:sz w:val="22"/>
                <w:szCs w:val="22"/>
              </w:rPr>
              <w:t>eplaćeni računi za isporučenu robu</w:t>
            </w:r>
          </w:p>
          <w:p w:rsidR="00321D5B" w:rsidP="0054766D" w:rsidRDefault="006F32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Ovršna isprava 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745" w:rsidP="009A4098" w:rsidRDefault="00B877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8572F5" w:rsidR="004A127C" w:rsidP="009A4098" w:rsidRDefault="004A12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8572F5" w:rsidR="00321D5B" w:rsidP="006F32B1" w:rsidRDefault="006F32B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64.453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99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 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8572F5" w:rsidR="00B87745" w:rsidP="009A4098" w:rsidRDefault="00B877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572F5">
              <w:rPr>
                <w:rFonts w:cs="Times New Roman"/>
                <w:bCs/>
                <w:sz w:val="22"/>
                <w:szCs w:val="22"/>
              </w:rPr>
              <w:t xml:space="preserve">    </w:t>
            </w:r>
          </w:p>
          <w:p w:rsidRPr="008572F5" w:rsidR="00321D5B" w:rsidP="006F32B1" w:rsidRDefault="00B877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572F5">
              <w:rPr>
                <w:rFonts w:cs="Times New Roman"/>
                <w:bCs/>
                <w:sz w:val="22"/>
                <w:szCs w:val="22"/>
              </w:rPr>
              <w:t xml:space="preserve">            </w:t>
            </w:r>
            <w:proofErr w:type="spellStart"/>
            <w:r w:rsidR="006F32B1">
              <w:rPr>
                <w:rFonts w:cs="Times New Roman"/>
                <w:bCs/>
                <w:sz w:val="22"/>
                <w:szCs w:val="22"/>
              </w:rPr>
              <w:t>64.453</w:t>
            </w:r>
            <w:proofErr w:type="spellEnd"/>
            <w:r w:rsidR="006F32B1"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 w:rsidR="006F32B1">
              <w:rPr>
                <w:rFonts w:cs="Times New Roman"/>
                <w:bCs/>
                <w:sz w:val="22"/>
                <w:szCs w:val="22"/>
              </w:rPr>
              <w:t>99kn</w:t>
            </w:r>
            <w:proofErr w:type="spellEnd"/>
            <w:r w:rsidR="006F32B1">
              <w:rPr>
                <w:rFonts w:cs="Times New Roman"/>
                <w:bCs/>
                <w:sz w:val="22"/>
                <w:szCs w:val="22"/>
              </w:rPr>
              <w:t xml:space="preserve">  </w:t>
            </w:r>
            <w:r w:rsidRPr="008572F5" w:rsidR="0054766D">
              <w:rPr>
                <w:rFonts w:cs="Times New Roman"/>
                <w:bCs/>
                <w:sz w:val="22"/>
                <w:szCs w:val="22"/>
              </w:rPr>
              <w:t xml:space="preserve">           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21D5B" w:rsidP="00112A32" w:rsidRDefault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B87745" w:rsidP="00DF46CD" w:rsidRDefault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4A127C" w:rsidP="00DF46CD" w:rsidRDefault="004A127C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21D5B" w:rsidP="00DF46CD" w:rsidRDefault="0054766D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</w:tr>
      <w:tr w:rsidRPr="00A87074" w:rsidR="00B87745" w:rsidTr="0061057B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DF46CD" w:rsidRDefault="00EC66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VODE</w:t>
            </w:r>
          </w:p>
          <w:p w:rsidR="00EC666D" w:rsidP="00DF46CD" w:rsidRDefault="00EC66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Zagreb, Ul. grada Vukovara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220</w:t>
            </w:r>
            <w:proofErr w:type="spellEnd"/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317F3F" w:rsidRDefault="00EC666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28921383001</w:t>
            </w:r>
            <w:proofErr w:type="spellEnd"/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27C" w:rsidP="00112A32" w:rsidRDefault="00B8774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</w:t>
            </w:r>
            <w:r w:rsidR="00EC666D">
              <w:rPr>
                <w:rFonts w:cs="Times New Roman"/>
                <w:bCs/>
                <w:sz w:val="22"/>
                <w:szCs w:val="22"/>
              </w:rPr>
              <w:t>ješenja o vodnom doprinosu</w:t>
            </w:r>
          </w:p>
          <w:p w:rsidR="00EC666D" w:rsidP="00112A32" w:rsidRDefault="004A127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</w:t>
            </w:r>
            <w:r w:rsidR="00EC666D">
              <w:rPr>
                <w:rFonts w:cs="Times New Roman"/>
                <w:bCs/>
                <w:sz w:val="22"/>
                <w:szCs w:val="22"/>
              </w:rPr>
              <w:t>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745" w:rsidP="009A4098" w:rsidRDefault="00B877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4A127C" w:rsidP="009A4098" w:rsidRDefault="004A12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21D5B" w:rsidP="009A4098" w:rsidRDefault="006F32B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85.804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27</w:t>
            </w:r>
            <w:proofErr w:type="spellEnd"/>
            <w:r w:rsidR="00EC666D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745" w:rsidP="009A4098" w:rsidRDefault="00B877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</w:t>
            </w:r>
          </w:p>
          <w:p w:rsidR="004A127C" w:rsidP="009A4098" w:rsidRDefault="004A12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21D5B" w:rsidP="009A4098" w:rsidRDefault="006F32B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85.804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27</w:t>
            </w:r>
            <w:proofErr w:type="spellEnd"/>
            <w:r w:rsidR="00EC666D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21D5B" w:rsidP="00112A32" w:rsidRDefault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B87745" w:rsidP="00DF46CD" w:rsidRDefault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4A127C" w:rsidP="00DF46CD" w:rsidRDefault="004A127C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21D5B" w:rsidP="00DF46CD" w:rsidRDefault="00EC666D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RPr="00A87074" w:rsidR="00B87745" w:rsidTr="0061057B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32B1" w:rsidP="006F32B1" w:rsidRDefault="006F32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VODE</w:t>
            </w:r>
          </w:p>
          <w:p w:rsidR="00321D5B" w:rsidP="006F32B1" w:rsidRDefault="006F32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Zagreb, Ul. grada Vukovara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220</w:t>
            </w:r>
            <w:proofErr w:type="spellEnd"/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317F3F" w:rsidRDefault="006F32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28921383001</w:t>
            </w:r>
            <w:proofErr w:type="spellEnd"/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27C" w:rsidP="00414F6A" w:rsidRDefault="00414F6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vodnom doprinosu</w:t>
            </w:r>
          </w:p>
          <w:p w:rsidR="00FE18DA" w:rsidP="00414F6A" w:rsidRDefault="004A127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</w:t>
            </w:r>
            <w:r w:rsidR="00414F6A">
              <w:rPr>
                <w:rFonts w:cs="Times New Roman"/>
                <w:bCs/>
                <w:sz w:val="22"/>
                <w:szCs w:val="22"/>
              </w:rPr>
              <w:t>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27C" w:rsidP="009A4098" w:rsidRDefault="004A12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4A127C" w:rsidP="009A4098" w:rsidRDefault="004A12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21D5B" w:rsidP="009A4098" w:rsidRDefault="00414F6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2.023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45</w:t>
            </w:r>
            <w:proofErr w:type="spellEnd"/>
            <w:r w:rsidR="00FE18DA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745" w:rsidP="009A4098" w:rsidRDefault="00B877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</w:t>
            </w:r>
          </w:p>
          <w:p w:rsidR="004A127C" w:rsidP="00414F6A" w:rsidRDefault="00B877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  </w:t>
            </w:r>
          </w:p>
          <w:p w:rsidRPr="009D4A4B" w:rsidR="00321D5B" w:rsidP="00414F6A" w:rsidRDefault="00B8774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414F6A">
              <w:rPr>
                <w:rFonts w:cs="Times New Roman"/>
                <w:bCs/>
                <w:sz w:val="22"/>
                <w:szCs w:val="22"/>
              </w:rPr>
              <w:t>2.023</w:t>
            </w:r>
            <w:proofErr w:type="spellEnd"/>
            <w:r w:rsidR="00414F6A"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 w:rsidR="00414F6A">
              <w:rPr>
                <w:rFonts w:cs="Times New Roman"/>
                <w:bCs/>
                <w:sz w:val="22"/>
                <w:szCs w:val="22"/>
              </w:rPr>
              <w:t>45</w:t>
            </w:r>
            <w:proofErr w:type="spellEnd"/>
            <w:r w:rsidR="00FE18DA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21D5B" w:rsidP="00112A32" w:rsidRDefault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B87745" w:rsidP="00DF46CD" w:rsidRDefault="00B8774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4A127C" w:rsidP="00DF46CD" w:rsidRDefault="004A127C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21D5B" w:rsidP="00DF46CD" w:rsidRDefault="00FE1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</w:tr>
      <w:tr w:rsidRPr="00A87074" w:rsidR="00B87745" w:rsidTr="0061057B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112A32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27C" w:rsidP="00DF46CD" w:rsidRDefault="00716C9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HEP-Operator distribucijskog sustava d.o.o. Elektra Zagreb,</w:t>
            </w:r>
          </w:p>
          <w:p w:rsidR="001E474D" w:rsidP="00DF46CD" w:rsidRDefault="00716C9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Zagreb,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Gundulićeva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32</w:t>
            </w:r>
            <w:proofErr w:type="spellEnd"/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317F3F" w:rsidRDefault="00716C9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46830600751</w:t>
            </w:r>
            <w:proofErr w:type="spellEnd"/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27C" w:rsidP="00112A32" w:rsidRDefault="004A127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</w:t>
            </w:r>
            <w:r w:rsidR="00716C96">
              <w:rPr>
                <w:rFonts w:cs="Times New Roman"/>
                <w:bCs/>
                <w:sz w:val="22"/>
                <w:szCs w:val="22"/>
              </w:rPr>
              <w:t>eplaćeni računi</w:t>
            </w:r>
          </w:p>
          <w:p w:rsidR="00716C96" w:rsidP="00112A32" w:rsidRDefault="00716C9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27C" w:rsidP="009A4098" w:rsidRDefault="004A12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4A127C" w:rsidP="009A4098" w:rsidRDefault="004A12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D77C22" w:rsidP="009A4098" w:rsidRDefault="00716C9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1.586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27C" w:rsidP="009A4098" w:rsidRDefault="004A12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4A127C" w:rsidP="009A4098" w:rsidRDefault="004A12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D77C22" w:rsidP="009A4098" w:rsidRDefault="00716C9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1.586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21D5B" w:rsidP="00112A32" w:rsidRDefault="00321D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321D5B" w:rsidP="00DF46CD" w:rsidRDefault="00321D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Pr="00A87074" w:rsidR="00716C96" w:rsidTr="0061057B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C96" w:rsidP="00112A32" w:rsidRDefault="00716C9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27C" w:rsidP="006D23D4" w:rsidRDefault="00716C9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HEP-Operator distribucijskog sustava d.o.o. Elektra Zagreb, </w:t>
            </w:r>
          </w:p>
          <w:p w:rsidR="00716C96" w:rsidP="006D23D4" w:rsidRDefault="00716C9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Gundulićeva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32</w:t>
            </w:r>
            <w:proofErr w:type="spellEnd"/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C96" w:rsidP="00317F3F" w:rsidRDefault="00716C9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46830600751</w:t>
            </w:r>
            <w:proofErr w:type="spellEnd"/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27C" w:rsidP="006D23D4" w:rsidRDefault="004A127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</w:t>
            </w:r>
            <w:r w:rsidR="00716C96">
              <w:rPr>
                <w:rFonts w:cs="Times New Roman"/>
                <w:bCs/>
                <w:sz w:val="22"/>
                <w:szCs w:val="22"/>
              </w:rPr>
              <w:t>eplaćeni računi</w:t>
            </w:r>
          </w:p>
          <w:p w:rsidR="00716C96" w:rsidP="006D23D4" w:rsidRDefault="00716C9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27C" w:rsidP="009A4098" w:rsidRDefault="004A12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4A127C" w:rsidP="009A4098" w:rsidRDefault="004A12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716C96" w:rsidP="009A4098" w:rsidRDefault="00716C9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3.556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27C" w:rsidP="009A4098" w:rsidRDefault="004A12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4A127C" w:rsidP="009A4098" w:rsidRDefault="004A127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716C96" w:rsidP="009A4098" w:rsidRDefault="00716C9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3.556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716C96" w:rsidP="00112A32" w:rsidRDefault="00716C9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716C96" w:rsidP="00322C84" w:rsidRDefault="00716C96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Pr="00A87074" w:rsidR="00716C96" w:rsidTr="0061057B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C96" w:rsidP="00112A32" w:rsidRDefault="00716C9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44CE" w:rsidP="00B744CE" w:rsidRDefault="00B744C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HEP-  d.o.o. Elektra Zagreb, </w:t>
            </w:r>
          </w:p>
          <w:p w:rsidR="00716C96" w:rsidP="00B744CE" w:rsidRDefault="00B744C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Gundulićeva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32</w:t>
            </w:r>
            <w:proofErr w:type="spellEnd"/>
          </w:p>
          <w:p w:rsidR="003857E0" w:rsidP="00DF46CD" w:rsidRDefault="003857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C96" w:rsidP="00317F3F" w:rsidRDefault="00B744C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43965974818</w:t>
            </w:r>
            <w:proofErr w:type="spellEnd"/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C96" w:rsidP="00112A32" w:rsidRDefault="00B744C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Računi</w:t>
            </w:r>
          </w:p>
          <w:p w:rsidR="00B744CE" w:rsidP="00112A32" w:rsidRDefault="00B744C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9A4098" w:rsidRDefault="006105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61057B" w:rsidP="009A4098" w:rsidRDefault="006105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716C96" w:rsidP="009A4098" w:rsidRDefault="00B744C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7.927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9A4098" w:rsidRDefault="006105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61057B" w:rsidP="009A4098" w:rsidRDefault="006105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716C96" w:rsidP="009A4098" w:rsidRDefault="00B744C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7.927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716C96" w:rsidP="00112A32" w:rsidRDefault="00716C9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61057B" w:rsidP="00DF46CD" w:rsidRDefault="0061057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61057B" w:rsidP="00DF46CD" w:rsidRDefault="0061057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716C96" w:rsidP="00DF46CD" w:rsidRDefault="00B744CE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160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</w:tr>
      <w:tr w:rsidRPr="00A87074" w:rsidR="00716C96" w:rsidTr="0061057B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C96" w:rsidP="00112A32" w:rsidRDefault="00716C9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10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  <w:p w:rsidR="00716C96" w:rsidP="00112A32" w:rsidRDefault="00716C9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C96" w:rsidP="00B744CE" w:rsidRDefault="00B744C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Republika Hrvatska, Ministarstvo financija, Porezna uprava, Područni ured Zagreb, zastupana po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ŽDO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u Zagrebu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C96" w:rsidP="00317F3F" w:rsidRDefault="00BD29B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18683136487</w:t>
            </w:r>
            <w:proofErr w:type="spellEnd"/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C96" w:rsidP="00112A32" w:rsidRDefault="00BD29B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Odluke suda ili drugog tijela</w:t>
            </w:r>
          </w:p>
          <w:p w:rsidR="00BD29B6" w:rsidP="00112A32" w:rsidRDefault="00BD29B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9A4098" w:rsidRDefault="006105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61057B" w:rsidP="009A4098" w:rsidRDefault="006105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716C96" w:rsidP="009A4098" w:rsidRDefault="00BD29B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1.539.607,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9A4098" w:rsidRDefault="0061057B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61057B" w:rsidP="009A4098" w:rsidRDefault="0061057B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716C96" w:rsidP="009A4098" w:rsidRDefault="00BD29B6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1.539.607,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716C96" w:rsidP="00112A32" w:rsidRDefault="00716C9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61057B" w:rsidP="00DF46CD" w:rsidRDefault="0061057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61057B" w:rsidP="00DF46CD" w:rsidRDefault="0061057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716C96" w:rsidP="00DF46CD" w:rsidRDefault="00BD29B6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RPr="00A87074" w:rsidR="003857E0" w:rsidTr="0061057B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112A32" w:rsidRDefault="003857E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11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  <w:p w:rsidR="003857E0" w:rsidP="00112A32" w:rsidRDefault="003857E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DF46CD" w:rsidRDefault="00F7151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Grad Zagreb, </w:t>
            </w:r>
          </w:p>
          <w:p w:rsidR="003857E0" w:rsidP="0061057B" w:rsidRDefault="006105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</w:t>
            </w:r>
            <w:r w:rsidR="00F71510">
              <w:rPr>
                <w:rFonts w:cs="Times New Roman"/>
                <w:bCs/>
                <w:sz w:val="22"/>
                <w:szCs w:val="22"/>
              </w:rPr>
              <w:t>Trg Stjepana Radića 1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317F3F" w:rsidRDefault="00F7151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61817894937</w:t>
            </w:r>
            <w:proofErr w:type="spellEnd"/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112A32" w:rsidRDefault="00F7151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Neplaćena naknada za promjenu  namjene zemljišta</w:t>
            </w:r>
          </w:p>
          <w:p w:rsidR="00F71510" w:rsidP="00112A32" w:rsidRDefault="00F7151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9A4098" w:rsidRDefault="006105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61057B" w:rsidP="009A4098" w:rsidRDefault="006105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857E0" w:rsidP="009A4098" w:rsidRDefault="00F7151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114.819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08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9A4098" w:rsidRDefault="0061057B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61057B" w:rsidP="009A4098" w:rsidRDefault="0061057B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857E0" w:rsidP="009A4098" w:rsidRDefault="00F71510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114.</w:t>
            </w:r>
            <w:r w:rsidR="00B4543E">
              <w:rPr>
                <w:rFonts w:cs="Times New Roman"/>
                <w:bCs/>
                <w:sz w:val="22"/>
                <w:szCs w:val="22"/>
              </w:rPr>
              <w:t>819</w:t>
            </w:r>
            <w:proofErr w:type="spellEnd"/>
            <w:r w:rsidR="00B4543E"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 w:rsidR="00B4543E">
              <w:rPr>
                <w:rFonts w:cs="Times New Roman"/>
                <w:bCs/>
                <w:sz w:val="22"/>
                <w:szCs w:val="22"/>
              </w:rPr>
              <w:t>08</w:t>
            </w:r>
            <w:proofErr w:type="spellEnd"/>
            <w:r w:rsidR="00B4543E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857E0" w:rsidP="00112A32" w:rsidRDefault="003857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3857E0" w:rsidP="00DF46CD" w:rsidRDefault="00B4543E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</w:tc>
      </w:tr>
      <w:tr w:rsidRPr="00A87074" w:rsidR="003857E0" w:rsidTr="0061057B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112A32" w:rsidRDefault="003857E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12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  <w:p w:rsidR="003857E0" w:rsidP="00112A32" w:rsidRDefault="003857E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DF46CD" w:rsidRDefault="00B4543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AKTER-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PUBLIC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d.o.o.</w:t>
            </w:r>
          </w:p>
          <w:p w:rsidR="0061057B" w:rsidP="00DF46CD" w:rsidRDefault="00B4543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Zagreb, Remetinečka cesta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9D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</w:p>
          <w:p w:rsidR="00B4543E" w:rsidP="00DF46CD" w:rsidRDefault="00B4543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zastupan po odvjetniku Zoranu Špoljariću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317F3F" w:rsidRDefault="00B4543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60260099259</w:t>
            </w:r>
            <w:proofErr w:type="spellEnd"/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112A32" w:rsidRDefault="00B4543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Pravomoćno rješenje o ovrsi, neplaćeni računi</w:t>
            </w:r>
          </w:p>
          <w:p w:rsidR="00B4543E" w:rsidP="00112A32" w:rsidRDefault="00B4543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9A4098" w:rsidRDefault="006105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61057B" w:rsidP="009A4098" w:rsidRDefault="006105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857E0" w:rsidP="009A4098" w:rsidRDefault="00B4543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32.714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99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9A4098" w:rsidRDefault="0061057B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61057B" w:rsidP="009A4098" w:rsidRDefault="0061057B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857E0" w:rsidP="009A4098" w:rsidRDefault="00B4543E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32.714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99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857E0" w:rsidP="00112A32" w:rsidRDefault="003857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61057B" w:rsidP="00DF46CD" w:rsidRDefault="0061057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61057B" w:rsidP="00DF46CD" w:rsidRDefault="0061057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857E0" w:rsidP="00DF46CD" w:rsidRDefault="00B4543E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</w:tr>
      <w:tr w:rsidRPr="00A87074" w:rsidR="003857E0" w:rsidTr="0061057B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112A32" w:rsidRDefault="003857E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13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  <w:p w:rsidR="003857E0" w:rsidP="00112A32" w:rsidRDefault="003857E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DF46CD" w:rsidRDefault="005B295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NOVAK</w:t>
            </w:r>
            <w:r w:rsidR="0061057B">
              <w:rPr>
                <w:rFonts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cs="Times New Roman"/>
                <w:bCs/>
                <w:sz w:val="22"/>
                <w:szCs w:val="22"/>
              </w:rPr>
              <w:t xml:space="preserve"> INŽENJERING d.o.o.</w:t>
            </w:r>
            <w:r w:rsidR="00F77617">
              <w:rPr>
                <w:rFonts w:cs="Times New Roman"/>
                <w:bCs/>
                <w:sz w:val="22"/>
                <w:szCs w:val="22"/>
              </w:rPr>
              <w:t>,</w:t>
            </w:r>
          </w:p>
          <w:p w:rsidR="00F77617" w:rsidP="00DF46CD" w:rsidRDefault="00F7761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Bužanova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12b</w:t>
            </w:r>
            <w:proofErr w:type="spellEnd"/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317F3F" w:rsidRDefault="00F7761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80802873279</w:t>
            </w:r>
            <w:proofErr w:type="spellEnd"/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112A32" w:rsidRDefault="00F7761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ovrsi,</w:t>
            </w:r>
          </w:p>
          <w:p w:rsidR="00F77617" w:rsidP="00112A32" w:rsidRDefault="00F7761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9A4098" w:rsidRDefault="006105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857E0" w:rsidP="009A4098" w:rsidRDefault="00F7761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106.855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 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9A4098" w:rsidRDefault="0061057B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857E0" w:rsidP="009A4098" w:rsidRDefault="00F77617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106.855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857E0" w:rsidP="00112A32" w:rsidRDefault="003857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3857E0" w:rsidP="00DF46CD" w:rsidRDefault="003857E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Pr="00A87074" w:rsidR="003857E0" w:rsidTr="0061057B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112A32" w:rsidRDefault="003857E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14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  <w:p w:rsidR="003857E0" w:rsidP="00112A32" w:rsidRDefault="003857E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DF46CD" w:rsidRDefault="00F7761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GRAMAT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d.d.,</w:t>
            </w:r>
          </w:p>
          <w:p w:rsidR="00F77617" w:rsidP="00DF46CD" w:rsidRDefault="00F7761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Zagreb, Radnička cesta </w:t>
            </w:r>
            <w:proofErr w:type="spellStart"/>
            <w:r w:rsidR="004B3041">
              <w:rPr>
                <w:rFonts w:cs="Times New Roman"/>
                <w:bCs/>
                <w:sz w:val="22"/>
                <w:szCs w:val="22"/>
              </w:rPr>
              <w:t>198</w:t>
            </w:r>
            <w:proofErr w:type="spellEnd"/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317F3F" w:rsidRDefault="004B30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27564553094</w:t>
            </w:r>
            <w:proofErr w:type="spellEnd"/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112A32" w:rsidRDefault="004B30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Pravomoćno Rješenje o ovrsi, Ugovor o ustupu potraživanja,</w:t>
            </w:r>
          </w:p>
          <w:p w:rsidR="004B3041" w:rsidP="00112A32" w:rsidRDefault="004B30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9A4098" w:rsidRDefault="006105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61057B" w:rsidP="009A4098" w:rsidRDefault="006105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857E0" w:rsidP="009A4098" w:rsidRDefault="004B304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10.005.442,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76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9A4098" w:rsidRDefault="0061057B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61057B" w:rsidP="009A4098" w:rsidRDefault="0061057B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857E0" w:rsidP="009A4098" w:rsidRDefault="004B3041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10.005.442,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76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857E0" w:rsidP="00112A32" w:rsidRDefault="003857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61057B" w:rsidP="00DF46CD" w:rsidRDefault="0061057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61057B" w:rsidP="00DF46CD" w:rsidRDefault="0061057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857E0" w:rsidP="00DF46CD" w:rsidRDefault="004B3041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</w:tr>
      <w:tr w:rsidRPr="00A87074" w:rsidR="003857E0" w:rsidTr="0061057B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112A32" w:rsidRDefault="003857E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15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  <w:p w:rsidR="003857E0" w:rsidP="00112A32" w:rsidRDefault="003857E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DF46CD" w:rsidRDefault="004B30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Zagrebački holding d.o.o.,</w:t>
            </w:r>
          </w:p>
          <w:p w:rsidR="004B3041" w:rsidP="00DF46CD" w:rsidRDefault="004B30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Zagreb, Ulica grada Vukovara 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41</w:t>
            </w:r>
            <w:proofErr w:type="spellEnd"/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4B3041" w:rsidRDefault="004B30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85584865987</w:t>
            </w:r>
            <w:proofErr w:type="spellEnd"/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112A32" w:rsidRDefault="004B30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neplaćeni računi,</w:t>
            </w:r>
          </w:p>
          <w:p w:rsidR="004B3041" w:rsidP="00112A32" w:rsidRDefault="004B30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9A4098" w:rsidRDefault="006105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857E0" w:rsidP="009A4098" w:rsidRDefault="004B304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60.193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 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9A4098" w:rsidRDefault="0061057B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857E0" w:rsidP="009A4098" w:rsidRDefault="004B3041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60.193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54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857E0" w:rsidP="00112A32" w:rsidRDefault="003857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3857E0" w:rsidP="00DF46CD" w:rsidRDefault="003857E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Pr="00A87074" w:rsidR="003857E0" w:rsidTr="0061057B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112A32" w:rsidRDefault="003857E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16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  <w:p w:rsidR="003857E0" w:rsidP="00112A32" w:rsidRDefault="003857E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DF46CD" w:rsidRDefault="005A235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Diana Lukšić,</w:t>
            </w:r>
          </w:p>
          <w:p w:rsidR="005A235C" w:rsidP="00DF46CD" w:rsidRDefault="005A235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Prevoj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95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zastupana po odvjetniku Alenu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Blagajac</w:t>
            </w:r>
            <w:proofErr w:type="spellEnd"/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317F3F" w:rsidRDefault="005A235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02855200901</w:t>
            </w:r>
            <w:proofErr w:type="spellEnd"/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57E0" w:rsidP="00112A32" w:rsidRDefault="005A235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Pravomoćna presuda,</w:t>
            </w:r>
          </w:p>
          <w:p w:rsidR="005A235C" w:rsidP="00112A32" w:rsidRDefault="005A235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9A4098" w:rsidRDefault="006105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61057B" w:rsidP="009A4098" w:rsidRDefault="0061057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857E0" w:rsidP="009A4098" w:rsidRDefault="005A235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114.210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9A4098" w:rsidRDefault="0061057B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61057B" w:rsidP="009A4098" w:rsidRDefault="0061057B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Pr="009D4A4B" w:rsidR="003857E0" w:rsidP="009A4098" w:rsidRDefault="005A235C">
            <w:pPr>
              <w:pStyle w:val="TableContents"/>
              <w:ind w:left="-55"/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114.210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3857E0" w:rsidP="00112A32" w:rsidRDefault="003857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="0061057B" w:rsidP="00DF46CD" w:rsidRDefault="0061057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61057B" w:rsidP="00DF46CD" w:rsidRDefault="0061057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="003857E0" w:rsidP="00DF46CD" w:rsidRDefault="005A235C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500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</w:tr>
      <w:tr w:rsidRPr="00A87074" w:rsidR="00716C96" w:rsidTr="0061057B">
        <w:trPr>
          <w:trHeight w:val="458"/>
        </w:trPr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716C96" w:rsidP="00F845B6" w:rsidRDefault="00716C9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8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C96" w:rsidP="00F845B6" w:rsidRDefault="00716C9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Pr="00FA054D" w:rsidR="00716C96" w:rsidP="00F845B6" w:rsidRDefault="00716C9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5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716C96" w:rsidP="00F845B6" w:rsidRDefault="00716C9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716C96" w:rsidP="00F845B6" w:rsidRDefault="00716C9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C96" w:rsidP="009A4098" w:rsidRDefault="00716C96">
            <w:pPr>
              <w:rPr>
                <w:rFonts w:cs="Times New Roman"/>
                <w:color w:val="000000"/>
                <w:sz w:val="22"/>
                <w:szCs w:val="22"/>
              </w:rPr>
            </w:pPr>
          </w:p>
          <w:p w:rsidRPr="009A4098" w:rsidR="00716C96" w:rsidP="004E76B4" w:rsidRDefault="004E76B4">
            <w:pPr>
              <w:jc w:val="right"/>
              <w:rPr>
                <w:rFonts w:cs="Times New Roman"/>
                <w:b/>
                <w:color w:val="000000"/>
                <w:sz w:val="22"/>
                <w:szCs w:val="22"/>
              </w:rPr>
            </w:pPr>
            <w:r>
              <w:rPr>
                <w:rFonts w:cs="Times New Roman"/>
                <w:b/>
                <w:color w:val="000000"/>
                <w:sz w:val="22"/>
                <w:szCs w:val="22"/>
              </w:rPr>
              <w:t>36.524.311,</w:t>
            </w:r>
            <w:proofErr w:type="spellStart"/>
            <w:r>
              <w:rPr>
                <w:rFonts w:cs="Times New Roman"/>
                <w:b/>
                <w:color w:val="000000"/>
                <w:sz w:val="22"/>
                <w:szCs w:val="22"/>
              </w:rPr>
              <w:t>46</w:t>
            </w:r>
            <w:proofErr w:type="spellEnd"/>
            <w:r>
              <w:rPr>
                <w:rFonts w:cs="Times New Roman"/>
                <w:b/>
                <w:color w:val="000000"/>
                <w:sz w:val="22"/>
                <w:szCs w:val="22"/>
              </w:rPr>
              <w:t xml:space="preserve"> kn</w:t>
            </w:r>
          </w:p>
        </w:tc>
        <w:tc>
          <w:tcPr>
            <w:tcW w:w="18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57B" w:rsidP="00F845B6" w:rsidRDefault="0061057B">
            <w:pPr>
              <w:pStyle w:val="TableContents"/>
              <w:jc w:val="right"/>
              <w:rPr>
                <w:rFonts w:cs="Times New Roman"/>
                <w:b/>
                <w:color w:val="000000"/>
                <w:sz w:val="22"/>
                <w:szCs w:val="22"/>
              </w:rPr>
            </w:pPr>
          </w:p>
          <w:p w:rsidRPr="00A87074" w:rsidR="00716C96" w:rsidP="00F845B6" w:rsidRDefault="004E76B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color w:val="000000"/>
                <w:sz w:val="22"/>
                <w:szCs w:val="22"/>
              </w:rPr>
              <w:t>36.524.311,</w:t>
            </w:r>
            <w:proofErr w:type="spellStart"/>
            <w:r>
              <w:rPr>
                <w:rFonts w:cs="Times New Roman"/>
                <w:b/>
                <w:color w:val="000000"/>
                <w:sz w:val="22"/>
                <w:szCs w:val="22"/>
              </w:rPr>
              <w:t>46</w:t>
            </w:r>
            <w:proofErr w:type="spellEnd"/>
            <w:r>
              <w:rPr>
                <w:rFonts w:cs="Times New Roman"/>
                <w:b/>
                <w:color w:val="000000"/>
                <w:sz w:val="22"/>
                <w:szCs w:val="22"/>
              </w:rPr>
              <w:t xml:space="preserve"> kn</w:t>
            </w:r>
          </w:p>
        </w:tc>
        <w:tc>
          <w:tcPr>
            <w:tcW w:w="18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401B43" w:rsidR="00716C96" w:rsidP="00401B43" w:rsidRDefault="00716C9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</w:tcPr>
          <w:p w:rsidRPr="00A87074" w:rsidR="00716C96" w:rsidP="00F845B6" w:rsidRDefault="00716C96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="00EE63FF" w:rsidP="00BE4629" w:rsidRDefault="00EE63FF">
      <w:pPr>
        <w:pStyle w:val="Standard"/>
        <w:tabs>
          <w:tab w:val="left" w:pos="4005"/>
        </w:tabs>
        <w:rPr>
          <w:rFonts w:cs="Times New Roman"/>
          <w:bCs/>
          <w:sz w:val="22"/>
          <w:szCs w:val="22"/>
        </w:rPr>
      </w:pPr>
    </w:p>
    <w:p w:rsidR="00227438" w:rsidP="00BE4629" w:rsidRDefault="00227438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603C8B" w:rsidP="00BE4629" w:rsidRDefault="00603C8B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603C8B" w:rsidP="00BE4629" w:rsidRDefault="00603C8B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603C8B" w:rsidP="00BE4629" w:rsidRDefault="00603C8B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603C8B" w:rsidP="00BE4629" w:rsidRDefault="00603C8B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4A127C" w:rsidP="00BE4629" w:rsidRDefault="004A127C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4A127C" w:rsidP="00BE4629" w:rsidRDefault="004A127C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4A127C" w:rsidP="00BE4629" w:rsidRDefault="004A127C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4A127C" w:rsidP="00BE4629" w:rsidRDefault="004A127C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4A127C" w:rsidP="00BE4629" w:rsidRDefault="004A127C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4A127C" w:rsidP="00BE4629" w:rsidRDefault="004A127C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4A127C" w:rsidP="00BE4629" w:rsidRDefault="004A127C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4A127C" w:rsidP="00BE4629" w:rsidRDefault="004A127C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4A127C" w:rsidP="00BE4629" w:rsidRDefault="004A127C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4A127C" w:rsidP="00BE4629" w:rsidRDefault="004A127C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4A127C" w:rsidP="00BE4629" w:rsidRDefault="004A127C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4A127C" w:rsidP="00BE4629" w:rsidRDefault="004A127C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4A127C" w:rsidP="00BE4629" w:rsidRDefault="004A127C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4A127C" w:rsidP="00BE4629" w:rsidRDefault="004A127C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</w:p>
    <w:p w:rsidR="00BE4629" w:rsidP="00BE4629" w:rsidRDefault="00BE4629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lastRenderedPageBreak/>
        <w:t xml:space="preserve">Tablica </w:t>
      </w:r>
      <w:proofErr w:type="spellStart"/>
      <w:r>
        <w:rPr>
          <w:rFonts w:cs="Times New Roman"/>
          <w:b/>
          <w:sz w:val="22"/>
          <w:szCs w:val="22"/>
        </w:rPr>
        <w:t>razlučnih</w:t>
      </w:r>
      <w:proofErr w:type="spellEnd"/>
      <w:r>
        <w:rPr>
          <w:rFonts w:cs="Times New Roman"/>
          <w:b/>
          <w:sz w:val="22"/>
          <w:szCs w:val="22"/>
        </w:rPr>
        <w:t xml:space="preserve"> prava</w:t>
      </w:r>
    </w:p>
    <w:p w:rsidRPr="00EE63FF" w:rsidR="004A127C" w:rsidP="00BE4629" w:rsidRDefault="004A127C">
      <w:pPr>
        <w:pStyle w:val="Standard"/>
        <w:tabs>
          <w:tab w:val="left" w:pos="4005"/>
        </w:tabs>
        <w:rPr>
          <w:rFonts w:cs="Times New Roman"/>
          <w:sz w:val="22"/>
          <w:szCs w:val="22"/>
        </w:rPr>
      </w:pPr>
    </w:p>
    <w:tbl>
      <w:tblPr>
        <w:tblW w:w="15545" w:type="dxa"/>
        <w:tblInd w:w="-39" w:type="dxa"/>
        <w:tblLayout w:type="fixed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542"/>
        <w:gridCol w:w="7"/>
        <w:gridCol w:w="2947"/>
        <w:gridCol w:w="9"/>
        <w:gridCol w:w="1409"/>
        <w:gridCol w:w="2126"/>
        <w:gridCol w:w="1694"/>
        <w:gridCol w:w="7"/>
        <w:gridCol w:w="3119"/>
        <w:gridCol w:w="3685"/>
      </w:tblGrid>
      <w:tr w:rsidRPr="00A87074" w:rsidR="008108C0" w:rsidTr="00AC0B8A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AC0B8A" w:rsidRDefault="008108C0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5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AC0B8A" w:rsidRDefault="008108C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Razlučni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vjerovnik</w:t>
            </w:r>
          </w:p>
        </w:tc>
        <w:tc>
          <w:tcPr>
            <w:tcW w:w="141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AC0B8A" w:rsidRDefault="008108C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  <w:proofErr w:type="spellEnd"/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AC0B8A" w:rsidRDefault="008108C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Javna knjiga</w:t>
            </w:r>
          </w:p>
        </w:tc>
        <w:tc>
          <w:tcPr>
            <w:tcW w:w="17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AC0B8A" w:rsidRDefault="008108C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Iznos tražbine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AC0B8A" w:rsidRDefault="008108C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Pravni 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razlučnog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prava</w:t>
            </w:r>
          </w:p>
        </w:tc>
        <w:tc>
          <w:tcPr>
            <w:tcW w:w="36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AC0B8A" w:rsidRDefault="008108C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Dio imovine na koje se odnosi 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razlučno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pravo</w:t>
            </w:r>
          </w:p>
        </w:tc>
      </w:tr>
      <w:tr w:rsidRPr="00A87074" w:rsidR="008108C0" w:rsidTr="00AC0B8A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AC0B8A" w:rsidRDefault="008108C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95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08C0" w:rsidP="00AC0B8A" w:rsidRDefault="005C2D1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CENTAR</w:t>
            </w:r>
            <w:r w:rsidR="004A127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BANKA d.d. u stečaju,</w:t>
            </w:r>
          </w:p>
          <w:p w:rsidRPr="00244994" w:rsidR="005C2D1F" w:rsidP="00AC0B8A" w:rsidRDefault="005C2D1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Zagreb, </w:t>
            </w:r>
            <w:proofErr w:type="spellStart"/>
            <w:r>
              <w:rPr>
                <w:sz w:val="22"/>
                <w:szCs w:val="22"/>
              </w:rPr>
              <w:t>Heinzlova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47A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AC0B8A" w:rsidRDefault="005C2D1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89296739230</w:t>
            </w:r>
            <w:proofErr w:type="spellEnd"/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8108C0" w:rsidP="00AC0B8A" w:rsidRDefault="00F4420B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Zemljišne knjige Općinskog</w:t>
            </w:r>
            <w:r w:rsidR="005C2D1F">
              <w:rPr>
                <w:rFonts w:cs="Times New Roman"/>
                <w:sz w:val="22"/>
                <w:szCs w:val="22"/>
              </w:rPr>
              <w:t xml:space="preserve"> građanskog</w:t>
            </w:r>
            <w:r>
              <w:rPr>
                <w:rFonts w:cs="Times New Roman"/>
                <w:sz w:val="22"/>
                <w:szCs w:val="22"/>
              </w:rPr>
              <w:t xml:space="preserve"> suda u </w:t>
            </w:r>
            <w:r w:rsidR="004A127C">
              <w:rPr>
                <w:rFonts w:cs="Times New Roman"/>
                <w:sz w:val="22"/>
                <w:szCs w:val="22"/>
              </w:rPr>
              <w:t xml:space="preserve">Zagrebu                    </w:t>
            </w:r>
            <w:r w:rsidR="00544475">
              <w:rPr>
                <w:rFonts w:cs="Times New Roman"/>
                <w:sz w:val="22"/>
                <w:szCs w:val="22"/>
              </w:rPr>
              <w:t xml:space="preserve">Zemljišnoknjižni odjel </w:t>
            </w:r>
            <w:r w:rsidR="005C2D1F">
              <w:rPr>
                <w:rFonts w:cs="Times New Roman"/>
                <w:sz w:val="22"/>
                <w:szCs w:val="22"/>
              </w:rPr>
              <w:t>Zagreb</w:t>
            </w:r>
          </w:p>
        </w:tc>
        <w:tc>
          <w:tcPr>
            <w:tcW w:w="17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244994" w:rsidR="008108C0" w:rsidP="00AC0B8A" w:rsidRDefault="006A4E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22.147.595,</w:t>
            </w:r>
            <w:proofErr w:type="spellStart"/>
            <w:r>
              <w:rPr>
                <w:sz w:val="22"/>
                <w:szCs w:val="22"/>
              </w:rPr>
              <w:t>52</w:t>
            </w:r>
            <w:proofErr w:type="spellEnd"/>
            <w:r w:rsidR="00F4420B">
              <w:rPr>
                <w:sz w:val="22"/>
                <w:szCs w:val="22"/>
              </w:rPr>
              <w:t xml:space="preserve"> kn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C00E8E" w:rsidR="008108C0" w:rsidP="00AC0B8A" w:rsidRDefault="005C2D1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Sporazum radi osiguranja novčane tražbine zasnivanjem založnog prava na nekretnini od 19.6.2007.</w:t>
            </w:r>
          </w:p>
        </w:tc>
        <w:tc>
          <w:tcPr>
            <w:tcW w:w="36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24E1" w:rsidP="00AC0B8A" w:rsidRDefault="004B3365">
            <w:pPr>
              <w:jc w:val="both"/>
            </w:pPr>
            <w:r>
              <w:t>-</w:t>
            </w:r>
            <w:r w:rsidR="003C0B3F">
              <w:t xml:space="preserve">garaža </w:t>
            </w:r>
            <w:r w:rsidR="003557FB">
              <w:t>u Zagrebu, upisana u zemljišnim knjigama Općinskog građanskog suda u Zagrebu</w:t>
            </w:r>
            <w:r w:rsidR="00BE4B07">
              <w:t xml:space="preserve"> </w:t>
            </w:r>
            <w:proofErr w:type="spellStart"/>
            <w:r w:rsidR="00BE4B07">
              <w:t>zk.odjel</w:t>
            </w:r>
            <w:proofErr w:type="spellEnd"/>
            <w:r w:rsidR="00BE4B07">
              <w:t xml:space="preserve"> Zagreb, u </w:t>
            </w:r>
            <w:proofErr w:type="spellStart"/>
            <w:r w:rsidR="00BE4B07">
              <w:t>zk.ul</w:t>
            </w:r>
            <w:proofErr w:type="spellEnd"/>
            <w:r w:rsidR="00BE4B07">
              <w:t xml:space="preserve">. </w:t>
            </w:r>
            <w:proofErr w:type="spellStart"/>
            <w:r w:rsidR="00BE4B07">
              <w:t>4562</w:t>
            </w:r>
            <w:proofErr w:type="spellEnd"/>
            <w:r w:rsidR="00BE4B07">
              <w:t>,k.o.Vrapče Novo,kat.čes.4037/</w:t>
            </w:r>
            <w:proofErr w:type="spellStart"/>
            <w:r w:rsidR="00BE4B07">
              <w:t>13</w:t>
            </w:r>
            <w:proofErr w:type="spellEnd"/>
            <w:r w:rsidR="00BE4B07">
              <w:t xml:space="preserve">, suvlasnički dio </w:t>
            </w:r>
            <w:proofErr w:type="spellStart"/>
            <w:r w:rsidR="00BE4B07">
              <w:t>61</w:t>
            </w:r>
            <w:proofErr w:type="spellEnd"/>
            <w:r w:rsidR="00BE4B07">
              <w:t>/</w:t>
            </w:r>
            <w:proofErr w:type="spellStart"/>
            <w:r w:rsidR="00BE4B07">
              <w:t>10000</w:t>
            </w:r>
            <w:proofErr w:type="spellEnd"/>
            <w:r w:rsidR="00BE4B07">
              <w:t xml:space="preserve"> etažno vlasništvo (E-3) u naravi garaža u podrumu 7,</w:t>
            </w:r>
            <w:proofErr w:type="spellStart"/>
            <w:r w:rsidR="00BE4B07">
              <w:t>05m2</w:t>
            </w:r>
            <w:proofErr w:type="spellEnd"/>
            <w:r>
              <w:t>,</w:t>
            </w:r>
          </w:p>
          <w:p w:rsidR="00A124E1" w:rsidP="00AC0B8A" w:rsidRDefault="00A124E1">
            <w:pPr>
              <w:jc w:val="both"/>
            </w:pPr>
            <w:r>
              <w:t xml:space="preserve">-garaža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53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(E-4) u naravi garaža u podrumu 6,</w:t>
            </w:r>
            <w:proofErr w:type="spellStart"/>
            <w:r>
              <w:t>20m2</w:t>
            </w:r>
            <w:proofErr w:type="spellEnd"/>
          </w:p>
          <w:p w:rsidR="00A124E1" w:rsidP="00AC0B8A" w:rsidRDefault="00A124E1">
            <w:pPr>
              <w:jc w:val="both"/>
            </w:pPr>
            <w:r>
              <w:t xml:space="preserve">-garaža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55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(E-5) u naravi garaža u podrumu 6,</w:t>
            </w:r>
            <w:proofErr w:type="spellStart"/>
            <w:r>
              <w:t>40m2</w:t>
            </w:r>
            <w:proofErr w:type="spellEnd"/>
          </w:p>
          <w:p w:rsidR="00A124E1" w:rsidP="00AC0B8A" w:rsidRDefault="00A124E1">
            <w:pPr>
              <w:jc w:val="both"/>
            </w:pPr>
            <w:r>
              <w:t xml:space="preserve">-garaža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53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(E-9) u naravi garaža u podrumu 6,</w:t>
            </w:r>
            <w:proofErr w:type="spellStart"/>
            <w:r>
              <w:t>20m2</w:t>
            </w:r>
            <w:proofErr w:type="spellEnd"/>
          </w:p>
          <w:p w:rsidR="00A124E1" w:rsidP="00AC0B8A" w:rsidRDefault="00A124E1">
            <w:pPr>
              <w:jc w:val="both"/>
            </w:pPr>
            <w:r>
              <w:t xml:space="preserve">-samostalna prostorija u podrumu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zk.ul.4562,k.o.Vrapče Novo, </w:t>
            </w:r>
            <w:proofErr w:type="spellStart"/>
            <w:r>
              <w:t>kat.čes</w:t>
            </w:r>
            <w:proofErr w:type="spellEnd"/>
            <w:r>
              <w:t xml:space="preserve">. </w:t>
            </w:r>
            <w:proofErr w:type="spellStart"/>
            <w:r>
              <w:lastRenderedPageBreak/>
              <w:t>4037</w:t>
            </w:r>
            <w:proofErr w:type="spellEnd"/>
            <w:r>
              <w:t>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19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18</w:t>
            </w:r>
            <w:proofErr w:type="spellEnd"/>
            <w:r>
              <w:t>) u naravi samostalna prostorija u podrumu 2,</w:t>
            </w:r>
            <w:proofErr w:type="spellStart"/>
            <w:r>
              <w:t>20m2</w:t>
            </w:r>
            <w:proofErr w:type="spellEnd"/>
          </w:p>
          <w:p w:rsidR="00A124E1" w:rsidP="00AC0B8A" w:rsidRDefault="00A124E1">
            <w:pPr>
              <w:jc w:val="both"/>
            </w:pPr>
            <w:r>
              <w:t xml:space="preserve">-samostalna prostorija u podrumu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zk.ul.4562,k.o.Vrapče Novo, </w:t>
            </w:r>
            <w:proofErr w:type="spellStart"/>
            <w:r>
              <w:t>kat.čes</w:t>
            </w:r>
            <w:proofErr w:type="spellEnd"/>
            <w:r>
              <w:t xml:space="preserve">. </w:t>
            </w:r>
            <w:proofErr w:type="spellStart"/>
            <w:r>
              <w:t>4037</w:t>
            </w:r>
            <w:proofErr w:type="spellEnd"/>
            <w:r>
              <w:t>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19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19</w:t>
            </w:r>
            <w:proofErr w:type="spellEnd"/>
            <w:r>
              <w:t>) u naravi samostalna prostorija u podrumu 2,</w:t>
            </w:r>
            <w:proofErr w:type="spellStart"/>
            <w:r>
              <w:t>20m2</w:t>
            </w:r>
            <w:proofErr w:type="spellEnd"/>
          </w:p>
          <w:p w:rsidR="00A124E1" w:rsidP="00AC0B8A" w:rsidRDefault="00A124E1">
            <w:pPr>
              <w:jc w:val="both"/>
            </w:pPr>
            <w:r>
              <w:t xml:space="preserve">-stan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382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22</w:t>
            </w:r>
            <w:proofErr w:type="spellEnd"/>
            <w:r>
              <w:t xml:space="preserve">) u naravi dvosobni stan u prizemlju površine  </w:t>
            </w:r>
            <w:proofErr w:type="spellStart"/>
            <w:r>
              <w:t>44</w:t>
            </w:r>
            <w:proofErr w:type="spellEnd"/>
            <w:r>
              <w:t>,</w:t>
            </w:r>
            <w:proofErr w:type="spellStart"/>
            <w:r>
              <w:t>39m2</w:t>
            </w:r>
            <w:proofErr w:type="spellEnd"/>
          </w:p>
          <w:p w:rsidR="00A124E1" w:rsidP="00AC0B8A" w:rsidRDefault="00A124E1">
            <w:pPr>
              <w:jc w:val="both"/>
            </w:pPr>
            <w:r>
              <w:t xml:space="preserve">-stan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490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27</w:t>
            </w:r>
            <w:proofErr w:type="spellEnd"/>
            <w:r>
              <w:t xml:space="preserve">) u naravi trosobni stan na prvom katu površine  </w:t>
            </w:r>
            <w:proofErr w:type="spellStart"/>
            <w:r>
              <w:t>56</w:t>
            </w:r>
            <w:proofErr w:type="spellEnd"/>
            <w:r>
              <w:t>,</w:t>
            </w:r>
            <w:proofErr w:type="spellStart"/>
            <w:r>
              <w:t>83m2</w:t>
            </w:r>
            <w:proofErr w:type="spellEnd"/>
          </w:p>
          <w:p w:rsidR="00A124E1" w:rsidP="00AC0B8A" w:rsidRDefault="00A124E1">
            <w:pPr>
              <w:jc w:val="both"/>
            </w:pPr>
            <w:r>
              <w:t xml:space="preserve">-stan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604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37</w:t>
            </w:r>
            <w:proofErr w:type="spellEnd"/>
            <w:r>
              <w:t xml:space="preserve">) u naravi trosobni stan u potkrovlju površine  </w:t>
            </w:r>
            <w:proofErr w:type="spellStart"/>
            <w:r>
              <w:t>70</w:t>
            </w:r>
            <w:proofErr w:type="spellEnd"/>
            <w:r>
              <w:t>,</w:t>
            </w:r>
            <w:proofErr w:type="spellStart"/>
            <w:r>
              <w:t>06m2</w:t>
            </w:r>
            <w:proofErr w:type="spellEnd"/>
          </w:p>
          <w:p w:rsidR="004B3365" w:rsidP="00AC0B8A" w:rsidRDefault="004B3365">
            <w:pPr>
              <w:jc w:val="both"/>
            </w:pPr>
            <w:r>
              <w:lastRenderedPageBreak/>
              <w:t xml:space="preserve">-stan u Zagrebu, upisan u zemljišnim knjigama Općinskog građanskog suda u Zagrebu, </w:t>
            </w:r>
            <w:proofErr w:type="spellStart"/>
            <w:r>
              <w:t>zk</w:t>
            </w:r>
            <w:proofErr w:type="spellEnd"/>
            <w:r>
              <w:t xml:space="preserve"> odjel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73425</w:t>
            </w:r>
            <w:proofErr w:type="spellEnd"/>
            <w:r>
              <w:t xml:space="preserve">, k.o. Šestine,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1786</w:t>
            </w:r>
            <w:proofErr w:type="spellEnd"/>
            <w:r>
              <w:t>/</w:t>
            </w:r>
            <w:proofErr w:type="spellStart"/>
            <w:r>
              <w:t>12</w:t>
            </w:r>
            <w:proofErr w:type="spellEnd"/>
            <w:r>
              <w:t xml:space="preserve">, suvlasnički dio  </w:t>
            </w:r>
            <w:proofErr w:type="spellStart"/>
            <w:r>
              <w:t>2899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, etažno vlasništvo E-6, u naravi </w:t>
            </w:r>
            <w:proofErr w:type="spellStart"/>
            <w:r>
              <w:t>dvoetažni</w:t>
            </w:r>
            <w:proofErr w:type="spellEnd"/>
            <w:r>
              <w:t xml:space="preserve"> trosobni stan u prizemlju ukupne površine </w:t>
            </w:r>
            <w:proofErr w:type="spellStart"/>
            <w:r>
              <w:t>119</w:t>
            </w:r>
            <w:proofErr w:type="spellEnd"/>
            <w:r>
              <w:t>,</w:t>
            </w:r>
            <w:proofErr w:type="spellStart"/>
            <w:r>
              <w:t>42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>
              <w:t xml:space="preserve"> te s pripadajućim parkirnim mjestom i kućnim vrtom </w:t>
            </w:r>
          </w:p>
          <w:p w:rsidR="004B3365" w:rsidP="00AC0B8A" w:rsidRDefault="003C0B3F">
            <w:pPr>
              <w:jc w:val="both"/>
            </w:pPr>
            <w:r>
              <w:t>-</w:t>
            </w:r>
            <w:r w:rsidR="004B3365">
              <w:t xml:space="preserve">garaža u Zagrebu, upisana u zemljišnim knjigama Općinskog građanskog suda u Zagrebu, </w:t>
            </w:r>
            <w:proofErr w:type="spellStart"/>
            <w:r w:rsidR="004B3365">
              <w:t>zk</w:t>
            </w:r>
            <w:proofErr w:type="spellEnd"/>
            <w:r w:rsidR="004B3365">
              <w:t xml:space="preserve"> odjel Zagreb, u </w:t>
            </w:r>
            <w:proofErr w:type="spellStart"/>
            <w:r w:rsidR="004B3365">
              <w:t>zk.ul</w:t>
            </w:r>
            <w:proofErr w:type="spellEnd"/>
            <w:r w:rsidR="004B3365">
              <w:t xml:space="preserve">. </w:t>
            </w:r>
            <w:proofErr w:type="spellStart"/>
            <w:r w:rsidR="004B3365">
              <w:t>73425</w:t>
            </w:r>
            <w:proofErr w:type="spellEnd"/>
            <w:r w:rsidR="004B3365">
              <w:t xml:space="preserve">, k.o. Šestine, </w:t>
            </w:r>
            <w:proofErr w:type="spellStart"/>
            <w:r w:rsidR="004B3365">
              <w:t>kč.br</w:t>
            </w:r>
            <w:proofErr w:type="spellEnd"/>
            <w:r w:rsidR="004B3365">
              <w:t xml:space="preserve">. </w:t>
            </w:r>
            <w:proofErr w:type="spellStart"/>
            <w:r w:rsidR="004B3365">
              <w:t>1786</w:t>
            </w:r>
            <w:proofErr w:type="spellEnd"/>
            <w:r w:rsidR="004B3365">
              <w:t>/</w:t>
            </w:r>
            <w:proofErr w:type="spellStart"/>
            <w:r w:rsidR="004B3365">
              <w:t>12</w:t>
            </w:r>
            <w:proofErr w:type="spellEnd"/>
            <w:r w:rsidR="004B3365">
              <w:t xml:space="preserve">, suvlasnički dio  </w:t>
            </w:r>
            <w:proofErr w:type="spellStart"/>
            <w:r w:rsidR="004B3365">
              <w:t>413</w:t>
            </w:r>
            <w:proofErr w:type="spellEnd"/>
            <w:r w:rsidR="004B3365">
              <w:t>/</w:t>
            </w:r>
            <w:proofErr w:type="spellStart"/>
            <w:r w:rsidR="004B3365">
              <w:t>10000</w:t>
            </w:r>
            <w:proofErr w:type="spellEnd"/>
            <w:r w:rsidR="004B3365">
              <w:t xml:space="preserve">, etažno vlasništvo E-1, u naravi garaža i spremište u podrumu ukupne površine  </w:t>
            </w:r>
            <w:proofErr w:type="spellStart"/>
            <w:r w:rsidR="004B3365">
              <w:t>17</w:t>
            </w:r>
            <w:proofErr w:type="spellEnd"/>
            <w:r w:rsidR="004B3365">
              <w:t>,</w:t>
            </w:r>
            <w:proofErr w:type="spellStart"/>
            <w:r w:rsidR="004B3365">
              <w:t>00</w:t>
            </w:r>
            <w:proofErr w:type="spellEnd"/>
            <w:r w:rsidR="004B3365">
              <w:t xml:space="preserve"> </w:t>
            </w:r>
            <w:proofErr w:type="spellStart"/>
            <w:r w:rsidR="004B3365">
              <w:t>m2</w:t>
            </w:r>
            <w:proofErr w:type="spellEnd"/>
            <w:r w:rsidR="004B3365">
              <w:t xml:space="preserve"> </w:t>
            </w:r>
          </w:p>
          <w:p w:rsidR="004B3365" w:rsidP="00AC0B8A" w:rsidRDefault="003C0B3F">
            <w:pPr>
              <w:jc w:val="both"/>
            </w:pPr>
            <w:r>
              <w:t xml:space="preserve"> -</w:t>
            </w:r>
            <w:r w:rsidR="004B3365">
              <w:t xml:space="preserve">kuća u Zagrebu, u zemljišnim knjigama Općinskog građanskog suda u Zagrebu, </w:t>
            </w:r>
            <w:proofErr w:type="spellStart"/>
            <w:r w:rsidR="004B3365">
              <w:t>zk</w:t>
            </w:r>
            <w:proofErr w:type="spellEnd"/>
            <w:r w:rsidR="004B3365">
              <w:t xml:space="preserve"> odjel Zagreb, u </w:t>
            </w:r>
            <w:proofErr w:type="spellStart"/>
            <w:r w:rsidR="004B3365">
              <w:t>zk.ul</w:t>
            </w:r>
            <w:proofErr w:type="spellEnd"/>
            <w:r w:rsidR="004B3365">
              <w:t xml:space="preserve">. </w:t>
            </w:r>
            <w:proofErr w:type="spellStart"/>
            <w:r w:rsidR="004B3365">
              <w:t>8064</w:t>
            </w:r>
            <w:proofErr w:type="spellEnd"/>
            <w:r w:rsidR="004B3365">
              <w:t xml:space="preserve">, k.o. Remete, </w:t>
            </w:r>
            <w:proofErr w:type="spellStart"/>
            <w:r w:rsidR="004B3365">
              <w:t>kč.br</w:t>
            </w:r>
            <w:proofErr w:type="spellEnd"/>
            <w:r w:rsidR="004B3365">
              <w:t xml:space="preserve">. </w:t>
            </w:r>
            <w:proofErr w:type="spellStart"/>
            <w:r w:rsidR="004B3365">
              <w:t>3943</w:t>
            </w:r>
            <w:proofErr w:type="spellEnd"/>
            <w:r w:rsidR="004B3365">
              <w:t xml:space="preserve">/5, ukupne površine </w:t>
            </w:r>
            <w:proofErr w:type="spellStart"/>
            <w:r w:rsidR="004B3365">
              <w:t>208</w:t>
            </w:r>
            <w:proofErr w:type="spellEnd"/>
            <w:r w:rsidR="004B3365">
              <w:t xml:space="preserve"> </w:t>
            </w:r>
            <w:proofErr w:type="spellStart"/>
            <w:r w:rsidR="004B3365">
              <w:t>čhv</w:t>
            </w:r>
            <w:proofErr w:type="spellEnd"/>
            <w:r w:rsidR="004B3365">
              <w:t>,</w:t>
            </w:r>
          </w:p>
          <w:p w:rsidR="004B3365" w:rsidP="00AC0B8A" w:rsidRDefault="003C0B3F">
            <w:pPr>
              <w:jc w:val="both"/>
            </w:pPr>
            <w:r>
              <w:t>-</w:t>
            </w:r>
            <w:r w:rsidR="004B3365">
              <w:t xml:space="preserve">oranice u Zagrebu, upisane u zemljišnim knjigama Općinskog građanskog suda u Zagrebu, </w:t>
            </w:r>
            <w:proofErr w:type="spellStart"/>
            <w:r w:rsidR="004B3365">
              <w:t>zk</w:t>
            </w:r>
            <w:proofErr w:type="spellEnd"/>
            <w:r w:rsidR="004B3365">
              <w:t xml:space="preserve"> odjel Zagreb, </w:t>
            </w:r>
            <w:proofErr w:type="spellStart"/>
            <w:r w:rsidR="004B3365">
              <w:t>zk.ul</w:t>
            </w:r>
            <w:proofErr w:type="spellEnd"/>
            <w:r w:rsidR="004B3365">
              <w:t xml:space="preserve">. </w:t>
            </w:r>
            <w:proofErr w:type="spellStart"/>
            <w:r w:rsidR="004B3365">
              <w:t>73229</w:t>
            </w:r>
            <w:proofErr w:type="spellEnd"/>
            <w:r w:rsidR="004B3365">
              <w:t xml:space="preserve">, k.o. Šestine, </w:t>
            </w:r>
            <w:proofErr w:type="spellStart"/>
            <w:r w:rsidR="004B3365">
              <w:t>kč.br</w:t>
            </w:r>
            <w:proofErr w:type="spellEnd"/>
            <w:r w:rsidR="004B3365">
              <w:t xml:space="preserve">. </w:t>
            </w:r>
            <w:proofErr w:type="spellStart"/>
            <w:r w:rsidR="004B3365">
              <w:t>1786</w:t>
            </w:r>
            <w:proofErr w:type="spellEnd"/>
            <w:r w:rsidR="004B3365">
              <w:t>/</w:t>
            </w:r>
            <w:proofErr w:type="spellStart"/>
            <w:r w:rsidR="004B3365">
              <w:t>15</w:t>
            </w:r>
            <w:proofErr w:type="spellEnd"/>
            <w:r w:rsidR="004B3365">
              <w:t xml:space="preserve">, površine </w:t>
            </w:r>
            <w:proofErr w:type="spellStart"/>
            <w:r w:rsidR="004B3365">
              <w:t>104</w:t>
            </w:r>
            <w:proofErr w:type="spellEnd"/>
            <w:r w:rsidR="004B3365">
              <w:t xml:space="preserve"> </w:t>
            </w:r>
            <w:proofErr w:type="spellStart"/>
            <w:r w:rsidR="004B3365">
              <w:t>m2</w:t>
            </w:r>
            <w:proofErr w:type="spellEnd"/>
            <w:r w:rsidR="004B3365">
              <w:t xml:space="preserve">, i </w:t>
            </w:r>
            <w:proofErr w:type="spellStart"/>
            <w:r w:rsidR="004B3365">
              <w:t>kč.br</w:t>
            </w:r>
            <w:proofErr w:type="spellEnd"/>
            <w:r w:rsidR="004B3365">
              <w:t xml:space="preserve">. </w:t>
            </w:r>
            <w:proofErr w:type="spellStart"/>
            <w:r w:rsidR="004B3365">
              <w:t>1786</w:t>
            </w:r>
            <w:proofErr w:type="spellEnd"/>
            <w:r w:rsidR="004B3365">
              <w:t>/</w:t>
            </w:r>
            <w:proofErr w:type="spellStart"/>
            <w:r w:rsidR="004B3365">
              <w:t>16</w:t>
            </w:r>
            <w:proofErr w:type="spellEnd"/>
            <w:r w:rsidR="004B3365">
              <w:t xml:space="preserve"> površine </w:t>
            </w:r>
            <w:proofErr w:type="spellStart"/>
            <w:r w:rsidR="004B3365">
              <w:t>39</w:t>
            </w:r>
            <w:proofErr w:type="spellEnd"/>
            <w:r w:rsidR="004B3365">
              <w:t xml:space="preserve"> </w:t>
            </w:r>
            <w:proofErr w:type="spellStart"/>
            <w:r w:rsidR="004B3365">
              <w:t>m2</w:t>
            </w:r>
            <w:proofErr w:type="spellEnd"/>
            <w:r w:rsidR="004B3365">
              <w:t>,</w:t>
            </w:r>
          </w:p>
          <w:p w:rsidR="004B3365" w:rsidP="00AC0B8A" w:rsidRDefault="003C0B3F">
            <w:pPr>
              <w:jc w:val="both"/>
            </w:pPr>
            <w:r>
              <w:t>-</w:t>
            </w:r>
            <w:r w:rsidR="004B3365">
              <w:t xml:space="preserve">stan u Zagrebu, upisan u zemljišnim knjigama Općinskog građanskog suda u Zagrebu, </w:t>
            </w:r>
            <w:proofErr w:type="spellStart"/>
            <w:r w:rsidR="004B3365">
              <w:t>zk</w:t>
            </w:r>
            <w:proofErr w:type="spellEnd"/>
            <w:r w:rsidR="004B3365">
              <w:t xml:space="preserve"> odjel Zagreb, u </w:t>
            </w:r>
            <w:proofErr w:type="spellStart"/>
            <w:r w:rsidR="004B3365">
              <w:t>zk.ul</w:t>
            </w:r>
            <w:proofErr w:type="spellEnd"/>
            <w:r w:rsidR="004B3365">
              <w:t xml:space="preserve">. </w:t>
            </w:r>
            <w:proofErr w:type="spellStart"/>
            <w:r w:rsidR="004B3365">
              <w:t>8092</w:t>
            </w:r>
            <w:proofErr w:type="spellEnd"/>
            <w:r w:rsidR="004B3365">
              <w:t xml:space="preserve">, k.o. Šestine, </w:t>
            </w:r>
            <w:proofErr w:type="spellStart"/>
            <w:r w:rsidR="004B3365">
              <w:t>kč.br</w:t>
            </w:r>
            <w:proofErr w:type="spellEnd"/>
            <w:r w:rsidR="004B3365">
              <w:t xml:space="preserve">. </w:t>
            </w:r>
            <w:proofErr w:type="spellStart"/>
            <w:r w:rsidR="004B3365">
              <w:t>1786</w:t>
            </w:r>
            <w:proofErr w:type="spellEnd"/>
            <w:r w:rsidR="004B3365">
              <w:t>/</w:t>
            </w:r>
            <w:proofErr w:type="spellStart"/>
            <w:r w:rsidR="004B3365">
              <w:t>14</w:t>
            </w:r>
            <w:proofErr w:type="spellEnd"/>
            <w:r w:rsidR="004B3365">
              <w:t xml:space="preserve">, suvlasnički dio  </w:t>
            </w:r>
            <w:proofErr w:type="spellStart"/>
            <w:r w:rsidR="004B3365">
              <w:t>1963</w:t>
            </w:r>
            <w:proofErr w:type="spellEnd"/>
            <w:r w:rsidR="004B3365">
              <w:t>/</w:t>
            </w:r>
            <w:proofErr w:type="spellStart"/>
            <w:r w:rsidR="004B3365">
              <w:t>10000</w:t>
            </w:r>
            <w:proofErr w:type="spellEnd"/>
            <w:r w:rsidR="004B3365">
              <w:t xml:space="preserve">, etažno vlasništvo E-6, u naravi </w:t>
            </w:r>
            <w:proofErr w:type="spellStart"/>
            <w:r w:rsidR="004B3365">
              <w:t>dvoetažni</w:t>
            </w:r>
            <w:proofErr w:type="spellEnd"/>
            <w:r w:rsidR="004B3365">
              <w:t xml:space="preserve"> četverosobni stan u prizemlju ukupne površine </w:t>
            </w:r>
            <w:proofErr w:type="spellStart"/>
            <w:r w:rsidR="004B3365">
              <w:t>85</w:t>
            </w:r>
            <w:proofErr w:type="spellEnd"/>
            <w:r w:rsidR="004B3365">
              <w:t>,</w:t>
            </w:r>
            <w:proofErr w:type="spellStart"/>
            <w:r w:rsidR="004B3365">
              <w:t>45</w:t>
            </w:r>
            <w:proofErr w:type="spellEnd"/>
            <w:r w:rsidR="004B3365">
              <w:t xml:space="preserve"> </w:t>
            </w:r>
            <w:proofErr w:type="spellStart"/>
            <w:r w:rsidR="004B3365">
              <w:t>m2</w:t>
            </w:r>
            <w:proofErr w:type="spellEnd"/>
            <w:r w:rsidR="004B3365">
              <w:t xml:space="preserve"> </w:t>
            </w:r>
            <w:r w:rsidR="004B3365">
              <w:lastRenderedPageBreak/>
              <w:t>te s pripadajućim parkirnim mjestom i kućnim vrtom</w:t>
            </w:r>
            <w:r w:rsidR="00514C0C">
              <w:t xml:space="preserve"> površine </w:t>
            </w:r>
            <w:proofErr w:type="spellStart"/>
            <w:r w:rsidR="00514C0C">
              <w:t>27</w:t>
            </w:r>
            <w:proofErr w:type="spellEnd"/>
            <w:r w:rsidR="00514C0C">
              <w:t xml:space="preserve"> </w:t>
            </w:r>
            <w:proofErr w:type="spellStart"/>
            <w:r w:rsidR="00514C0C">
              <w:t>m2</w:t>
            </w:r>
            <w:proofErr w:type="spellEnd"/>
            <w:r w:rsidR="004B3365">
              <w:t xml:space="preserve">, </w:t>
            </w:r>
          </w:p>
          <w:p w:rsidRPr="00933BA0" w:rsidR="00544475" w:rsidP="00AC0B8A" w:rsidRDefault="003C0B3F">
            <w:pPr>
              <w:jc w:val="both"/>
            </w:pPr>
            <w:r>
              <w:t>-</w:t>
            </w:r>
            <w:r w:rsidR="00514C0C">
              <w:t xml:space="preserve">garaža u Zagrebu, upisana u zemljišnim knjigama Općinskog građanskog suda u Zagrebu, </w:t>
            </w:r>
            <w:proofErr w:type="spellStart"/>
            <w:r w:rsidR="00514C0C">
              <w:t>zk</w:t>
            </w:r>
            <w:proofErr w:type="spellEnd"/>
            <w:r w:rsidR="00514C0C">
              <w:t xml:space="preserve"> odjel Zagreb, u </w:t>
            </w:r>
            <w:proofErr w:type="spellStart"/>
            <w:r w:rsidR="00514C0C">
              <w:t>zk.ul</w:t>
            </w:r>
            <w:proofErr w:type="spellEnd"/>
            <w:r w:rsidR="00514C0C">
              <w:t xml:space="preserve">. </w:t>
            </w:r>
            <w:proofErr w:type="spellStart"/>
            <w:r w:rsidR="00514C0C">
              <w:t>8092</w:t>
            </w:r>
            <w:proofErr w:type="spellEnd"/>
            <w:r w:rsidR="00514C0C">
              <w:t xml:space="preserve">, k.o. Šestine, </w:t>
            </w:r>
            <w:proofErr w:type="spellStart"/>
            <w:r w:rsidR="00514C0C">
              <w:t>kč.br</w:t>
            </w:r>
            <w:proofErr w:type="spellEnd"/>
            <w:r w:rsidR="00514C0C">
              <w:t xml:space="preserve">. </w:t>
            </w:r>
            <w:proofErr w:type="spellStart"/>
            <w:r w:rsidR="00514C0C">
              <w:t>1786</w:t>
            </w:r>
            <w:proofErr w:type="spellEnd"/>
            <w:r w:rsidR="00514C0C">
              <w:t>/</w:t>
            </w:r>
            <w:proofErr w:type="spellStart"/>
            <w:r w:rsidR="00514C0C">
              <w:t>14</w:t>
            </w:r>
            <w:proofErr w:type="spellEnd"/>
            <w:r w:rsidR="00514C0C">
              <w:t xml:space="preserve">, suvlasnički dio  </w:t>
            </w:r>
            <w:proofErr w:type="spellStart"/>
            <w:r w:rsidR="00514C0C">
              <w:t>309</w:t>
            </w:r>
            <w:proofErr w:type="spellEnd"/>
            <w:r w:rsidR="00514C0C">
              <w:t>/</w:t>
            </w:r>
            <w:proofErr w:type="spellStart"/>
            <w:r w:rsidR="00514C0C">
              <w:t>10000</w:t>
            </w:r>
            <w:proofErr w:type="spellEnd"/>
            <w:r w:rsidR="00514C0C">
              <w:t xml:space="preserve">, etažno vlasništvo E-2, u naravi garaža i spremište u podrumu ukupne površine  </w:t>
            </w:r>
            <w:proofErr w:type="spellStart"/>
            <w:r w:rsidR="00514C0C">
              <w:t>16</w:t>
            </w:r>
            <w:proofErr w:type="spellEnd"/>
            <w:r w:rsidR="00514C0C">
              <w:t>,</w:t>
            </w:r>
            <w:proofErr w:type="spellStart"/>
            <w:r w:rsidR="00514C0C">
              <w:t>59</w:t>
            </w:r>
            <w:proofErr w:type="spellEnd"/>
            <w:r w:rsidR="00514C0C">
              <w:t xml:space="preserve"> </w:t>
            </w:r>
            <w:proofErr w:type="spellStart"/>
            <w:r w:rsidR="00514C0C">
              <w:t>m2</w:t>
            </w:r>
            <w:proofErr w:type="spellEnd"/>
            <w:r w:rsidR="00514C0C">
              <w:t xml:space="preserve"> </w:t>
            </w:r>
          </w:p>
        </w:tc>
      </w:tr>
      <w:tr w:rsidRPr="00A87074" w:rsidR="00321D5B" w:rsidTr="00AC0B8A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AC0B8A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2.</w:t>
            </w:r>
          </w:p>
          <w:p w:rsidR="00321D5B" w:rsidP="00AC0B8A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321D5B" w:rsidP="00AC0B8A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5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0B7D" w:rsidP="00AC0B8A" w:rsidRDefault="009507A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NOVAK INŽENJERING d.o.o.</w:t>
            </w:r>
          </w:p>
          <w:p w:rsidR="009507A1" w:rsidP="00AC0B8A" w:rsidRDefault="009507A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Zagreb, </w:t>
            </w:r>
            <w:proofErr w:type="spellStart"/>
            <w:r>
              <w:rPr>
                <w:sz w:val="22"/>
                <w:szCs w:val="22"/>
              </w:rPr>
              <w:t>Bužanova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12b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AC0B8A" w:rsidRDefault="009507A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80802873279</w:t>
            </w:r>
            <w:proofErr w:type="spellEnd"/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AC0B8A" w:rsidRDefault="00B2033B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Zemljišne knjige Općinskog građanskog suda u Zagrebu                    Zemljišnoknjižni odjel Zagreb</w:t>
            </w:r>
          </w:p>
        </w:tc>
        <w:tc>
          <w:tcPr>
            <w:tcW w:w="17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63FF" w:rsidP="004526C5" w:rsidRDefault="00B2033B">
            <w:pPr>
              <w:jc w:val="right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106.855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00</w:t>
            </w:r>
            <w:proofErr w:type="spellEnd"/>
            <w:r w:rsidR="004526C5">
              <w:rPr>
                <w:rFonts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cs="Times New Roman"/>
                <w:bCs/>
                <w:sz w:val="22"/>
                <w:szCs w:val="22"/>
              </w:rPr>
              <w:t>kn</w:t>
            </w:r>
          </w:p>
          <w:p w:rsidR="00EE63FF" w:rsidP="00AC0B8A" w:rsidRDefault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EE63FF" w:rsidP="00AC0B8A" w:rsidRDefault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EE63FF" w:rsidP="00AC0B8A" w:rsidRDefault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EE63FF" w:rsidP="00AC0B8A" w:rsidRDefault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EE63FF" w:rsidP="00AC0B8A" w:rsidRDefault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EE63FF" w:rsidP="00AC0B8A" w:rsidRDefault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EE63FF" w:rsidP="00AC0B8A" w:rsidRDefault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E14C39" w:rsidP="00AC0B8A" w:rsidRDefault="00E14C39">
            <w:pPr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AC0B8A" w:rsidRDefault="00B2033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Rješenje o ovrsi Trgovačkog suda u zagrebu,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posl.br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4901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od 29.09.2011.g.</w:t>
            </w:r>
          </w:p>
        </w:tc>
        <w:tc>
          <w:tcPr>
            <w:tcW w:w="36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2033B" w:rsidP="00AC0B8A" w:rsidRDefault="00B2033B">
            <w:pPr>
              <w:jc w:val="both"/>
            </w:pPr>
            <w:r>
              <w:t xml:space="preserve">-garaža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61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(E-3) u naravi garaža u podrumu 7,</w:t>
            </w:r>
            <w:proofErr w:type="spellStart"/>
            <w:r>
              <w:t>05m2</w:t>
            </w:r>
            <w:proofErr w:type="spellEnd"/>
            <w:r>
              <w:t>,</w:t>
            </w:r>
          </w:p>
          <w:p w:rsidR="00B2033B" w:rsidP="00AC0B8A" w:rsidRDefault="00B2033B">
            <w:pPr>
              <w:jc w:val="both"/>
            </w:pPr>
            <w:r>
              <w:t xml:space="preserve">-garaža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53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(E-4) u naravi garaža u podrumu 6,</w:t>
            </w:r>
            <w:proofErr w:type="spellStart"/>
            <w:r>
              <w:t>20m2</w:t>
            </w:r>
            <w:proofErr w:type="spellEnd"/>
          </w:p>
          <w:p w:rsidR="00B2033B" w:rsidP="00AC0B8A" w:rsidRDefault="00B2033B">
            <w:pPr>
              <w:jc w:val="both"/>
            </w:pPr>
            <w:r>
              <w:t xml:space="preserve">-garaža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55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(E-5) u naravi garaža u podrumu 6,</w:t>
            </w:r>
            <w:proofErr w:type="spellStart"/>
            <w:r>
              <w:t>40m2</w:t>
            </w:r>
            <w:proofErr w:type="spellEnd"/>
          </w:p>
          <w:p w:rsidR="00B2033B" w:rsidP="00AC0B8A" w:rsidRDefault="00B2033B">
            <w:pPr>
              <w:jc w:val="both"/>
            </w:pPr>
            <w:r>
              <w:t xml:space="preserve">-garaža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53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(E-9) </w:t>
            </w:r>
            <w:r>
              <w:lastRenderedPageBreak/>
              <w:t>u naravi garaža u podrumu 6,</w:t>
            </w:r>
            <w:proofErr w:type="spellStart"/>
            <w:r>
              <w:t>20m2</w:t>
            </w:r>
            <w:proofErr w:type="spellEnd"/>
          </w:p>
          <w:p w:rsidR="00B2033B" w:rsidP="00AC0B8A" w:rsidRDefault="00B2033B">
            <w:pPr>
              <w:jc w:val="both"/>
            </w:pPr>
            <w:r>
              <w:t xml:space="preserve">-samostalna prostorija u podrumu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zk.ul.4562,k.o.Vrapče Novo, </w:t>
            </w:r>
            <w:proofErr w:type="spellStart"/>
            <w:r>
              <w:t>kat.čes</w:t>
            </w:r>
            <w:proofErr w:type="spellEnd"/>
            <w:r>
              <w:t xml:space="preserve">. </w:t>
            </w:r>
            <w:proofErr w:type="spellStart"/>
            <w:r>
              <w:t>4037</w:t>
            </w:r>
            <w:proofErr w:type="spellEnd"/>
            <w:r>
              <w:t>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19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18</w:t>
            </w:r>
            <w:proofErr w:type="spellEnd"/>
            <w:r>
              <w:t>) u naravi samostalna prostorija u podrumu 2,</w:t>
            </w:r>
            <w:proofErr w:type="spellStart"/>
            <w:r>
              <w:t>20m2</w:t>
            </w:r>
            <w:proofErr w:type="spellEnd"/>
          </w:p>
          <w:p w:rsidR="00B2033B" w:rsidP="00AC0B8A" w:rsidRDefault="00B2033B">
            <w:pPr>
              <w:jc w:val="both"/>
            </w:pPr>
            <w:r>
              <w:t xml:space="preserve">-samostalna prostorija u podrumu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zk.ul.4562,k.o.Vrapče Novo, </w:t>
            </w:r>
            <w:proofErr w:type="spellStart"/>
            <w:r>
              <w:t>kat.čes</w:t>
            </w:r>
            <w:proofErr w:type="spellEnd"/>
            <w:r>
              <w:t xml:space="preserve">. </w:t>
            </w:r>
            <w:proofErr w:type="spellStart"/>
            <w:r>
              <w:t>4037</w:t>
            </w:r>
            <w:proofErr w:type="spellEnd"/>
            <w:r>
              <w:t>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19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19</w:t>
            </w:r>
            <w:proofErr w:type="spellEnd"/>
            <w:r>
              <w:t>) u naravi samostalna prostorija u podrumu 2,</w:t>
            </w:r>
            <w:proofErr w:type="spellStart"/>
            <w:r>
              <w:t>20m2</w:t>
            </w:r>
            <w:proofErr w:type="spellEnd"/>
          </w:p>
          <w:p w:rsidR="00B2033B" w:rsidP="00AC0B8A" w:rsidRDefault="00B2033B">
            <w:pPr>
              <w:jc w:val="both"/>
            </w:pPr>
            <w:r>
              <w:t xml:space="preserve">-stan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382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22</w:t>
            </w:r>
            <w:proofErr w:type="spellEnd"/>
            <w:r>
              <w:t xml:space="preserve">) u naravi dvosobni stan u prizemlju površine  </w:t>
            </w:r>
            <w:proofErr w:type="spellStart"/>
            <w:r>
              <w:t>44</w:t>
            </w:r>
            <w:proofErr w:type="spellEnd"/>
            <w:r>
              <w:t>,</w:t>
            </w:r>
            <w:proofErr w:type="spellStart"/>
            <w:r>
              <w:t>39m2</w:t>
            </w:r>
            <w:proofErr w:type="spellEnd"/>
          </w:p>
          <w:p w:rsidR="00B2033B" w:rsidP="00AC0B8A" w:rsidRDefault="00B2033B">
            <w:pPr>
              <w:jc w:val="both"/>
            </w:pPr>
            <w:r>
              <w:t xml:space="preserve">-stan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490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27</w:t>
            </w:r>
            <w:proofErr w:type="spellEnd"/>
            <w:r>
              <w:t xml:space="preserve">) u naravi trosobni stan na prvom katu površine  </w:t>
            </w:r>
            <w:proofErr w:type="spellStart"/>
            <w:r>
              <w:t>56</w:t>
            </w:r>
            <w:proofErr w:type="spellEnd"/>
            <w:r>
              <w:t>,</w:t>
            </w:r>
            <w:proofErr w:type="spellStart"/>
            <w:r>
              <w:t>83m2</w:t>
            </w:r>
            <w:proofErr w:type="spellEnd"/>
          </w:p>
          <w:p w:rsidR="00B2033B" w:rsidP="00AC0B8A" w:rsidRDefault="00B2033B">
            <w:pPr>
              <w:jc w:val="both"/>
            </w:pPr>
            <w:r>
              <w:t xml:space="preserve">-stan u Zagrebu, upisana u zemljišnim knjigama Općinskog </w:t>
            </w:r>
            <w:r>
              <w:lastRenderedPageBreak/>
              <w:t xml:space="preserve">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604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37</w:t>
            </w:r>
            <w:proofErr w:type="spellEnd"/>
            <w:r>
              <w:t xml:space="preserve">) u naravi trosobni stan u potkrovlju površine  </w:t>
            </w:r>
            <w:proofErr w:type="spellStart"/>
            <w:r>
              <w:t>70</w:t>
            </w:r>
            <w:proofErr w:type="spellEnd"/>
            <w:r>
              <w:t>,</w:t>
            </w:r>
            <w:proofErr w:type="spellStart"/>
            <w:r>
              <w:t>06m2</w:t>
            </w:r>
            <w:proofErr w:type="spellEnd"/>
          </w:p>
          <w:p w:rsidR="00B2033B" w:rsidP="00AC0B8A" w:rsidRDefault="00B2033B">
            <w:pPr>
              <w:jc w:val="both"/>
            </w:pPr>
            <w:r>
              <w:t xml:space="preserve">-stan u Zagrebu, upisan u zemljišnim knjigama Općinskog građanskog suda u Zagrebu, </w:t>
            </w:r>
            <w:proofErr w:type="spellStart"/>
            <w:r>
              <w:t>zk</w:t>
            </w:r>
            <w:proofErr w:type="spellEnd"/>
            <w:r>
              <w:t xml:space="preserve"> odjel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73425</w:t>
            </w:r>
            <w:proofErr w:type="spellEnd"/>
            <w:r>
              <w:t xml:space="preserve">, k.o. Šestine,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1786</w:t>
            </w:r>
            <w:proofErr w:type="spellEnd"/>
            <w:r>
              <w:t>/</w:t>
            </w:r>
            <w:proofErr w:type="spellStart"/>
            <w:r>
              <w:t>12</w:t>
            </w:r>
            <w:proofErr w:type="spellEnd"/>
            <w:r>
              <w:t xml:space="preserve">, suvlasnički dio  </w:t>
            </w:r>
            <w:proofErr w:type="spellStart"/>
            <w:r>
              <w:t>2899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, etažno vlasništvo E-6, u naravi </w:t>
            </w:r>
            <w:proofErr w:type="spellStart"/>
            <w:r>
              <w:t>dvoetažni</w:t>
            </w:r>
            <w:proofErr w:type="spellEnd"/>
            <w:r>
              <w:t xml:space="preserve"> trosobni stan u prizemlju ukupne površine </w:t>
            </w:r>
            <w:proofErr w:type="spellStart"/>
            <w:r>
              <w:t>119</w:t>
            </w:r>
            <w:proofErr w:type="spellEnd"/>
            <w:r>
              <w:t>,</w:t>
            </w:r>
            <w:proofErr w:type="spellStart"/>
            <w:r>
              <w:t>42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>
              <w:t xml:space="preserve"> te s pripadajućim parkirnim mjestom i kućnim vrtom </w:t>
            </w:r>
          </w:p>
          <w:p w:rsidR="00B2033B" w:rsidP="00AC0B8A" w:rsidRDefault="00B2033B">
            <w:pPr>
              <w:jc w:val="both"/>
            </w:pPr>
            <w:r>
              <w:t xml:space="preserve">-garaža u Zagrebu, upisana u zemljišnim knjigama Općinskog građanskog suda u Zagrebu, </w:t>
            </w:r>
            <w:proofErr w:type="spellStart"/>
            <w:r>
              <w:t>zk</w:t>
            </w:r>
            <w:proofErr w:type="spellEnd"/>
            <w:r>
              <w:t xml:space="preserve"> odjel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73425</w:t>
            </w:r>
            <w:proofErr w:type="spellEnd"/>
            <w:r>
              <w:t xml:space="preserve">, k.o. Šestine,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1786</w:t>
            </w:r>
            <w:proofErr w:type="spellEnd"/>
            <w:r>
              <w:t>/</w:t>
            </w:r>
            <w:proofErr w:type="spellStart"/>
            <w:r>
              <w:t>12</w:t>
            </w:r>
            <w:proofErr w:type="spellEnd"/>
            <w:r>
              <w:t xml:space="preserve">, suvlasnički dio  </w:t>
            </w:r>
            <w:proofErr w:type="spellStart"/>
            <w:r>
              <w:t>413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, etažno vlasništvo E-1, u naravi garaža i spremište u podrumu ukupne površine  </w:t>
            </w:r>
            <w:proofErr w:type="spellStart"/>
            <w:r>
              <w:t>17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>
              <w:t xml:space="preserve"> </w:t>
            </w:r>
          </w:p>
          <w:p w:rsidR="00B2033B" w:rsidP="00AC0B8A" w:rsidRDefault="00B2033B">
            <w:pPr>
              <w:jc w:val="both"/>
            </w:pPr>
            <w:r>
              <w:t xml:space="preserve"> -kuća u Zagrebu, u zemljišnim knjigama Općinskog građanskog suda u Zagrebu, </w:t>
            </w:r>
            <w:proofErr w:type="spellStart"/>
            <w:r>
              <w:t>zk</w:t>
            </w:r>
            <w:proofErr w:type="spellEnd"/>
            <w:r>
              <w:t xml:space="preserve"> odjel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8064</w:t>
            </w:r>
            <w:proofErr w:type="spellEnd"/>
            <w:r>
              <w:t xml:space="preserve">, k.o. Remete,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3943</w:t>
            </w:r>
            <w:proofErr w:type="spellEnd"/>
            <w:r>
              <w:t xml:space="preserve">/5, ukupne površine </w:t>
            </w:r>
            <w:proofErr w:type="spellStart"/>
            <w:r>
              <w:t>208</w:t>
            </w:r>
            <w:proofErr w:type="spellEnd"/>
            <w:r>
              <w:t xml:space="preserve"> </w:t>
            </w:r>
            <w:proofErr w:type="spellStart"/>
            <w:r>
              <w:t>čhv</w:t>
            </w:r>
            <w:proofErr w:type="spellEnd"/>
            <w:r>
              <w:t>,</w:t>
            </w:r>
          </w:p>
          <w:p w:rsidR="00B2033B" w:rsidP="00AC0B8A" w:rsidRDefault="00B2033B">
            <w:pPr>
              <w:jc w:val="both"/>
            </w:pPr>
            <w:r>
              <w:t xml:space="preserve">-oranice u Zagrebu, upisane u zemljišnim knjigama Općinskog građanskog suda u Zagrebu, </w:t>
            </w:r>
            <w:proofErr w:type="spellStart"/>
            <w:r>
              <w:t>zk</w:t>
            </w:r>
            <w:proofErr w:type="spellEnd"/>
            <w:r>
              <w:t xml:space="preserve"> odjel Zagreb,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73229</w:t>
            </w:r>
            <w:proofErr w:type="spellEnd"/>
            <w:r>
              <w:t xml:space="preserve">, k.o. Šestine,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1786</w:t>
            </w:r>
            <w:proofErr w:type="spellEnd"/>
            <w:r>
              <w:t>/</w:t>
            </w:r>
            <w:proofErr w:type="spellStart"/>
            <w:r>
              <w:t>15</w:t>
            </w:r>
            <w:proofErr w:type="spellEnd"/>
            <w:r>
              <w:t xml:space="preserve">, površine </w:t>
            </w:r>
            <w:proofErr w:type="spellStart"/>
            <w:r>
              <w:t>104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>
              <w:t xml:space="preserve">, i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1786</w:t>
            </w:r>
            <w:proofErr w:type="spellEnd"/>
            <w:r>
              <w:t>/</w:t>
            </w:r>
            <w:proofErr w:type="spellStart"/>
            <w:r>
              <w:t>16</w:t>
            </w:r>
            <w:proofErr w:type="spellEnd"/>
            <w:r>
              <w:t xml:space="preserve"> površine </w:t>
            </w:r>
            <w:proofErr w:type="spellStart"/>
            <w:r>
              <w:t>39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>
              <w:t>,</w:t>
            </w:r>
          </w:p>
          <w:p w:rsidR="00B2033B" w:rsidP="00AC0B8A" w:rsidRDefault="00B2033B">
            <w:pPr>
              <w:jc w:val="both"/>
            </w:pPr>
            <w:r>
              <w:t xml:space="preserve">-stan u Zagrebu, upisan u zemljišnim knjigama Općinskog građanskog </w:t>
            </w:r>
            <w:r>
              <w:lastRenderedPageBreak/>
              <w:t xml:space="preserve">suda u Zagrebu, </w:t>
            </w:r>
            <w:proofErr w:type="spellStart"/>
            <w:r>
              <w:t>zk</w:t>
            </w:r>
            <w:proofErr w:type="spellEnd"/>
            <w:r>
              <w:t xml:space="preserve"> odjel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8092</w:t>
            </w:r>
            <w:proofErr w:type="spellEnd"/>
            <w:r>
              <w:t xml:space="preserve">, k.o. Šestine,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1786</w:t>
            </w:r>
            <w:proofErr w:type="spellEnd"/>
            <w:r>
              <w:t>/</w:t>
            </w:r>
            <w:proofErr w:type="spellStart"/>
            <w:r>
              <w:t>14</w:t>
            </w:r>
            <w:proofErr w:type="spellEnd"/>
            <w:r>
              <w:t xml:space="preserve">, suvlasnički dio  </w:t>
            </w:r>
            <w:proofErr w:type="spellStart"/>
            <w:r>
              <w:t>1963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, etažno vlasništvo E-6, u naravi </w:t>
            </w:r>
            <w:proofErr w:type="spellStart"/>
            <w:r>
              <w:t>dvoetažni</w:t>
            </w:r>
            <w:proofErr w:type="spellEnd"/>
            <w:r>
              <w:t xml:space="preserve"> četverosobni stan u prizemlju ukupne površine </w:t>
            </w:r>
            <w:proofErr w:type="spellStart"/>
            <w:r>
              <w:t>85</w:t>
            </w:r>
            <w:proofErr w:type="spellEnd"/>
            <w:r>
              <w:t>,</w:t>
            </w:r>
            <w:proofErr w:type="spellStart"/>
            <w:r>
              <w:t>45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>
              <w:t xml:space="preserve"> te s pripadajućim parkirnim mjestom i kućnim vrtom površine </w:t>
            </w:r>
            <w:proofErr w:type="spellStart"/>
            <w:r>
              <w:t>27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>
              <w:t xml:space="preserve">, </w:t>
            </w:r>
          </w:p>
          <w:p w:rsidR="00321D5B" w:rsidP="00AC0B8A" w:rsidRDefault="00B2033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t xml:space="preserve">-garaža u Zagrebu, upisana u zemljišnim knjigama Općinskog građanskog suda u Zagrebu, </w:t>
            </w:r>
            <w:proofErr w:type="spellStart"/>
            <w:r>
              <w:t>zk</w:t>
            </w:r>
            <w:proofErr w:type="spellEnd"/>
            <w:r>
              <w:t xml:space="preserve"> odjel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8092</w:t>
            </w:r>
            <w:proofErr w:type="spellEnd"/>
            <w:r>
              <w:t xml:space="preserve">, k.o. Šestine,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1786</w:t>
            </w:r>
            <w:proofErr w:type="spellEnd"/>
            <w:r>
              <w:t>/</w:t>
            </w:r>
            <w:proofErr w:type="spellStart"/>
            <w:r>
              <w:t>14</w:t>
            </w:r>
            <w:proofErr w:type="spellEnd"/>
            <w:r>
              <w:t xml:space="preserve">, suvlasnički dio  </w:t>
            </w:r>
            <w:proofErr w:type="spellStart"/>
            <w:r>
              <w:t>309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, etažno vlasništvo E-2, u naravi garaža i spremište u podrumu ukupne površine  </w:t>
            </w:r>
            <w:proofErr w:type="spellStart"/>
            <w:r>
              <w:t>16</w:t>
            </w:r>
            <w:proofErr w:type="spellEnd"/>
            <w:r>
              <w:t>,</w:t>
            </w:r>
            <w:proofErr w:type="spellStart"/>
            <w:r>
              <w:t>59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</w:p>
        </w:tc>
      </w:tr>
      <w:tr w:rsidRPr="00A87074" w:rsidR="00321D5B" w:rsidTr="001433F8">
        <w:trPr>
          <w:trHeight w:val="1770"/>
        </w:trPr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AC0B8A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3.</w:t>
            </w:r>
          </w:p>
          <w:p w:rsidR="00321D5B" w:rsidP="00AC0B8A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321D5B" w:rsidP="00AC0B8A" w:rsidRDefault="00321D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5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AC0B8A" w:rsidRDefault="002E6664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GRAMAT</w:t>
            </w:r>
            <w:proofErr w:type="spellEnd"/>
            <w:r w:rsidR="00E14C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d.d.</w:t>
            </w:r>
          </w:p>
          <w:p w:rsidR="00E14C39" w:rsidP="00AC0B8A" w:rsidRDefault="00E14C39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  <w:r w:rsidR="002E6664">
              <w:rPr>
                <w:sz w:val="22"/>
                <w:szCs w:val="22"/>
              </w:rPr>
              <w:t xml:space="preserve">, Radnička cesta </w:t>
            </w:r>
            <w:proofErr w:type="spellStart"/>
            <w:r w:rsidR="002E6664">
              <w:rPr>
                <w:sz w:val="22"/>
                <w:szCs w:val="22"/>
              </w:rPr>
              <w:t>198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AC0B8A" w:rsidRDefault="002E666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27564553094</w:t>
            </w:r>
            <w:proofErr w:type="spellEnd"/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AC0B8A" w:rsidRDefault="002E666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Zemljišne knjige Općinskog građanskog suda u Zagrebu                    Zemljišnoknjižni odjel Zagreb</w:t>
            </w:r>
          </w:p>
        </w:tc>
        <w:tc>
          <w:tcPr>
            <w:tcW w:w="17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63FF" w:rsidP="004526C5" w:rsidRDefault="002E6664">
            <w:pPr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10.005.442,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76</w:t>
            </w:r>
            <w:proofErr w:type="spellEnd"/>
            <w:r w:rsidR="004526C5">
              <w:rPr>
                <w:rFonts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cs="Times New Roman"/>
                <w:bCs/>
                <w:sz w:val="22"/>
                <w:szCs w:val="22"/>
              </w:rPr>
              <w:t>kn</w:t>
            </w:r>
          </w:p>
          <w:p w:rsidR="00EE63FF" w:rsidP="00AC0B8A" w:rsidRDefault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EE63FF" w:rsidP="00AC0B8A" w:rsidRDefault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EE63FF" w:rsidP="00AC0B8A" w:rsidRDefault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EE63FF" w:rsidP="00AC0B8A" w:rsidRDefault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EE63FF" w:rsidP="00AC0B8A" w:rsidRDefault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EE63FF" w:rsidP="00AC0B8A" w:rsidRDefault="00EE63FF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7A3D74" w:rsidP="00AC0B8A" w:rsidRDefault="007A3D74">
            <w:pPr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7A3D74" w:rsidP="00AC0B8A" w:rsidRDefault="007A3D74">
            <w:pPr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321D5B" w:rsidP="00AC0B8A" w:rsidRDefault="00321D5B">
            <w:pPr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1D5B" w:rsidP="00AC0B8A" w:rsidRDefault="002E6664">
            <w:pPr>
              <w:pStyle w:val="TableContents"/>
              <w:jc w:val="both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Rješenje o ovrsi Trgovačkog suda u Zagrebu,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posl.br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2353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</w:p>
          <w:p w:rsidR="002E6664" w:rsidP="00AC0B8A" w:rsidRDefault="002E6664">
            <w:pPr>
              <w:pStyle w:val="TableContents"/>
              <w:jc w:val="both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zabilježbi ovrhe Z-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28777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od 13.12.2012.g.</w:t>
            </w:r>
          </w:p>
        </w:tc>
        <w:tc>
          <w:tcPr>
            <w:tcW w:w="36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6664" w:rsidP="00AC0B8A" w:rsidRDefault="002E6664">
            <w:pPr>
              <w:jc w:val="both"/>
            </w:pPr>
            <w:r>
              <w:t xml:space="preserve">-garaža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61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(E-3) u naravi garaža u podrumu 7,</w:t>
            </w:r>
            <w:proofErr w:type="spellStart"/>
            <w:r>
              <w:t>05m2</w:t>
            </w:r>
            <w:proofErr w:type="spellEnd"/>
            <w:r>
              <w:t>,</w:t>
            </w:r>
          </w:p>
          <w:p w:rsidR="002E6664" w:rsidP="00AC0B8A" w:rsidRDefault="002E6664">
            <w:pPr>
              <w:jc w:val="both"/>
            </w:pPr>
            <w:r>
              <w:t xml:space="preserve">-garaža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53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(E-4) u naravi garaža u podrumu 6,</w:t>
            </w:r>
            <w:proofErr w:type="spellStart"/>
            <w:r>
              <w:t>20m2</w:t>
            </w:r>
            <w:proofErr w:type="spellEnd"/>
          </w:p>
          <w:p w:rsidR="002E6664" w:rsidP="00AC0B8A" w:rsidRDefault="002E6664">
            <w:pPr>
              <w:jc w:val="both"/>
            </w:pPr>
            <w:r>
              <w:t xml:space="preserve">-garaža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55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(E-5) u naravi garaža u podrumu 6,</w:t>
            </w:r>
            <w:proofErr w:type="spellStart"/>
            <w:r>
              <w:t>40m2</w:t>
            </w:r>
            <w:proofErr w:type="spellEnd"/>
          </w:p>
          <w:p w:rsidR="002E6664" w:rsidP="00AC0B8A" w:rsidRDefault="002E6664">
            <w:pPr>
              <w:jc w:val="both"/>
            </w:pPr>
            <w:r>
              <w:lastRenderedPageBreak/>
              <w:t xml:space="preserve">-garaža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53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(E-9) u naravi garaža u podrumu 6,</w:t>
            </w:r>
            <w:proofErr w:type="spellStart"/>
            <w:r>
              <w:t>20m2</w:t>
            </w:r>
            <w:proofErr w:type="spellEnd"/>
          </w:p>
          <w:p w:rsidR="002E6664" w:rsidP="00AC0B8A" w:rsidRDefault="002E6664">
            <w:pPr>
              <w:jc w:val="both"/>
            </w:pPr>
            <w:r>
              <w:t xml:space="preserve">-samostalna prostorija u podrumu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zk.ul.4562,k.o.Vrapče Novo, </w:t>
            </w:r>
            <w:proofErr w:type="spellStart"/>
            <w:r>
              <w:t>kat.čes</w:t>
            </w:r>
            <w:proofErr w:type="spellEnd"/>
            <w:r>
              <w:t xml:space="preserve">. </w:t>
            </w:r>
            <w:proofErr w:type="spellStart"/>
            <w:r>
              <w:t>4037</w:t>
            </w:r>
            <w:proofErr w:type="spellEnd"/>
            <w:r>
              <w:t>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19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18</w:t>
            </w:r>
            <w:proofErr w:type="spellEnd"/>
            <w:r>
              <w:t>) u naravi samostalna prostorija u podrumu 2,</w:t>
            </w:r>
            <w:proofErr w:type="spellStart"/>
            <w:r>
              <w:t>20m2</w:t>
            </w:r>
            <w:proofErr w:type="spellEnd"/>
          </w:p>
          <w:p w:rsidR="002E6664" w:rsidP="00AC0B8A" w:rsidRDefault="002E6664">
            <w:pPr>
              <w:jc w:val="both"/>
            </w:pPr>
            <w:r>
              <w:t xml:space="preserve">-samostalna prostorija u podrumu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zk.ul.4562,k.o.Vrapče Novo, </w:t>
            </w:r>
            <w:proofErr w:type="spellStart"/>
            <w:r>
              <w:t>kat.čes</w:t>
            </w:r>
            <w:proofErr w:type="spellEnd"/>
            <w:r>
              <w:t xml:space="preserve">. </w:t>
            </w:r>
            <w:proofErr w:type="spellStart"/>
            <w:r>
              <w:t>4037</w:t>
            </w:r>
            <w:proofErr w:type="spellEnd"/>
            <w:r>
              <w:t>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19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19</w:t>
            </w:r>
            <w:proofErr w:type="spellEnd"/>
            <w:r>
              <w:t>) u naravi samostalna prostorija u podrumu 2,</w:t>
            </w:r>
            <w:proofErr w:type="spellStart"/>
            <w:r>
              <w:t>20m2</w:t>
            </w:r>
            <w:proofErr w:type="spellEnd"/>
          </w:p>
          <w:p w:rsidR="002E6664" w:rsidP="00AC0B8A" w:rsidRDefault="002E6664">
            <w:pPr>
              <w:jc w:val="both"/>
            </w:pPr>
            <w:r>
              <w:t xml:space="preserve">-stan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382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22</w:t>
            </w:r>
            <w:proofErr w:type="spellEnd"/>
            <w:r>
              <w:t xml:space="preserve">) u naravi dvosobni stan u prizemlju površine  </w:t>
            </w:r>
            <w:proofErr w:type="spellStart"/>
            <w:r>
              <w:t>44</w:t>
            </w:r>
            <w:proofErr w:type="spellEnd"/>
            <w:r>
              <w:t>,</w:t>
            </w:r>
            <w:proofErr w:type="spellStart"/>
            <w:r>
              <w:t>39m2</w:t>
            </w:r>
            <w:proofErr w:type="spellEnd"/>
          </w:p>
          <w:p w:rsidR="002E6664" w:rsidP="00AC0B8A" w:rsidRDefault="002E6664">
            <w:pPr>
              <w:jc w:val="both"/>
            </w:pPr>
            <w:r>
              <w:t xml:space="preserve">-stan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 xml:space="preserve">,k.o.Vrapče </w:t>
            </w:r>
            <w:r>
              <w:lastRenderedPageBreak/>
              <w:t>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490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27</w:t>
            </w:r>
            <w:proofErr w:type="spellEnd"/>
            <w:r>
              <w:t xml:space="preserve">) u naravi trosobni stan na prvom katu površine  </w:t>
            </w:r>
            <w:proofErr w:type="spellStart"/>
            <w:r>
              <w:t>56</w:t>
            </w:r>
            <w:proofErr w:type="spellEnd"/>
            <w:r>
              <w:t>,</w:t>
            </w:r>
            <w:proofErr w:type="spellStart"/>
            <w:r>
              <w:t>83m2</w:t>
            </w:r>
            <w:proofErr w:type="spellEnd"/>
          </w:p>
          <w:p w:rsidR="002E6664" w:rsidP="00AC0B8A" w:rsidRDefault="002E6664">
            <w:pPr>
              <w:jc w:val="both"/>
            </w:pPr>
            <w:r>
              <w:t xml:space="preserve">-stan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604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37</w:t>
            </w:r>
            <w:proofErr w:type="spellEnd"/>
            <w:r>
              <w:t xml:space="preserve">) u naravi trosobni stan u potkrovlju površine  </w:t>
            </w:r>
            <w:proofErr w:type="spellStart"/>
            <w:r>
              <w:t>70</w:t>
            </w:r>
            <w:proofErr w:type="spellEnd"/>
            <w:r>
              <w:t>,</w:t>
            </w:r>
            <w:proofErr w:type="spellStart"/>
            <w:r>
              <w:t>06m2</w:t>
            </w:r>
            <w:proofErr w:type="spellEnd"/>
          </w:p>
          <w:p w:rsidR="002E6664" w:rsidP="00AC0B8A" w:rsidRDefault="002E6664">
            <w:pPr>
              <w:jc w:val="both"/>
            </w:pPr>
            <w:r>
              <w:t xml:space="preserve">-stan u Zagrebu, upisan u zemljišnim knjigama Općinskog građanskog suda u Zagrebu, </w:t>
            </w:r>
            <w:proofErr w:type="spellStart"/>
            <w:r>
              <w:t>zk</w:t>
            </w:r>
            <w:proofErr w:type="spellEnd"/>
            <w:r>
              <w:t xml:space="preserve"> odjel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73425</w:t>
            </w:r>
            <w:proofErr w:type="spellEnd"/>
            <w:r>
              <w:t xml:space="preserve">, k.o. Šestine,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1786</w:t>
            </w:r>
            <w:proofErr w:type="spellEnd"/>
            <w:r>
              <w:t>/</w:t>
            </w:r>
            <w:proofErr w:type="spellStart"/>
            <w:r>
              <w:t>12</w:t>
            </w:r>
            <w:proofErr w:type="spellEnd"/>
            <w:r>
              <w:t xml:space="preserve">, suvlasnički dio  </w:t>
            </w:r>
            <w:proofErr w:type="spellStart"/>
            <w:r>
              <w:t>2899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, etažno vlasništvo E-6, u naravi </w:t>
            </w:r>
            <w:proofErr w:type="spellStart"/>
            <w:r>
              <w:t>dvoetažni</w:t>
            </w:r>
            <w:proofErr w:type="spellEnd"/>
            <w:r>
              <w:t xml:space="preserve"> trosobni stan u prizemlju ukupne površine </w:t>
            </w:r>
            <w:proofErr w:type="spellStart"/>
            <w:r>
              <w:t>119</w:t>
            </w:r>
            <w:proofErr w:type="spellEnd"/>
            <w:r>
              <w:t>,</w:t>
            </w:r>
            <w:proofErr w:type="spellStart"/>
            <w:r>
              <w:t>42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>
              <w:t xml:space="preserve"> te s pripadajućim parkirnim mjestom i kućnim vrtom </w:t>
            </w:r>
          </w:p>
          <w:p w:rsidR="002E6664" w:rsidP="00AC0B8A" w:rsidRDefault="002E6664">
            <w:pPr>
              <w:jc w:val="both"/>
            </w:pPr>
            <w:r>
              <w:t xml:space="preserve">-garaža u Zagrebu, upisana u zemljišnim knjigama Općinskog građanskog suda u Zagrebu, </w:t>
            </w:r>
            <w:proofErr w:type="spellStart"/>
            <w:r>
              <w:t>zk</w:t>
            </w:r>
            <w:proofErr w:type="spellEnd"/>
            <w:r>
              <w:t xml:space="preserve"> odjel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73425</w:t>
            </w:r>
            <w:proofErr w:type="spellEnd"/>
            <w:r>
              <w:t xml:space="preserve">, k.o. Šestine,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1786</w:t>
            </w:r>
            <w:proofErr w:type="spellEnd"/>
            <w:r>
              <w:t>/</w:t>
            </w:r>
            <w:proofErr w:type="spellStart"/>
            <w:r>
              <w:t>12</w:t>
            </w:r>
            <w:proofErr w:type="spellEnd"/>
            <w:r>
              <w:t xml:space="preserve">, suvlasnički dio  </w:t>
            </w:r>
            <w:proofErr w:type="spellStart"/>
            <w:r>
              <w:t>413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, etažno vlasništvo E-1, u naravi garaža i spremište u podrumu ukupne površine  </w:t>
            </w:r>
            <w:proofErr w:type="spellStart"/>
            <w:r>
              <w:t>17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>
              <w:t xml:space="preserve"> </w:t>
            </w:r>
          </w:p>
          <w:p w:rsidR="002E6664" w:rsidP="00AC0B8A" w:rsidRDefault="002E6664">
            <w:pPr>
              <w:jc w:val="both"/>
            </w:pPr>
            <w:r>
              <w:t xml:space="preserve"> -kuća u Zagrebu, u zemljišnim knjigama Općinskog građanskog suda u Zagrebu, </w:t>
            </w:r>
            <w:proofErr w:type="spellStart"/>
            <w:r>
              <w:t>zk</w:t>
            </w:r>
            <w:proofErr w:type="spellEnd"/>
            <w:r>
              <w:t xml:space="preserve"> odjel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8064</w:t>
            </w:r>
            <w:proofErr w:type="spellEnd"/>
            <w:r>
              <w:t xml:space="preserve">, k.o. Remete,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3943</w:t>
            </w:r>
            <w:proofErr w:type="spellEnd"/>
            <w:r>
              <w:t xml:space="preserve">/5, ukupne površine </w:t>
            </w:r>
            <w:proofErr w:type="spellStart"/>
            <w:r>
              <w:t>208</w:t>
            </w:r>
            <w:proofErr w:type="spellEnd"/>
            <w:r>
              <w:t xml:space="preserve"> </w:t>
            </w:r>
            <w:proofErr w:type="spellStart"/>
            <w:r>
              <w:t>čhv</w:t>
            </w:r>
            <w:proofErr w:type="spellEnd"/>
            <w:r>
              <w:t>,</w:t>
            </w:r>
          </w:p>
          <w:p w:rsidR="002E6664" w:rsidP="00AC0B8A" w:rsidRDefault="002E6664">
            <w:pPr>
              <w:jc w:val="both"/>
            </w:pPr>
            <w:r>
              <w:t xml:space="preserve">-oranice u Zagrebu, upisane u zemljišnim knjigama Općinskog </w:t>
            </w:r>
            <w:r>
              <w:lastRenderedPageBreak/>
              <w:t xml:space="preserve">građanskog suda u Zagrebu, </w:t>
            </w:r>
            <w:proofErr w:type="spellStart"/>
            <w:r>
              <w:t>zk</w:t>
            </w:r>
            <w:proofErr w:type="spellEnd"/>
            <w:r>
              <w:t xml:space="preserve"> odjel Zagreb,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73229</w:t>
            </w:r>
            <w:proofErr w:type="spellEnd"/>
            <w:r>
              <w:t xml:space="preserve">, k.o. Šestine,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1786</w:t>
            </w:r>
            <w:proofErr w:type="spellEnd"/>
            <w:r>
              <w:t>/</w:t>
            </w:r>
            <w:proofErr w:type="spellStart"/>
            <w:r>
              <w:t>15</w:t>
            </w:r>
            <w:proofErr w:type="spellEnd"/>
            <w:r>
              <w:t xml:space="preserve">, površine </w:t>
            </w:r>
            <w:proofErr w:type="spellStart"/>
            <w:r>
              <w:t>104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>
              <w:t xml:space="preserve">, i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1786</w:t>
            </w:r>
            <w:proofErr w:type="spellEnd"/>
            <w:r>
              <w:t>/</w:t>
            </w:r>
            <w:proofErr w:type="spellStart"/>
            <w:r>
              <w:t>16</w:t>
            </w:r>
            <w:proofErr w:type="spellEnd"/>
            <w:r>
              <w:t xml:space="preserve"> površine </w:t>
            </w:r>
            <w:proofErr w:type="spellStart"/>
            <w:r>
              <w:t>39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>
              <w:t>,</w:t>
            </w:r>
          </w:p>
          <w:p w:rsidR="002E6664" w:rsidP="00AC0B8A" w:rsidRDefault="002E6664">
            <w:pPr>
              <w:jc w:val="both"/>
            </w:pPr>
            <w:r>
              <w:t xml:space="preserve">-stan u Zagrebu, upisan u zemljišnim knjigama Općinskog građanskog suda u Zagrebu, </w:t>
            </w:r>
            <w:proofErr w:type="spellStart"/>
            <w:r>
              <w:t>zk</w:t>
            </w:r>
            <w:proofErr w:type="spellEnd"/>
            <w:r>
              <w:t xml:space="preserve"> odjel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8092</w:t>
            </w:r>
            <w:proofErr w:type="spellEnd"/>
            <w:r>
              <w:t xml:space="preserve">, k.o. Šestine,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1786</w:t>
            </w:r>
            <w:proofErr w:type="spellEnd"/>
            <w:r>
              <w:t>/</w:t>
            </w:r>
            <w:proofErr w:type="spellStart"/>
            <w:r>
              <w:t>14</w:t>
            </w:r>
            <w:proofErr w:type="spellEnd"/>
            <w:r>
              <w:t xml:space="preserve">, suvlasnički dio  </w:t>
            </w:r>
            <w:proofErr w:type="spellStart"/>
            <w:r>
              <w:t>1963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, etažno vlasništvo E-6, u naravi </w:t>
            </w:r>
            <w:proofErr w:type="spellStart"/>
            <w:r>
              <w:t>dvoetažni</w:t>
            </w:r>
            <w:proofErr w:type="spellEnd"/>
            <w:r>
              <w:t xml:space="preserve"> četverosobni stan u prizemlju ukupne površine </w:t>
            </w:r>
            <w:proofErr w:type="spellStart"/>
            <w:r>
              <w:t>85</w:t>
            </w:r>
            <w:proofErr w:type="spellEnd"/>
            <w:r>
              <w:t>,</w:t>
            </w:r>
            <w:proofErr w:type="spellStart"/>
            <w:r>
              <w:t>45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>
              <w:t xml:space="preserve"> te s pripadajućim parkirnim mjestom i kućnim vrtom površine </w:t>
            </w:r>
            <w:proofErr w:type="spellStart"/>
            <w:r>
              <w:t>27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>
              <w:t xml:space="preserve">, </w:t>
            </w:r>
          </w:p>
          <w:p w:rsidR="00321D5B" w:rsidP="00AC0B8A" w:rsidRDefault="002E666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t xml:space="preserve">-garaža u Zagrebu, upisana u zemljišnim knjigama Općinskog građanskog suda u Zagrebu, </w:t>
            </w:r>
            <w:proofErr w:type="spellStart"/>
            <w:r>
              <w:t>zk</w:t>
            </w:r>
            <w:proofErr w:type="spellEnd"/>
            <w:r>
              <w:t xml:space="preserve"> odjel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8092</w:t>
            </w:r>
            <w:proofErr w:type="spellEnd"/>
            <w:r>
              <w:t xml:space="preserve">, k.o. Šestine,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1786</w:t>
            </w:r>
            <w:proofErr w:type="spellEnd"/>
            <w:r>
              <w:t>/</w:t>
            </w:r>
            <w:proofErr w:type="spellStart"/>
            <w:r>
              <w:t>14</w:t>
            </w:r>
            <w:proofErr w:type="spellEnd"/>
            <w:r>
              <w:t xml:space="preserve">, suvlasnički dio  </w:t>
            </w:r>
            <w:proofErr w:type="spellStart"/>
            <w:r>
              <w:t>309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, etažno vlasništvo E-2, u naravi garaža i spremište u podrumu ukupne </w:t>
            </w:r>
            <w:r w:rsidR="00AC0B8A">
              <w:t xml:space="preserve"> </w:t>
            </w:r>
            <w:r>
              <w:t xml:space="preserve">površine  </w:t>
            </w:r>
            <w:proofErr w:type="spellStart"/>
            <w:r>
              <w:t>16</w:t>
            </w:r>
            <w:proofErr w:type="spellEnd"/>
            <w:r>
              <w:t>,</w:t>
            </w:r>
            <w:proofErr w:type="spellStart"/>
            <w:r>
              <w:t>59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</w:p>
        </w:tc>
      </w:tr>
      <w:tr w:rsidR="00AC0B8A" w:rsidTr="00AC0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49"/>
        </w:trPr>
        <w:tc>
          <w:tcPr>
            <w:tcW w:w="549" w:type="dxa"/>
            <w:gridSpan w:val="2"/>
          </w:tcPr>
          <w:p w:rsidR="00AC0B8A" w:rsidP="00AC0B8A" w:rsidRDefault="00AC0B8A">
            <w:pPr>
              <w:pStyle w:val="TableContents"/>
              <w:ind w:left="94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4.</w:t>
            </w:r>
          </w:p>
          <w:p w:rsidR="00AC0B8A" w:rsidP="00AC0B8A" w:rsidRDefault="00AC0B8A">
            <w:pPr>
              <w:pStyle w:val="TableContents"/>
              <w:ind w:left="94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956" w:type="dxa"/>
            <w:gridSpan w:val="2"/>
          </w:tcPr>
          <w:p w:rsidR="001433F8" w:rsidP="00AC0B8A" w:rsidRDefault="001433F8">
            <w:pPr>
              <w:widowControl/>
              <w:suppressAutoHyphens w:val="false"/>
              <w:autoSpaceDN/>
              <w:textAlignment w:val="auto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ŠPINA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XXL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d.o.o.</w:t>
            </w:r>
          </w:p>
          <w:p w:rsidR="001433F8" w:rsidP="00AC0B8A" w:rsidRDefault="001433F8">
            <w:pPr>
              <w:widowControl/>
              <w:suppressAutoHyphens w:val="false"/>
              <w:autoSpaceDN/>
              <w:textAlignment w:val="auto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Dugopolje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 Sv. Duje 8</w:t>
            </w:r>
          </w:p>
          <w:p w:rsidR="00AC0B8A" w:rsidP="00AC0B8A" w:rsidRDefault="00AC0B8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409" w:type="dxa"/>
          </w:tcPr>
          <w:p w:rsidR="00AC0B8A" w:rsidP="001433F8" w:rsidRDefault="001433F8">
            <w:pPr>
              <w:widowControl/>
              <w:suppressAutoHyphens w:val="false"/>
              <w:autoSpaceDN/>
              <w:ind w:left="-117"/>
              <w:textAlignment w:val="auto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96497547370</w:t>
            </w:r>
            <w:proofErr w:type="spellEnd"/>
          </w:p>
          <w:p w:rsidR="00AC0B8A" w:rsidP="00AC0B8A" w:rsidRDefault="00AC0B8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AC0B8A" w:rsidP="00AC0B8A" w:rsidRDefault="001433F8">
            <w:pPr>
              <w:widowControl/>
              <w:suppressAutoHyphens w:val="false"/>
              <w:autoSpaceDN/>
              <w:textAlignment w:val="auto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Zemljišne knjige Općinskog građanskog suda u Zagrebu                    Zemljišnoknjižni odjel Zagreb</w:t>
            </w:r>
          </w:p>
          <w:p w:rsidR="00AC0B8A" w:rsidP="00AC0B8A" w:rsidRDefault="00AC0B8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694" w:type="dxa"/>
          </w:tcPr>
          <w:p w:rsidR="00AC0B8A" w:rsidP="004526C5" w:rsidRDefault="001433F8">
            <w:pPr>
              <w:widowControl/>
              <w:suppressAutoHyphens w:val="false"/>
              <w:autoSpaceDN/>
              <w:jc w:val="right"/>
              <w:textAlignment w:val="auto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64.453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99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  <w:p w:rsidR="00AC0B8A" w:rsidP="00AC0B8A" w:rsidRDefault="00AC0B8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126" w:type="dxa"/>
            <w:gridSpan w:val="2"/>
          </w:tcPr>
          <w:p w:rsidR="00AC0B8A" w:rsidP="00AC0B8A" w:rsidRDefault="001433F8">
            <w:pPr>
              <w:widowControl/>
              <w:suppressAutoHyphens w:val="false"/>
              <w:autoSpaceDN/>
              <w:textAlignment w:val="auto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Pravomoćno i ovršno Rješenje o ovrsi Trgovačkog suda u Zagrebu, Stalna služba u Sisku,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posl.br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Ovrv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1630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od 14.04.2011.g.</w:t>
            </w:r>
          </w:p>
          <w:p w:rsidR="00AC0B8A" w:rsidP="00AC0B8A" w:rsidRDefault="00AC0B8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685" w:type="dxa"/>
          </w:tcPr>
          <w:p w:rsidR="00874C7A" w:rsidP="00874C7A" w:rsidRDefault="00874C7A">
            <w:pPr>
              <w:jc w:val="both"/>
            </w:pPr>
            <w:r>
              <w:t xml:space="preserve">-garaža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61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(E-3) u naravi garaža u podrumu 7,</w:t>
            </w:r>
            <w:proofErr w:type="spellStart"/>
            <w:r>
              <w:t>05m2</w:t>
            </w:r>
            <w:proofErr w:type="spellEnd"/>
            <w:r>
              <w:t>,</w:t>
            </w:r>
          </w:p>
          <w:p w:rsidR="00874C7A" w:rsidP="00874C7A" w:rsidRDefault="00874C7A">
            <w:pPr>
              <w:jc w:val="both"/>
            </w:pPr>
            <w:r>
              <w:t xml:space="preserve">-garaža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</w:t>
            </w:r>
            <w:r>
              <w:lastRenderedPageBreak/>
              <w:t xml:space="preserve">dio </w:t>
            </w:r>
            <w:proofErr w:type="spellStart"/>
            <w:r>
              <w:t>53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(E-4) u naravi garaža u podrumu 6,</w:t>
            </w:r>
            <w:proofErr w:type="spellStart"/>
            <w:r>
              <w:t>20m2</w:t>
            </w:r>
            <w:proofErr w:type="spellEnd"/>
          </w:p>
          <w:p w:rsidR="00874C7A" w:rsidP="00874C7A" w:rsidRDefault="00874C7A">
            <w:pPr>
              <w:jc w:val="both"/>
            </w:pPr>
            <w:r>
              <w:t xml:space="preserve">-garaža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55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(E-5) u naravi garaža u podrumu 6,</w:t>
            </w:r>
            <w:proofErr w:type="spellStart"/>
            <w:r>
              <w:t>40m2</w:t>
            </w:r>
            <w:proofErr w:type="spellEnd"/>
          </w:p>
          <w:p w:rsidR="00874C7A" w:rsidP="00874C7A" w:rsidRDefault="00874C7A">
            <w:pPr>
              <w:jc w:val="both"/>
            </w:pPr>
            <w:r>
              <w:t xml:space="preserve">-garaža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53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(E-9) u naravi garaža u podrumu 6,</w:t>
            </w:r>
            <w:proofErr w:type="spellStart"/>
            <w:r>
              <w:t>20m2</w:t>
            </w:r>
            <w:proofErr w:type="spellEnd"/>
          </w:p>
          <w:p w:rsidR="00874C7A" w:rsidP="00874C7A" w:rsidRDefault="00874C7A">
            <w:pPr>
              <w:jc w:val="both"/>
            </w:pPr>
            <w:r>
              <w:t xml:space="preserve">-samostalna prostorija u podrumu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zk.ul.4562,k.o.Vrapče Novo, </w:t>
            </w:r>
            <w:proofErr w:type="spellStart"/>
            <w:r>
              <w:t>kat.čes</w:t>
            </w:r>
            <w:proofErr w:type="spellEnd"/>
            <w:r>
              <w:t xml:space="preserve">. </w:t>
            </w:r>
            <w:proofErr w:type="spellStart"/>
            <w:r>
              <w:t>4037</w:t>
            </w:r>
            <w:proofErr w:type="spellEnd"/>
            <w:r>
              <w:t>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19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18</w:t>
            </w:r>
            <w:proofErr w:type="spellEnd"/>
            <w:r>
              <w:t>) u naravi samostalna prostorija u podrumu 2,</w:t>
            </w:r>
            <w:proofErr w:type="spellStart"/>
            <w:r>
              <w:t>20m2</w:t>
            </w:r>
            <w:proofErr w:type="spellEnd"/>
          </w:p>
          <w:p w:rsidR="00874C7A" w:rsidP="00874C7A" w:rsidRDefault="00874C7A">
            <w:pPr>
              <w:jc w:val="both"/>
            </w:pPr>
            <w:r>
              <w:t xml:space="preserve">-samostalna prostorija u podrumu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zk.ul.4562,k.o.Vrapče Novo, </w:t>
            </w:r>
            <w:proofErr w:type="spellStart"/>
            <w:r>
              <w:t>kat.čes</w:t>
            </w:r>
            <w:proofErr w:type="spellEnd"/>
            <w:r>
              <w:t xml:space="preserve">. </w:t>
            </w:r>
            <w:proofErr w:type="spellStart"/>
            <w:r>
              <w:t>4037</w:t>
            </w:r>
            <w:proofErr w:type="spellEnd"/>
            <w:r>
              <w:t>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19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19</w:t>
            </w:r>
            <w:proofErr w:type="spellEnd"/>
            <w:r>
              <w:t xml:space="preserve">) </w:t>
            </w:r>
            <w:r>
              <w:lastRenderedPageBreak/>
              <w:t>u naravi samostalna prostorija u podrumu 2,</w:t>
            </w:r>
            <w:proofErr w:type="spellStart"/>
            <w:r>
              <w:t>20m2</w:t>
            </w:r>
            <w:proofErr w:type="spellEnd"/>
          </w:p>
          <w:p w:rsidR="00874C7A" w:rsidP="00874C7A" w:rsidRDefault="00874C7A">
            <w:pPr>
              <w:jc w:val="both"/>
            </w:pPr>
            <w:r>
              <w:t xml:space="preserve">-stan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382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22</w:t>
            </w:r>
            <w:proofErr w:type="spellEnd"/>
            <w:r>
              <w:t xml:space="preserve">) u naravi dvosobni stan u prizemlju površine  </w:t>
            </w:r>
            <w:proofErr w:type="spellStart"/>
            <w:r>
              <w:t>44</w:t>
            </w:r>
            <w:proofErr w:type="spellEnd"/>
            <w:r>
              <w:t>,</w:t>
            </w:r>
            <w:proofErr w:type="spellStart"/>
            <w:r>
              <w:t>39m2</w:t>
            </w:r>
            <w:proofErr w:type="spellEnd"/>
          </w:p>
          <w:p w:rsidR="00874C7A" w:rsidP="00874C7A" w:rsidRDefault="00874C7A">
            <w:pPr>
              <w:jc w:val="both"/>
            </w:pPr>
            <w:r>
              <w:t xml:space="preserve">-stan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490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27</w:t>
            </w:r>
            <w:proofErr w:type="spellEnd"/>
            <w:r>
              <w:t xml:space="preserve">) u naravi trosobni stan na prvom katu površine  </w:t>
            </w:r>
            <w:proofErr w:type="spellStart"/>
            <w:r>
              <w:t>56</w:t>
            </w:r>
            <w:proofErr w:type="spellEnd"/>
            <w:r>
              <w:t>,</w:t>
            </w:r>
            <w:proofErr w:type="spellStart"/>
            <w:r>
              <w:t>83m2</w:t>
            </w:r>
            <w:proofErr w:type="spellEnd"/>
          </w:p>
          <w:p w:rsidRPr="00874C7A" w:rsidR="00AC0B8A" w:rsidP="00874C7A" w:rsidRDefault="00874C7A">
            <w:pPr>
              <w:jc w:val="both"/>
            </w:pPr>
            <w:r>
              <w:t xml:space="preserve">-stan u Zagrebu, upisana u zemljišnim knjigama Općinskog građanskog suda u Zagrebu </w:t>
            </w:r>
            <w:proofErr w:type="spellStart"/>
            <w:r>
              <w:t>zk.odjel</w:t>
            </w:r>
            <w:proofErr w:type="spellEnd"/>
            <w:r>
              <w:t xml:space="preserve">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4562</w:t>
            </w:r>
            <w:proofErr w:type="spellEnd"/>
            <w:r>
              <w:t>,k.o.Vrapče Novo,kat.čes.4037/</w:t>
            </w:r>
            <w:proofErr w:type="spellStart"/>
            <w:r>
              <w:t>13</w:t>
            </w:r>
            <w:proofErr w:type="spellEnd"/>
            <w:r>
              <w:t xml:space="preserve">, suvlasnički dio </w:t>
            </w:r>
            <w:proofErr w:type="spellStart"/>
            <w:r>
              <w:t>604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 etažno vlasništvo (E-</w:t>
            </w:r>
            <w:proofErr w:type="spellStart"/>
            <w:r>
              <w:t>37</w:t>
            </w:r>
            <w:proofErr w:type="spellEnd"/>
            <w:r>
              <w:t xml:space="preserve">) u naravi trosobni stan u potkrovlju površine  </w:t>
            </w:r>
            <w:proofErr w:type="spellStart"/>
            <w:r>
              <w:t>70</w:t>
            </w:r>
            <w:proofErr w:type="spellEnd"/>
            <w:r>
              <w:t>,</w:t>
            </w:r>
            <w:proofErr w:type="spellStart"/>
            <w:r>
              <w:t>06m2</w:t>
            </w:r>
            <w:proofErr w:type="spellEnd"/>
          </w:p>
        </w:tc>
      </w:tr>
      <w:tr w:rsidR="00AC0B8A" w:rsidTr="00AC0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2"/>
        </w:trPr>
        <w:tc>
          <w:tcPr>
            <w:tcW w:w="549" w:type="dxa"/>
            <w:gridSpan w:val="2"/>
          </w:tcPr>
          <w:p w:rsidR="00AC0B8A" w:rsidP="00AC0B8A" w:rsidRDefault="00874C7A">
            <w:pPr>
              <w:pStyle w:val="TableContents"/>
              <w:ind w:left="94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5.</w:t>
            </w:r>
          </w:p>
        </w:tc>
        <w:tc>
          <w:tcPr>
            <w:tcW w:w="2956" w:type="dxa"/>
            <w:gridSpan w:val="2"/>
          </w:tcPr>
          <w:p w:rsidR="00AC0B8A" w:rsidP="00AC0B8A" w:rsidRDefault="00874C7A">
            <w:pPr>
              <w:pStyle w:val="TableContents"/>
              <w:ind w:left="94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="000A347F" w:rsidP="00AC0B8A" w:rsidRDefault="000A347F">
            <w:pPr>
              <w:pStyle w:val="TableContents"/>
              <w:ind w:left="94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uprava, Područni ured Zagreb</w:t>
            </w:r>
          </w:p>
        </w:tc>
        <w:tc>
          <w:tcPr>
            <w:tcW w:w="1409" w:type="dxa"/>
          </w:tcPr>
          <w:p w:rsidR="00AC0B8A" w:rsidP="000A347F" w:rsidRDefault="000A347F">
            <w:pPr>
              <w:pStyle w:val="TableContents"/>
              <w:ind w:hanging="117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18683136487</w:t>
            </w:r>
            <w:proofErr w:type="spellEnd"/>
          </w:p>
        </w:tc>
        <w:tc>
          <w:tcPr>
            <w:tcW w:w="2126" w:type="dxa"/>
          </w:tcPr>
          <w:p w:rsidR="000A347F" w:rsidP="000A347F" w:rsidRDefault="000A347F">
            <w:pPr>
              <w:widowControl/>
              <w:suppressAutoHyphens w:val="false"/>
              <w:autoSpaceDN/>
              <w:textAlignment w:val="auto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Zemljišne knjige Općinskog građanskog suda u Zagrebu                    Zemljišnoknjižni odjel Zagreb</w:t>
            </w:r>
          </w:p>
          <w:p w:rsidR="00AC0B8A" w:rsidP="00AC0B8A" w:rsidRDefault="00AC0B8A">
            <w:pPr>
              <w:pStyle w:val="TableContents"/>
              <w:ind w:left="94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694" w:type="dxa"/>
          </w:tcPr>
          <w:p w:rsidR="00AC0B8A" w:rsidP="004526C5" w:rsidRDefault="000A347F">
            <w:pPr>
              <w:pStyle w:val="TableContents"/>
              <w:ind w:left="34" w:hanging="34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1.662.883,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51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w="3126" w:type="dxa"/>
            <w:gridSpan w:val="2"/>
          </w:tcPr>
          <w:p w:rsidR="00AC0B8A" w:rsidP="000A347F" w:rsidRDefault="000A347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Sudska rješenja o osiguranju novčane tražbine</w:t>
            </w:r>
          </w:p>
        </w:tc>
        <w:tc>
          <w:tcPr>
            <w:tcW w:w="3685" w:type="dxa"/>
          </w:tcPr>
          <w:p w:rsidR="00055C28" w:rsidP="00055C28" w:rsidRDefault="00055C28">
            <w:pPr>
              <w:jc w:val="both"/>
            </w:pPr>
            <w:r>
              <w:t xml:space="preserve">-stan u Zagrebu, upisan u zemljišnim knjigama Općinskog građanskog suda u Zagrebu, </w:t>
            </w:r>
            <w:proofErr w:type="spellStart"/>
            <w:r>
              <w:t>zk</w:t>
            </w:r>
            <w:proofErr w:type="spellEnd"/>
            <w:r>
              <w:t xml:space="preserve"> odjel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8092</w:t>
            </w:r>
            <w:proofErr w:type="spellEnd"/>
            <w:r>
              <w:t xml:space="preserve">, k.o. Šestine,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1786</w:t>
            </w:r>
            <w:proofErr w:type="spellEnd"/>
            <w:r>
              <w:t>/</w:t>
            </w:r>
            <w:proofErr w:type="spellStart"/>
            <w:r>
              <w:t>14</w:t>
            </w:r>
            <w:proofErr w:type="spellEnd"/>
            <w:r>
              <w:t xml:space="preserve">, suvlasnički dio  </w:t>
            </w:r>
            <w:proofErr w:type="spellStart"/>
            <w:r>
              <w:t>1963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, etažno vlasništvo E-6, u naravi </w:t>
            </w:r>
            <w:proofErr w:type="spellStart"/>
            <w:r>
              <w:t>dvoetažni</w:t>
            </w:r>
            <w:proofErr w:type="spellEnd"/>
            <w:r>
              <w:t xml:space="preserve"> četverosobni stan u prizemlju </w:t>
            </w:r>
            <w:r>
              <w:lastRenderedPageBreak/>
              <w:t xml:space="preserve">ukupne površine </w:t>
            </w:r>
            <w:proofErr w:type="spellStart"/>
            <w:r>
              <w:t>85</w:t>
            </w:r>
            <w:proofErr w:type="spellEnd"/>
            <w:r>
              <w:t>,</w:t>
            </w:r>
            <w:proofErr w:type="spellStart"/>
            <w:r>
              <w:t>45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>
              <w:t xml:space="preserve"> te s pripadajućim parkirnim mjestom i kućnim vrtom površine </w:t>
            </w:r>
            <w:proofErr w:type="spellStart"/>
            <w:r>
              <w:t>27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>
              <w:t xml:space="preserve">, </w:t>
            </w:r>
          </w:p>
          <w:p w:rsidR="00AC0B8A" w:rsidP="00055C28" w:rsidRDefault="00055C28">
            <w:pPr>
              <w:pStyle w:val="TableContents"/>
              <w:ind w:left="33" w:hanging="33"/>
              <w:rPr>
                <w:rFonts w:cs="Times New Roman"/>
                <w:bCs/>
                <w:sz w:val="22"/>
                <w:szCs w:val="22"/>
              </w:rPr>
            </w:pPr>
            <w:r>
              <w:t xml:space="preserve">-garaža u Zagrebu, upisana u zemljišnim knjigama Općinskog građanskog suda u Zagrebu, </w:t>
            </w:r>
            <w:proofErr w:type="spellStart"/>
            <w:r>
              <w:t>zk</w:t>
            </w:r>
            <w:proofErr w:type="spellEnd"/>
            <w:r>
              <w:t xml:space="preserve"> odjel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8092</w:t>
            </w:r>
            <w:proofErr w:type="spellEnd"/>
            <w:r>
              <w:t xml:space="preserve">, k.o. Šestine,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1786</w:t>
            </w:r>
            <w:proofErr w:type="spellEnd"/>
            <w:r>
              <w:t>/</w:t>
            </w:r>
            <w:proofErr w:type="spellStart"/>
            <w:r>
              <w:t>14</w:t>
            </w:r>
            <w:proofErr w:type="spellEnd"/>
            <w:r>
              <w:t xml:space="preserve">, suvlasnički dio  </w:t>
            </w:r>
            <w:proofErr w:type="spellStart"/>
            <w:r>
              <w:t>309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, etažno vlasništvo E-2, u naravi garaža i spremište u podrumu ukupne  površine  </w:t>
            </w:r>
            <w:proofErr w:type="spellStart"/>
            <w:r>
              <w:t>16</w:t>
            </w:r>
            <w:proofErr w:type="spellEnd"/>
            <w:r>
              <w:t>,</w:t>
            </w:r>
            <w:proofErr w:type="spellStart"/>
            <w:r>
              <w:t>59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</w:p>
        </w:tc>
      </w:tr>
    </w:tbl>
    <w:p w:rsidR="004E7897" w:rsidP="00BE4629" w:rsidRDefault="004E7897">
      <w:pPr>
        <w:pStyle w:val="TableContents"/>
        <w:rPr>
          <w:rFonts w:cs="Times New Roman"/>
          <w:bCs/>
          <w:sz w:val="22"/>
          <w:szCs w:val="22"/>
        </w:rPr>
      </w:pPr>
    </w:p>
    <w:p w:rsidR="004E7897" w:rsidP="00BE4629" w:rsidRDefault="004E7897">
      <w:pPr>
        <w:pStyle w:val="TableContents"/>
        <w:rPr>
          <w:rFonts w:cs="Times New Roman"/>
          <w:bCs/>
          <w:sz w:val="22"/>
          <w:szCs w:val="22"/>
        </w:rPr>
      </w:pPr>
    </w:p>
    <w:p w:rsidR="000D4525" w:rsidP="000D4525" w:rsidRDefault="000D4525">
      <w:pPr>
        <w:pStyle w:val="Standard"/>
        <w:tabs>
          <w:tab w:val="left" w:pos="4005"/>
        </w:tabs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Tablica </w:t>
      </w:r>
      <w:r w:rsidR="000A16EF">
        <w:rPr>
          <w:rFonts w:cs="Times New Roman"/>
          <w:b/>
          <w:sz w:val="22"/>
          <w:szCs w:val="22"/>
        </w:rPr>
        <w:t>i</w:t>
      </w:r>
      <w:r>
        <w:rPr>
          <w:rFonts w:cs="Times New Roman"/>
          <w:b/>
          <w:sz w:val="22"/>
          <w:szCs w:val="22"/>
        </w:rPr>
        <w:t>zlučnih prava</w:t>
      </w:r>
    </w:p>
    <w:p w:rsidRPr="00EE63FF" w:rsidR="000D4525" w:rsidP="000D4525" w:rsidRDefault="000D4525">
      <w:pPr>
        <w:pStyle w:val="Standard"/>
        <w:tabs>
          <w:tab w:val="left" w:pos="4005"/>
        </w:tabs>
        <w:rPr>
          <w:rFonts w:cs="Times New Roman"/>
          <w:sz w:val="22"/>
          <w:szCs w:val="22"/>
        </w:rPr>
      </w:pPr>
    </w:p>
    <w:tbl>
      <w:tblPr>
        <w:tblW w:w="15545" w:type="dxa"/>
        <w:tblInd w:w="-39" w:type="dxa"/>
        <w:tblLayout w:type="fixed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542"/>
        <w:gridCol w:w="2954"/>
        <w:gridCol w:w="1418"/>
        <w:gridCol w:w="5103"/>
        <w:gridCol w:w="5528"/>
      </w:tblGrid>
      <w:tr w:rsidRPr="00A87074" w:rsidR="007C44D8" w:rsidTr="007C44D8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7C44D8" w:rsidP="00103F40" w:rsidRDefault="007C44D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7C44D8" w:rsidP="00103F40" w:rsidRDefault="007C44D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Izlučni vjerovnik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7C44D8" w:rsidP="00103F40" w:rsidRDefault="007C44D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  <w:proofErr w:type="spellEnd"/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7C44D8" w:rsidP="00103F40" w:rsidRDefault="007C44D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Pravni 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izlučnog prava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7C44D8" w:rsidP="00103F40" w:rsidRDefault="007C44D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Predmet izlučnog prava</w:t>
            </w:r>
          </w:p>
        </w:tc>
      </w:tr>
      <w:tr w:rsidRPr="00A87074" w:rsidR="007C44D8" w:rsidTr="007C44D8">
        <w:tc>
          <w:tcPr>
            <w:tcW w:w="5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7C44D8" w:rsidP="00103F40" w:rsidRDefault="007C44D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9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C44D8" w:rsidP="00103F40" w:rsidRDefault="007C44D8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DIANA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LUKŠIĆ</w:t>
            </w:r>
            <w:proofErr w:type="spellEnd"/>
          </w:p>
          <w:p w:rsidRPr="00244994" w:rsidR="007C44D8" w:rsidP="00103F40" w:rsidRDefault="007C44D8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Zagreb, </w:t>
            </w:r>
            <w:proofErr w:type="spellStart"/>
            <w:r>
              <w:rPr>
                <w:sz w:val="22"/>
                <w:szCs w:val="22"/>
              </w:rPr>
              <w:t>Prevoj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95</w:t>
            </w:r>
            <w:proofErr w:type="spellEnd"/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A87074" w:rsidR="007C44D8" w:rsidP="00103F40" w:rsidRDefault="007C44D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02855200901</w:t>
            </w:r>
            <w:proofErr w:type="spellEnd"/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26C5" w:rsidP="00103F40" w:rsidRDefault="007C44D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-Ugovor o kupoprodaji nekretnine od 25.04.2010.g., </w:t>
            </w:r>
            <w:r w:rsidR="004526C5">
              <w:rPr>
                <w:rFonts w:cs="Times New Roman"/>
                <w:bCs/>
                <w:sz w:val="22"/>
                <w:szCs w:val="22"/>
              </w:rPr>
              <w:t xml:space="preserve">  </w:t>
            </w:r>
          </w:p>
          <w:p w:rsidR="004526C5" w:rsidP="00103F40" w:rsidRDefault="004526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</w:t>
            </w:r>
            <w:r w:rsidR="007C44D8">
              <w:rPr>
                <w:rFonts w:cs="Times New Roman"/>
                <w:bCs/>
                <w:sz w:val="22"/>
                <w:szCs w:val="22"/>
              </w:rPr>
              <w:t xml:space="preserve">ovjeren kod javnog bilježnika </w:t>
            </w:r>
            <w:proofErr w:type="spellStart"/>
            <w:r w:rsidR="007C44D8">
              <w:rPr>
                <w:rFonts w:cs="Times New Roman"/>
                <w:bCs/>
                <w:sz w:val="22"/>
                <w:szCs w:val="22"/>
              </w:rPr>
              <w:t>Ilinke</w:t>
            </w:r>
            <w:proofErr w:type="spellEnd"/>
            <w:r w:rsidR="007C44D8"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7C44D8">
              <w:rPr>
                <w:rFonts w:cs="Times New Roman"/>
                <w:bCs/>
                <w:sz w:val="22"/>
                <w:szCs w:val="22"/>
              </w:rPr>
              <w:t>Lisonek</w:t>
            </w:r>
            <w:proofErr w:type="spellEnd"/>
            <w:r w:rsidR="007C44D8"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7C44D8">
              <w:rPr>
                <w:rFonts w:cs="Times New Roman"/>
                <w:bCs/>
                <w:sz w:val="22"/>
                <w:szCs w:val="22"/>
              </w:rPr>
              <w:t>posl.br</w:t>
            </w:r>
            <w:proofErr w:type="spellEnd"/>
            <w:r w:rsidR="007C44D8">
              <w:rPr>
                <w:rFonts w:cs="Times New Roman"/>
                <w:bCs/>
                <w:sz w:val="22"/>
                <w:szCs w:val="22"/>
              </w:rPr>
              <w:t xml:space="preserve">. </w:t>
            </w: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  <w:p w:rsidR="007C44D8" w:rsidP="00103F40" w:rsidRDefault="004526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</w:t>
            </w:r>
            <w:proofErr w:type="spellStart"/>
            <w:r w:rsidR="007C44D8">
              <w:rPr>
                <w:rFonts w:cs="Times New Roman"/>
                <w:bCs/>
                <w:sz w:val="22"/>
                <w:szCs w:val="22"/>
              </w:rPr>
              <w:t>OV</w:t>
            </w:r>
            <w:proofErr w:type="spellEnd"/>
            <w:r w:rsidR="007C44D8"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 w:rsidR="007C44D8">
              <w:rPr>
                <w:rFonts w:cs="Times New Roman"/>
                <w:bCs/>
                <w:sz w:val="22"/>
                <w:szCs w:val="22"/>
              </w:rPr>
              <w:t>7255</w:t>
            </w:r>
            <w:proofErr w:type="spellEnd"/>
            <w:r w:rsidR="007C44D8"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 w:rsidR="007C44D8">
              <w:rPr>
                <w:rFonts w:cs="Times New Roman"/>
                <w:bCs/>
                <w:sz w:val="22"/>
                <w:szCs w:val="22"/>
              </w:rPr>
              <w:t>2010</w:t>
            </w:r>
            <w:proofErr w:type="spellEnd"/>
          </w:p>
          <w:p w:rsidR="004526C5" w:rsidP="00103F40" w:rsidRDefault="007C44D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-Dodatak I. ugovoru o kupoprodaji nekretnina od </w:t>
            </w:r>
            <w:r w:rsidR="004526C5">
              <w:rPr>
                <w:rFonts w:cs="Times New Roman"/>
                <w:bCs/>
                <w:sz w:val="22"/>
                <w:szCs w:val="22"/>
              </w:rPr>
              <w:t xml:space="preserve">  </w:t>
            </w:r>
          </w:p>
          <w:p w:rsidR="004526C5" w:rsidP="00103F40" w:rsidRDefault="004526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</w:t>
            </w:r>
            <w:r w:rsidR="007C44D8">
              <w:rPr>
                <w:rFonts w:cs="Times New Roman"/>
                <w:bCs/>
                <w:sz w:val="22"/>
                <w:szCs w:val="22"/>
              </w:rPr>
              <w:t xml:space="preserve">09.09.2010., ovjeren kod javnog bilježnika </w:t>
            </w:r>
            <w:proofErr w:type="spellStart"/>
            <w:r w:rsidR="007C44D8">
              <w:rPr>
                <w:rFonts w:cs="Times New Roman"/>
                <w:bCs/>
                <w:sz w:val="22"/>
                <w:szCs w:val="22"/>
              </w:rPr>
              <w:t>Ilinke</w:t>
            </w:r>
            <w:proofErr w:type="spellEnd"/>
            <w:r w:rsidR="007C44D8"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  <w:p w:rsidR="007C44D8" w:rsidP="00103F40" w:rsidRDefault="004526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</w:t>
            </w:r>
            <w:proofErr w:type="spellStart"/>
            <w:r w:rsidR="007C44D8">
              <w:rPr>
                <w:rFonts w:cs="Times New Roman"/>
                <w:bCs/>
                <w:sz w:val="22"/>
                <w:szCs w:val="22"/>
              </w:rPr>
              <w:t>Lisonek</w:t>
            </w:r>
            <w:proofErr w:type="spellEnd"/>
            <w:r w:rsidR="007C44D8"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7C44D8">
              <w:rPr>
                <w:rFonts w:cs="Times New Roman"/>
                <w:bCs/>
                <w:sz w:val="22"/>
                <w:szCs w:val="22"/>
              </w:rPr>
              <w:t>posl.br</w:t>
            </w:r>
            <w:proofErr w:type="spellEnd"/>
            <w:r w:rsidR="007C44D8">
              <w:rPr>
                <w:rFonts w:cs="Times New Roman"/>
                <w:bCs/>
                <w:sz w:val="22"/>
                <w:szCs w:val="22"/>
              </w:rPr>
              <w:t xml:space="preserve">. </w:t>
            </w:r>
            <w:proofErr w:type="spellStart"/>
            <w:r w:rsidR="007C44D8">
              <w:rPr>
                <w:rFonts w:cs="Times New Roman"/>
                <w:bCs/>
                <w:sz w:val="22"/>
                <w:szCs w:val="22"/>
              </w:rPr>
              <w:t>OV</w:t>
            </w:r>
            <w:proofErr w:type="spellEnd"/>
            <w:r w:rsidR="007C44D8"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 w:rsidR="007C44D8">
              <w:rPr>
                <w:rFonts w:cs="Times New Roman"/>
                <w:bCs/>
                <w:sz w:val="22"/>
                <w:szCs w:val="22"/>
              </w:rPr>
              <w:t>13991</w:t>
            </w:r>
            <w:proofErr w:type="spellEnd"/>
            <w:r w:rsidR="007C44D8">
              <w:rPr>
                <w:rFonts w:cs="Times New Roman"/>
                <w:bCs/>
                <w:sz w:val="22"/>
                <w:szCs w:val="22"/>
              </w:rPr>
              <w:t>/</w:t>
            </w:r>
            <w:proofErr w:type="spellStart"/>
            <w:r w:rsidR="007C44D8">
              <w:rPr>
                <w:rFonts w:cs="Times New Roman"/>
                <w:bCs/>
                <w:sz w:val="22"/>
                <w:szCs w:val="22"/>
              </w:rPr>
              <w:t>2010</w:t>
            </w:r>
            <w:proofErr w:type="spellEnd"/>
          </w:p>
          <w:p w:rsidR="007C44D8" w:rsidP="00103F40" w:rsidRDefault="007C44D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-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Tabularna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izjava od 08.02.2011.g.</w:t>
            </w:r>
          </w:p>
          <w:p w:rsidRPr="00C00E8E" w:rsidR="007C44D8" w:rsidP="00103F40" w:rsidRDefault="007C44D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Brisovno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očitovanje od 09.02.2011.g.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7142" w:rsidP="00817142" w:rsidRDefault="00817142">
            <w:pPr>
              <w:jc w:val="both"/>
            </w:pPr>
            <w:r>
              <w:t xml:space="preserve">-stan u Zagrebu, upisan u zemljišnim knjigama Općinskog građanskog suda u Zagrebu, </w:t>
            </w:r>
            <w:proofErr w:type="spellStart"/>
            <w:r>
              <w:t>zk</w:t>
            </w:r>
            <w:proofErr w:type="spellEnd"/>
            <w:r>
              <w:t xml:space="preserve"> odjel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73433</w:t>
            </w:r>
            <w:proofErr w:type="spellEnd"/>
            <w:r>
              <w:t xml:space="preserve">, k.o. Šestine,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1786</w:t>
            </w:r>
            <w:proofErr w:type="spellEnd"/>
            <w:r>
              <w:t>/</w:t>
            </w:r>
            <w:proofErr w:type="spellStart"/>
            <w:r>
              <w:t>13</w:t>
            </w:r>
            <w:proofErr w:type="spellEnd"/>
            <w:r>
              <w:t xml:space="preserve">, suvlasnički dio  </w:t>
            </w:r>
            <w:proofErr w:type="spellStart"/>
            <w:r>
              <w:t>2119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, etažno vlasništvo E-5, u naravi </w:t>
            </w:r>
            <w:proofErr w:type="spellStart"/>
            <w:r>
              <w:t>dvoetažni</w:t>
            </w:r>
            <w:proofErr w:type="spellEnd"/>
            <w:r>
              <w:t xml:space="preserve"> trosobni stan u prizemlju koji se </w:t>
            </w:r>
            <w:proofErr w:type="spellStart"/>
            <w:r>
              <w:t>satoji</w:t>
            </w:r>
            <w:proofErr w:type="spellEnd"/>
            <w:r>
              <w:t xml:space="preserve"> od ulaza, stubišta, kupaonice, kuhinje, dnevnog boravka, s pripadajućom terasom i parkirnim mjestom, ukupne površine </w:t>
            </w:r>
            <w:proofErr w:type="spellStart"/>
            <w:r>
              <w:t>98</w:t>
            </w:r>
            <w:proofErr w:type="spellEnd"/>
            <w:r>
              <w:t>,</w:t>
            </w:r>
            <w:proofErr w:type="spellStart"/>
            <w:r>
              <w:t>59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>
              <w:t xml:space="preserve">, i pripadajućim kućnim vrtom površine </w:t>
            </w:r>
            <w:proofErr w:type="spellStart"/>
            <w:r>
              <w:t>16</w:t>
            </w:r>
            <w:proofErr w:type="spellEnd"/>
            <w:r>
              <w:t>,</w:t>
            </w:r>
            <w:proofErr w:type="spellStart"/>
            <w:r>
              <w:t>00m2</w:t>
            </w:r>
            <w:proofErr w:type="spellEnd"/>
          </w:p>
          <w:p w:rsidRPr="00933BA0" w:rsidR="007C44D8" w:rsidP="00103F40" w:rsidRDefault="00817142">
            <w:pPr>
              <w:jc w:val="both"/>
            </w:pPr>
            <w:r>
              <w:t xml:space="preserve">-garaža u Zagrebu, upisana u zemljišnim knjigama Općinskog građanskog suda u Zagrebu, </w:t>
            </w:r>
            <w:proofErr w:type="spellStart"/>
            <w:r>
              <w:t>zk</w:t>
            </w:r>
            <w:proofErr w:type="spellEnd"/>
            <w:r>
              <w:t xml:space="preserve"> odjel Zagreb, u </w:t>
            </w:r>
            <w:proofErr w:type="spellStart"/>
            <w:r>
              <w:t>zk.ul</w:t>
            </w:r>
            <w:proofErr w:type="spellEnd"/>
            <w:r>
              <w:t xml:space="preserve">. </w:t>
            </w:r>
            <w:proofErr w:type="spellStart"/>
            <w:r>
              <w:t>73433</w:t>
            </w:r>
            <w:proofErr w:type="spellEnd"/>
            <w:r>
              <w:t xml:space="preserve">, k.o. Šestine, </w:t>
            </w:r>
            <w:proofErr w:type="spellStart"/>
            <w:r>
              <w:t>kč.br</w:t>
            </w:r>
            <w:proofErr w:type="spellEnd"/>
            <w:r>
              <w:t xml:space="preserve">. </w:t>
            </w:r>
            <w:proofErr w:type="spellStart"/>
            <w:r>
              <w:t>1786</w:t>
            </w:r>
            <w:proofErr w:type="spellEnd"/>
            <w:r>
              <w:t>/</w:t>
            </w:r>
            <w:proofErr w:type="spellStart"/>
            <w:r>
              <w:t>13</w:t>
            </w:r>
            <w:proofErr w:type="spellEnd"/>
            <w:r>
              <w:t xml:space="preserve">, suvlasnički dio  </w:t>
            </w:r>
            <w:proofErr w:type="spellStart"/>
            <w:r>
              <w:t>289</w:t>
            </w:r>
            <w:proofErr w:type="spellEnd"/>
            <w:r>
              <w:t>/</w:t>
            </w:r>
            <w:proofErr w:type="spellStart"/>
            <w:r>
              <w:t>10000</w:t>
            </w:r>
            <w:proofErr w:type="spellEnd"/>
            <w:r>
              <w:t xml:space="preserve">, etažno vlasništvo E-4, u naravi garaža i spremište u podrumu ukupne  površine  </w:t>
            </w:r>
            <w:proofErr w:type="spellStart"/>
            <w:r>
              <w:t>16</w:t>
            </w:r>
            <w:proofErr w:type="spellEnd"/>
            <w:r>
              <w:t>,</w:t>
            </w:r>
            <w:proofErr w:type="spellStart"/>
            <w:r>
              <w:t>66</w:t>
            </w:r>
            <w:proofErr w:type="spellEnd"/>
            <w:r>
              <w:t xml:space="preserve"> </w:t>
            </w:r>
            <w:proofErr w:type="spellStart"/>
            <w:r>
              <w:t>m2</w:t>
            </w:r>
            <w:proofErr w:type="spellEnd"/>
            <w:r w:rsidR="007C44D8">
              <w:t xml:space="preserve"> </w:t>
            </w:r>
          </w:p>
        </w:tc>
      </w:tr>
    </w:tbl>
    <w:p w:rsidR="00AC0B8A" w:rsidP="00BE4629" w:rsidRDefault="00AC0B8A">
      <w:pPr>
        <w:pStyle w:val="TableContents"/>
        <w:rPr>
          <w:rFonts w:cs="Times New Roman"/>
          <w:bCs/>
          <w:sz w:val="22"/>
          <w:szCs w:val="22"/>
        </w:rPr>
      </w:pPr>
    </w:p>
    <w:p w:rsidRPr="00A87074" w:rsidR="00BE4629" w:rsidP="00BE4629" w:rsidRDefault="00BE4629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>
        <w:rPr>
          <w:rFonts w:cs="Times New Roman"/>
          <w:bCs/>
          <w:sz w:val="22"/>
          <w:szCs w:val="22"/>
        </w:rPr>
        <w:t xml:space="preserve"> </w:t>
      </w:r>
      <w:r w:rsidR="004E7897">
        <w:rPr>
          <w:rFonts w:cs="Times New Roman"/>
          <w:bCs/>
          <w:sz w:val="22"/>
          <w:szCs w:val="22"/>
        </w:rPr>
        <w:t>03</w:t>
      </w:r>
      <w:r>
        <w:rPr>
          <w:rFonts w:cs="Times New Roman"/>
          <w:bCs/>
          <w:sz w:val="22"/>
          <w:szCs w:val="22"/>
        </w:rPr>
        <w:t>.</w:t>
      </w:r>
      <w:r w:rsidR="004E7897">
        <w:rPr>
          <w:rFonts w:cs="Times New Roman"/>
          <w:bCs/>
          <w:sz w:val="22"/>
          <w:szCs w:val="22"/>
        </w:rPr>
        <w:t>09</w:t>
      </w:r>
      <w:r w:rsidR="00322C84">
        <w:rPr>
          <w:rFonts w:cs="Times New Roman"/>
          <w:bCs/>
          <w:sz w:val="22"/>
          <w:szCs w:val="22"/>
        </w:rPr>
        <w:t>.2019.</w:t>
      </w:r>
      <w:r w:rsidRPr="00A87074"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>g.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>Stečajni upravitelj</w:t>
      </w:r>
    </w:p>
    <w:p w:rsidRPr="002C21F9" w:rsidR="00BE4629" w:rsidP="009A5D24" w:rsidRDefault="00BE4629">
      <w:pPr>
        <w:rPr>
          <w:rFonts w:eastAsia="Times New Roman" w:cs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>Ante Jukić,</w:t>
      </w:r>
      <w:proofErr w:type="spellStart"/>
      <w:r>
        <w:rPr>
          <w:rFonts w:cs="Times New Roman"/>
          <w:sz w:val="22"/>
          <w:szCs w:val="22"/>
        </w:rPr>
        <w:t>dipl.iur</w:t>
      </w:r>
      <w:proofErr w:type="spellEnd"/>
    </w:p>
    <w:sectPr w:rsidRPr="002C21F9" w:rsidR="00BE4629" w:rsidSect="00EE63FF">
      <w:headerReference w:type="default" r:id="rId10"/>
      <w:pgSz w:w="16837" w:h="11905" w:orient="landscape"/>
      <w:pgMar w:top="426" w:right="720" w:bottom="426" w:left="720" w:header="720" w:footer="720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E7472" w:rsidRDefault="009E7472">
      <w:r>
        <w:separator/>
      </w:r>
    </w:p>
  </w:endnote>
  <w:endnote w:type="continuationSeparator" w:id="0">
    <w:p w:rsidR="009E7472" w:rsidRDefault="009E747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E7472" w:rsidRDefault="009E7472">
      <w:r>
        <w:rPr>
          <w:color w:val="000000"/>
        </w:rPr>
        <w:separator/>
      </w:r>
    </w:p>
  </w:footnote>
  <w:footnote w:type="continuationSeparator" w:id="0">
    <w:p w:rsidR="009E7472" w:rsidRDefault="009E747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D7BBA" w:rsidP="006416F9" w:rsidRDefault="004D7BBA">
    <w:pPr>
      <w:pStyle w:val="Zaglavlje"/>
      <w:tabs>
        <w:tab w:val="clear" w:pos="4536"/>
        <w:tab w:val="clear" w:pos="9072"/>
        <w:tab w:val="left" w:pos="1032"/>
      </w:tabs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ilvl="0" w:tplc="6E38E2A4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Lucida Sans Unicode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2B5339A"/>
    <w:multiLevelType w:val="hybridMultilevel"/>
    <w:tmpl w:val="3F760D2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202E6"/>
    <w:multiLevelType w:val="hybridMultilevel"/>
    <w:tmpl w:val="B8226B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90254"/>
    <w:multiLevelType w:val="hybridMultilevel"/>
    <w:tmpl w:val="D88875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768F2"/>
    <w:multiLevelType w:val="hybridMultilevel"/>
    <w:tmpl w:val="BB2AC640"/>
    <w:lvl w:ilvl="0" w:tplc="13C0F2E4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Lucida Sans Unicode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5C33EAA"/>
    <w:multiLevelType w:val="hybridMultilevel"/>
    <w:tmpl w:val="94F4BB5A"/>
    <w:lvl w:ilvl="0" w:tplc="8ECA45C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Lucida Sans Unicode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009391F"/>
    <w:multiLevelType w:val="hybridMultilevel"/>
    <w:tmpl w:val="524EEC44"/>
    <w:lvl w:ilvl="0" w:tplc="22883D98">
      <w:start w:val="1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Lucida Sans Unicode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D5E715C"/>
    <w:multiLevelType w:val="hybridMultilevel"/>
    <w:tmpl w:val="CA9083E4"/>
    <w:lvl w:ilvl="0" w:tplc="1EA27ADC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Lucida Sans Unicode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9"/>
  <w:proofState w:spelling="clean" w:grammar="clean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E49"/>
    <w:rsid w:val="0000238C"/>
    <w:rsid w:val="000028EE"/>
    <w:rsid w:val="0000772A"/>
    <w:rsid w:val="00013757"/>
    <w:rsid w:val="00013A41"/>
    <w:rsid w:val="00013E3F"/>
    <w:rsid w:val="0001511B"/>
    <w:rsid w:val="00015FD1"/>
    <w:rsid w:val="00030B5E"/>
    <w:rsid w:val="0003295E"/>
    <w:rsid w:val="00043E19"/>
    <w:rsid w:val="0005288A"/>
    <w:rsid w:val="000551B0"/>
    <w:rsid w:val="00055C28"/>
    <w:rsid w:val="00057967"/>
    <w:rsid w:val="000645A8"/>
    <w:rsid w:val="00065861"/>
    <w:rsid w:val="000668E7"/>
    <w:rsid w:val="00066C7F"/>
    <w:rsid w:val="00070876"/>
    <w:rsid w:val="000716B0"/>
    <w:rsid w:val="00072598"/>
    <w:rsid w:val="00074BA4"/>
    <w:rsid w:val="000821A8"/>
    <w:rsid w:val="00084DA4"/>
    <w:rsid w:val="00085069"/>
    <w:rsid w:val="000879C0"/>
    <w:rsid w:val="00091201"/>
    <w:rsid w:val="00093C8A"/>
    <w:rsid w:val="000A16EF"/>
    <w:rsid w:val="000A21C7"/>
    <w:rsid w:val="000A2342"/>
    <w:rsid w:val="000A347F"/>
    <w:rsid w:val="000A72D5"/>
    <w:rsid w:val="000B1897"/>
    <w:rsid w:val="000B56E0"/>
    <w:rsid w:val="000C55FB"/>
    <w:rsid w:val="000C59BF"/>
    <w:rsid w:val="000D0C40"/>
    <w:rsid w:val="000D0DDF"/>
    <w:rsid w:val="000D4525"/>
    <w:rsid w:val="000D4F7F"/>
    <w:rsid w:val="000E2855"/>
    <w:rsid w:val="000F04F7"/>
    <w:rsid w:val="000F1758"/>
    <w:rsid w:val="000F2847"/>
    <w:rsid w:val="00103F40"/>
    <w:rsid w:val="00104B96"/>
    <w:rsid w:val="001070BA"/>
    <w:rsid w:val="00107317"/>
    <w:rsid w:val="00111023"/>
    <w:rsid w:val="001118B1"/>
    <w:rsid w:val="001125D8"/>
    <w:rsid w:val="00112A32"/>
    <w:rsid w:val="00115C2F"/>
    <w:rsid w:val="00117F35"/>
    <w:rsid w:val="00120D9A"/>
    <w:rsid w:val="00121B56"/>
    <w:rsid w:val="00125A08"/>
    <w:rsid w:val="00130365"/>
    <w:rsid w:val="00130936"/>
    <w:rsid w:val="00134018"/>
    <w:rsid w:val="00134B8D"/>
    <w:rsid w:val="0013722F"/>
    <w:rsid w:val="00141225"/>
    <w:rsid w:val="00142FC2"/>
    <w:rsid w:val="001433F8"/>
    <w:rsid w:val="0014785E"/>
    <w:rsid w:val="00154D8E"/>
    <w:rsid w:val="00154F1F"/>
    <w:rsid w:val="00155728"/>
    <w:rsid w:val="00157A2E"/>
    <w:rsid w:val="00157F59"/>
    <w:rsid w:val="00162B76"/>
    <w:rsid w:val="00163A93"/>
    <w:rsid w:val="00163CC6"/>
    <w:rsid w:val="001718B5"/>
    <w:rsid w:val="0017209C"/>
    <w:rsid w:val="00174E1D"/>
    <w:rsid w:val="00177A3E"/>
    <w:rsid w:val="00180FCF"/>
    <w:rsid w:val="0018232B"/>
    <w:rsid w:val="001845A1"/>
    <w:rsid w:val="0019190E"/>
    <w:rsid w:val="001922E1"/>
    <w:rsid w:val="00194403"/>
    <w:rsid w:val="001A03A6"/>
    <w:rsid w:val="001A1BAA"/>
    <w:rsid w:val="001A3E9B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22BC"/>
    <w:rsid w:val="001E474D"/>
    <w:rsid w:val="001E6026"/>
    <w:rsid w:val="001F13A3"/>
    <w:rsid w:val="001F166B"/>
    <w:rsid w:val="001F238E"/>
    <w:rsid w:val="001F2B3A"/>
    <w:rsid w:val="001F49C4"/>
    <w:rsid w:val="001F6B18"/>
    <w:rsid w:val="0020115D"/>
    <w:rsid w:val="0020206D"/>
    <w:rsid w:val="00202E9E"/>
    <w:rsid w:val="00202F60"/>
    <w:rsid w:val="0020422F"/>
    <w:rsid w:val="002062FC"/>
    <w:rsid w:val="002118D5"/>
    <w:rsid w:val="0021660C"/>
    <w:rsid w:val="002205D4"/>
    <w:rsid w:val="00222B6E"/>
    <w:rsid w:val="0022330D"/>
    <w:rsid w:val="002269A2"/>
    <w:rsid w:val="00226A8E"/>
    <w:rsid w:val="00227007"/>
    <w:rsid w:val="00227438"/>
    <w:rsid w:val="0023141C"/>
    <w:rsid w:val="002323E4"/>
    <w:rsid w:val="00232DCF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5C51"/>
    <w:rsid w:val="002A3F86"/>
    <w:rsid w:val="002A513E"/>
    <w:rsid w:val="002A5195"/>
    <w:rsid w:val="002A5652"/>
    <w:rsid w:val="002A7442"/>
    <w:rsid w:val="002B1738"/>
    <w:rsid w:val="002B598F"/>
    <w:rsid w:val="002B66A4"/>
    <w:rsid w:val="002B7A09"/>
    <w:rsid w:val="002B7B25"/>
    <w:rsid w:val="002C0907"/>
    <w:rsid w:val="002C1016"/>
    <w:rsid w:val="002C1752"/>
    <w:rsid w:val="002C1EF1"/>
    <w:rsid w:val="002C21F9"/>
    <w:rsid w:val="002C67AF"/>
    <w:rsid w:val="002C7F3A"/>
    <w:rsid w:val="002E1114"/>
    <w:rsid w:val="002E48A6"/>
    <w:rsid w:val="002E5734"/>
    <w:rsid w:val="002E6664"/>
    <w:rsid w:val="002E66A4"/>
    <w:rsid w:val="002E66DE"/>
    <w:rsid w:val="002F0D1B"/>
    <w:rsid w:val="002F39E1"/>
    <w:rsid w:val="002F5CE8"/>
    <w:rsid w:val="002F5CED"/>
    <w:rsid w:val="002F6992"/>
    <w:rsid w:val="00301901"/>
    <w:rsid w:val="00302997"/>
    <w:rsid w:val="0031134D"/>
    <w:rsid w:val="003166E0"/>
    <w:rsid w:val="00317962"/>
    <w:rsid w:val="00317F3F"/>
    <w:rsid w:val="0032144C"/>
    <w:rsid w:val="00321D5B"/>
    <w:rsid w:val="00322C84"/>
    <w:rsid w:val="0032383D"/>
    <w:rsid w:val="00323A99"/>
    <w:rsid w:val="00325418"/>
    <w:rsid w:val="00332B1C"/>
    <w:rsid w:val="00341912"/>
    <w:rsid w:val="00342EC5"/>
    <w:rsid w:val="00344C18"/>
    <w:rsid w:val="00350E6E"/>
    <w:rsid w:val="0035427B"/>
    <w:rsid w:val="00354CA4"/>
    <w:rsid w:val="003557FB"/>
    <w:rsid w:val="00364631"/>
    <w:rsid w:val="00365F9A"/>
    <w:rsid w:val="003661D6"/>
    <w:rsid w:val="0037038C"/>
    <w:rsid w:val="0037284C"/>
    <w:rsid w:val="00375953"/>
    <w:rsid w:val="00380D69"/>
    <w:rsid w:val="00381760"/>
    <w:rsid w:val="00381DBD"/>
    <w:rsid w:val="00382A89"/>
    <w:rsid w:val="003857E0"/>
    <w:rsid w:val="0038643D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71EB"/>
    <w:rsid w:val="003C0B3F"/>
    <w:rsid w:val="003C54C9"/>
    <w:rsid w:val="003C6A84"/>
    <w:rsid w:val="003C7D7A"/>
    <w:rsid w:val="003C7D9A"/>
    <w:rsid w:val="003C7EB7"/>
    <w:rsid w:val="003D24F2"/>
    <w:rsid w:val="003D3470"/>
    <w:rsid w:val="003D45BD"/>
    <w:rsid w:val="003D4BCE"/>
    <w:rsid w:val="003D7478"/>
    <w:rsid w:val="003E619C"/>
    <w:rsid w:val="003F0C3E"/>
    <w:rsid w:val="003F0FF1"/>
    <w:rsid w:val="003F3021"/>
    <w:rsid w:val="003F4318"/>
    <w:rsid w:val="003F4A56"/>
    <w:rsid w:val="003F5592"/>
    <w:rsid w:val="003F642A"/>
    <w:rsid w:val="003F7841"/>
    <w:rsid w:val="00401B43"/>
    <w:rsid w:val="00403895"/>
    <w:rsid w:val="004065F9"/>
    <w:rsid w:val="0040673F"/>
    <w:rsid w:val="00413261"/>
    <w:rsid w:val="004142D1"/>
    <w:rsid w:val="00414F6A"/>
    <w:rsid w:val="00417296"/>
    <w:rsid w:val="0041745B"/>
    <w:rsid w:val="004205D1"/>
    <w:rsid w:val="0042093F"/>
    <w:rsid w:val="004230C0"/>
    <w:rsid w:val="0042405F"/>
    <w:rsid w:val="00425BD5"/>
    <w:rsid w:val="0043054F"/>
    <w:rsid w:val="00430653"/>
    <w:rsid w:val="00432D10"/>
    <w:rsid w:val="00436AF3"/>
    <w:rsid w:val="004407E9"/>
    <w:rsid w:val="004418B5"/>
    <w:rsid w:val="004422D3"/>
    <w:rsid w:val="004428F9"/>
    <w:rsid w:val="004430AB"/>
    <w:rsid w:val="00444A82"/>
    <w:rsid w:val="00446706"/>
    <w:rsid w:val="00446A47"/>
    <w:rsid w:val="00447DE4"/>
    <w:rsid w:val="004520F0"/>
    <w:rsid w:val="004526C5"/>
    <w:rsid w:val="00452E1F"/>
    <w:rsid w:val="00454C03"/>
    <w:rsid w:val="0045612B"/>
    <w:rsid w:val="00456CE2"/>
    <w:rsid w:val="004570D1"/>
    <w:rsid w:val="00463381"/>
    <w:rsid w:val="0046338D"/>
    <w:rsid w:val="00464E49"/>
    <w:rsid w:val="00466FDC"/>
    <w:rsid w:val="00467379"/>
    <w:rsid w:val="00467803"/>
    <w:rsid w:val="0047079F"/>
    <w:rsid w:val="00471330"/>
    <w:rsid w:val="00471550"/>
    <w:rsid w:val="004743BE"/>
    <w:rsid w:val="00482DC0"/>
    <w:rsid w:val="00483774"/>
    <w:rsid w:val="00485847"/>
    <w:rsid w:val="004900D7"/>
    <w:rsid w:val="0049116F"/>
    <w:rsid w:val="00494970"/>
    <w:rsid w:val="00497125"/>
    <w:rsid w:val="0049778D"/>
    <w:rsid w:val="00497C0E"/>
    <w:rsid w:val="004A127C"/>
    <w:rsid w:val="004A3D86"/>
    <w:rsid w:val="004B3041"/>
    <w:rsid w:val="004B31FA"/>
    <w:rsid w:val="004B3365"/>
    <w:rsid w:val="004B49F4"/>
    <w:rsid w:val="004B6381"/>
    <w:rsid w:val="004B64C7"/>
    <w:rsid w:val="004B7EEF"/>
    <w:rsid w:val="004C31CD"/>
    <w:rsid w:val="004C53CA"/>
    <w:rsid w:val="004C7B9B"/>
    <w:rsid w:val="004D2BFD"/>
    <w:rsid w:val="004D7BBA"/>
    <w:rsid w:val="004E041F"/>
    <w:rsid w:val="004E20B0"/>
    <w:rsid w:val="004E29BB"/>
    <w:rsid w:val="004E76B4"/>
    <w:rsid w:val="004E7897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4C0C"/>
    <w:rsid w:val="00516A08"/>
    <w:rsid w:val="00521020"/>
    <w:rsid w:val="005229C1"/>
    <w:rsid w:val="005230D8"/>
    <w:rsid w:val="00524EC7"/>
    <w:rsid w:val="0053297D"/>
    <w:rsid w:val="00532C0D"/>
    <w:rsid w:val="005337C1"/>
    <w:rsid w:val="0053573F"/>
    <w:rsid w:val="00536874"/>
    <w:rsid w:val="00536DCB"/>
    <w:rsid w:val="00537A22"/>
    <w:rsid w:val="005400B9"/>
    <w:rsid w:val="00541072"/>
    <w:rsid w:val="00544475"/>
    <w:rsid w:val="005466C1"/>
    <w:rsid w:val="0054766D"/>
    <w:rsid w:val="00556096"/>
    <w:rsid w:val="005565BB"/>
    <w:rsid w:val="005575B4"/>
    <w:rsid w:val="005621CC"/>
    <w:rsid w:val="005641BC"/>
    <w:rsid w:val="00565442"/>
    <w:rsid w:val="00566DFC"/>
    <w:rsid w:val="00567C39"/>
    <w:rsid w:val="00567D3F"/>
    <w:rsid w:val="00572258"/>
    <w:rsid w:val="00572FAE"/>
    <w:rsid w:val="005733A6"/>
    <w:rsid w:val="00573A90"/>
    <w:rsid w:val="00576359"/>
    <w:rsid w:val="00577715"/>
    <w:rsid w:val="00581584"/>
    <w:rsid w:val="005823E4"/>
    <w:rsid w:val="00583857"/>
    <w:rsid w:val="00586201"/>
    <w:rsid w:val="005919BA"/>
    <w:rsid w:val="00593040"/>
    <w:rsid w:val="005964EF"/>
    <w:rsid w:val="005A1311"/>
    <w:rsid w:val="005A1488"/>
    <w:rsid w:val="005A1B76"/>
    <w:rsid w:val="005A235C"/>
    <w:rsid w:val="005A530B"/>
    <w:rsid w:val="005A7BF0"/>
    <w:rsid w:val="005B03EE"/>
    <w:rsid w:val="005B06FA"/>
    <w:rsid w:val="005B19DF"/>
    <w:rsid w:val="005B2957"/>
    <w:rsid w:val="005B4254"/>
    <w:rsid w:val="005C0345"/>
    <w:rsid w:val="005C1549"/>
    <w:rsid w:val="005C1F79"/>
    <w:rsid w:val="005C202E"/>
    <w:rsid w:val="005C2A37"/>
    <w:rsid w:val="005C2D1F"/>
    <w:rsid w:val="005C657A"/>
    <w:rsid w:val="005C72E3"/>
    <w:rsid w:val="005D116D"/>
    <w:rsid w:val="005D2303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5F6D6D"/>
    <w:rsid w:val="00601336"/>
    <w:rsid w:val="00603C8B"/>
    <w:rsid w:val="0061057B"/>
    <w:rsid w:val="00612FBE"/>
    <w:rsid w:val="00615F3F"/>
    <w:rsid w:val="00640812"/>
    <w:rsid w:val="006416F9"/>
    <w:rsid w:val="0064444C"/>
    <w:rsid w:val="00644FF0"/>
    <w:rsid w:val="00645700"/>
    <w:rsid w:val="00645F70"/>
    <w:rsid w:val="006467DA"/>
    <w:rsid w:val="00646F7E"/>
    <w:rsid w:val="00647A49"/>
    <w:rsid w:val="00647B4A"/>
    <w:rsid w:val="00651DA8"/>
    <w:rsid w:val="00654DBB"/>
    <w:rsid w:val="00655C4A"/>
    <w:rsid w:val="0065605E"/>
    <w:rsid w:val="00660C7D"/>
    <w:rsid w:val="0066135E"/>
    <w:rsid w:val="00661E6D"/>
    <w:rsid w:val="00663A3C"/>
    <w:rsid w:val="006703DC"/>
    <w:rsid w:val="00670F61"/>
    <w:rsid w:val="00676282"/>
    <w:rsid w:val="0067709F"/>
    <w:rsid w:val="0068008F"/>
    <w:rsid w:val="00681234"/>
    <w:rsid w:val="00681BA6"/>
    <w:rsid w:val="00682354"/>
    <w:rsid w:val="00682A0F"/>
    <w:rsid w:val="006833BC"/>
    <w:rsid w:val="00693124"/>
    <w:rsid w:val="0069388A"/>
    <w:rsid w:val="006948FB"/>
    <w:rsid w:val="00695FB4"/>
    <w:rsid w:val="00697C6B"/>
    <w:rsid w:val="006A139F"/>
    <w:rsid w:val="006A2B06"/>
    <w:rsid w:val="006A4E8B"/>
    <w:rsid w:val="006A74AC"/>
    <w:rsid w:val="006A74B7"/>
    <w:rsid w:val="006B0A9D"/>
    <w:rsid w:val="006B0D75"/>
    <w:rsid w:val="006B7A78"/>
    <w:rsid w:val="006C63FC"/>
    <w:rsid w:val="006D006F"/>
    <w:rsid w:val="006D0AB5"/>
    <w:rsid w:val="006D23D4"/>
    <w:rsid w:val="006D5286"/>
    <w:rsid w:val="006D5B85"/>
    <w:rsid w:val="006D7E0A"/>
    <w:rsid w:val="006E04BE"/>
    <w:rsid w:val="006E310F"/>
    <w:rsid w:val="006E3367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32B1"/>
    <w:rsid w:val="006F604D"/>
    <w:rsid w:val="006F7129"/>
    <w:rsid w:val="00700243"/>
    <w:rsid w:val="00702D64"/>
    <w:rsid w:val="00703509"/>
    <w:rsid w:val="00704929"/>
    <w:rsid w:val="00705A13"/>
    <w:rsid w:val="00705BD6"/>
    <w:rsid w:val="00707918"/>
    <w:rsid w:val="00710541"/>
    <w:rsid w:val="00712509"/>
    <w:rsid w:val="00714A6F"/>
    <w:rsid w:val="007160F5"/>
    <w:rsid w:val="00716106"/>
    <w:rsid w:val="00716C96"/>
    <w:rsid w:val="00716E71"/>
    <w:rsid w:val="007208E8"/>
    <w:rsid w:val="00721A98"/>
    <w:rsid w:val="0072322D"/>
    <w:rsid w:val="00725A7B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0D6"/>
    <w:rsid w:val="0075656E"/>
    <w:rsid w:val="00757123"/>
    <w:rsid w:val="0076020B"/>
    <w:rsid w:val="0076267E"/>
    <w:rsid w:val="007670B2"/>
    <w:rsid w:val="007716D9"/>
    <w:rsid w:val="007749E0"/>
    <w:rsid w:val="00774F56"/>
    <w:rsid w:val="00775B0D"/>
    <w:rsid w:val="0078027B"/>
    <w:rsid w:val="007804F7"/>
    <w:rsid w:val="0078388F"/>
    <w:rsid w:val="00783A8C"/>
    <w:rsid w:val="00785786"/>
    <w:rsid w:val="00787A48"/>
    <w:rsid w:val="007908F4"/>
    <w:rsid w:val="00792913"/>
    <w:rsid w:val="00793EA2"/>
    <w:rsid w:val="0079556C"/>
    <w:rsid w:val="007960D2"/>
    <w:rsid w:val="00796851"/>
    <w:rsid w:val="007A3D74"/>
    <w:rsid w:val="007A5952"/>
    <w:rsid w:val="007A5A5D"/>
    <w:rsid w:val="007B11DF"/>
    <w:rsid w:val="007B3ECB"/>
    <w:rsid w:val="007B6C42"/>
    <w:rsid w:val="007C34E0"/>
    <w:rsid w:val="007C3E16"/>
    <w:rsid w:val="007C44AB"/>
    <w:rsid w:val="007C44D8"/>
    <w:rsid w:val="007C45D6"/>
    <w:rsid w:val="007C6E92"/>
    <w:rsid w:val="007C6EEC"/>
    <w:rsid w:val="007D076B"/>
    <w:rsid w:val="007D2AA6"/>
    <w:rsid w:val="007D3BF5"/>
    <w:rsid w:val="007D3CB3"/>
    <w:rsid w:val="007D5206"/>
    <w:rsid w:val="007D58F8"/>
    <w:rsid w:val="007D5B78"/>
    <w:rsid w:val="007D5DD2"/>
    <w:rsid w:val="007D6B3E"/>
    <w:rsid w:val="007E0342"/>
    <w:rsid w:val="007E0789"/>
    <w:rsid w:val="007E1C5A"/>
    <w:rsid w:val="007E37FC"/>
    <w:rsid w:val="007E5244"/>
    <w:rsid w:val="007F02FF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08C0"/>
    <w:rsid w:val="00812EA9"/>
    <w:rsid w:val="008130D1"/>
    <w:rsid w:val="00813CA0"/>
    <w:rsid w:val="00813FB1"/>
    <w:rsid w:val="00814FE0"/>
    <w:rsid w:val="00817142"/>
    <w:rsid w:val="008217B6"/>
    <w:rsid w:val="00821ADB"/>
    <w:rsid w:val="00821B00"/>
    <w:rsid w:val="00827AA4"/>
    <w:rsid w:val="00831C69"/>
    <w:rsid w:val="008324F5"/>
    <w:rsid w:val="008338E6"/>
    <w:rsid w:val="008345DD"/>
    <w:rsid w:val="00840F23"/>
    <w:rsid w:val="008416D6"/>
    <w:rsid w:val="00843448"/>
    <w:rsid w:val="00844E74"/>
    <w:rsid w:val="0084565E"/>
    <w:rsid w:val="008462BC"/>
    <w:rsid w:val="00846960"/>
    <w:rsid w:val="0084718D"/>
    <w:rsid w:val="00851337"/>
    <w:rsid w:val="008548B8"/>
    <w:rsid w:val="008572F5"/>
    <w:rsid w:val="00857381"/>
    <w:rsid w:val="008577FC"/>
    <w:rsid w:val="00861790"/>
    <w:rsid w:val="008636A4"/>
    <w:rsid w:val="00866171"/>
    <w:rsid w:val="00872ADC"/>
    <w:rsid w:val="00873162"/>
    <w:rsid w:val="00874C7A"/>
    <w:rsid w:val="00875DB5"/>
    <w:rsid w:val="00876E95"/>
    <w:rsid w:val="00880166"/>
    <w:rsid w:val="00882788"/>
    <w:rsid w:val="008844D5"/>
    <w:rsid w:val="00887054"/>
    <w:rsid w:val="0088708F"/>
    <w:rsid w:val="0088754A"/>
    <w:rsid w:val="00892019"/>
    <w:rsid w:val="00894F90"/>
    <w:rsid w:val="008A1AF6"/>
    <w:rsid w:val="008A2FE0"/>
    <w:rsid w:val="008B34A8"/>
    <w:rsid w:val="008B3631"/>
    <w:rsid w:val="008C2E53"/>
    <w:rsid w:val="008D064B"/>
    <w:rsid w:val="008D1AD3"/>
    <w:rsid w:val="008D21CE"/>
    <w:rsid w:val="008E1942"/>
    <w:rsid w:val="008E6737"/>
    <w:rsid w:val="008E6E39"/>
    <w:rsid w:val="008F1AE1"/>
    <w:rsid w:val="008F3A7F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1397"/>
    <w:rsid w:val="00923902"/>
    <w:rsid w:val="00926B1D"/>
    <w:rsid w:val="00933BA0"/>
    <w:rsid w:val="00935DE2"/>
    <w:rsid w:val="0093780D"/>
    <w:rsid w:val="009507A1"/>
    <w:rsid w:val="009513AF"/>
    <w:rsid w:val="0095252A"/>
    <w:rsid w:val="00952D48"/>
    <w:rsid w:val="00952E33"/>
    <w:rsid w:val="00955E47"/>
    <w:rsid w:val="00956885"/>
    <w:rsid w:val="00956889"/>
    <w:rsid w:val="00962AED"/>
    <w:rsid w:val="00963113"/>
    <w:rsid w:val="009631FE"/>
    <w:rsid w:val="00964D8A"/>
    <w:rsid w:val="009663DA"/>
    <w:rsid w:val="009711F7"/>
    <w:rsid w:val="00971836"/>
    <w:rsid w:val="00971AB5"/>
    <w:rsid w:val="00974051"/>
    <w:rsid w:val="009747D8"/>
    <w:rsid w:val="00984ECB"/>
    <w:rsid w:val="00987CD0"/>
    <w:rsid w:val="00991C73"/>
    <w:rsid w:val="00994BF2"/>
    <w:rsid w:val="009A0719"/>
    <w:rsid w:val="009A4098"/>
    <w:rsid w:val="009A4937"/>
    <w:rsid w:val="009A5D24"/>
    <w:rsid w:val="009A5DBC"/>
    <w:rsid w:val="009B05E9"/>
    <w:rsid w:val="009B4AF1"/>
    <w:rsid w:val="009C19EF"/>
    <w:rsid w:val="009D2915"/>
    <w:rsid w:val="009D4A4B"/>
    <w:rsid w:val="009E1C71"/>
    <w:rsid w:val="009E470F"/>
    <w:rsid w:val="009E7472"/>
    <w:rsid w:val="009F13AB"/>
    <w:rsid w:val="009F13F2"/>
    <w:rsid w:val="009F3AFE"/>
    <w:rsid w:val="009F44F4"/>
    <w:rsid w:val="00A02729"/>
    <w:rsid w:val="00A072BC"/>
    <w:rsid w:val="00A124E1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325A0"/>
    <w:rsid w:val="00A35261"/>
    <w:rsid w:val="00A40ECB"/>
    <w:rsid w:val="00A4153D"/>
    <w:rsid w:val="00A509DF"/>
    <w:rsid w:val="00A52EB4"/>
    <w:rsid w:val="00A54897"/>
    <w:rsid w:val="00A55529"/>
    <w:rsid w:val="00A55782"/>
    <w:rsid w:val="00A55F68"/>
    <w:rsid w:val="00A56FF2"/>
    <w:rsid w:val="00A57227"/>
    <w:rsid w:val="00A57838"/>
    <w:rsid w:val="00A63D06"/>
    <w:rsid w:val="00A708F2"/>
    <w:rsid w:val="00A7393B"/>
    <w:rsid w:val="00A76945"/>
    <w:rsid w:val="00A80BF4"/>
    <w:rsid w:val="00A81C40"/>
    <w:rsid w:val="00A87074"/>
    <w:rsid w:val="00A900D1"/>
    <w:rsid w:val="00AA06B9"/>
    <w:rsid w:val="00AA0D20"/>
    <w:rsid w:val="00AA194A"/>
    <w:rsid w:val="00AA40CB"/>
    <w:rsid w:val="00AA5A91"/>
    <w:rsid w:val="00AA5D75"/>
    <w:rsid w:val="00AA7E59"/>
    <w:rsid w:val="00AB0A17"/>
    <w:rsid w:val="00AB7713"/>
    <w:rsid w:val="00AB78E6"/>
    <w:rsid w:val="00AC0B8A"/>
    <w:rsid w:val="00AC0FD2"/>
    <w:rsid w:val="00AC14B2"/>
    <w:rsid w:val="00AC53C1"/>
    <w:rsid w:val="00AC5F1E"/>
    <w:rsid w:val="00AC6127"/>
    <w:rsid w:val="00AC77D3"/>
    <w:rsid w:val="00AD1E23"/>
    <w:rsid w:val="00AD4EF7"/>
    <w:rsid w:val="00AD6511"/>
    <w:rsid w:val="00AE041D"/>
    <w:rsid w:val="00AE065B"/>
    <w:rsid w:val="00AE2713"/>
    <w:rsid w:val="00AE2D5D"/>
    <w:rsid w:val="00AE3C04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2033B"/>
    <w:rsid w:val="00B20ACD"/>
    <w:rsid w:val="00B21968"/>
    <w:rsid w:val="00B236AA"/>
    <w:rsid w:val="00B31562"/>
    <w:rsid w:val="00B34820"/>
    <w:rsid w:val="00B34A76"/>
    <w:rsid w:val="00B357F7"/>
    <w:rsid w:val="00B36D81"/>
    <w:rsid w:val="00B370AF"/>
    <w:rsid w:val="00B40278"/>
    <w:rsid w:val="00B40811"/>
    <w:rsid w:val="00B4543E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7E90"/>
    <w:rsid w:val="00B61FB8"/>
    <w:rsid w:val="00B6435B"/>
    <w:rsid w:val="00B67016"/>
    <w:rsid w:val="00B71E92"/>
    <w:rsid w:val="00B71F87"/>
    <w:rsid w:val="00B723FD"/>
    <w:rsid w:val="00B744CE"/>
    <w:rsid w:val="00B74C4E"/>
    <w:rsid w:val="00B76CAF"/>
    <w:rsid w:val="00B773FF"/>
    <w:rsid w:val="00B80963"/>
    <w:rsid w:val="00B811DF"/>
    <w:rsid w:val="00B8742B"/>
    <w:rsid w:val="00B87745"/>
    <w:rsid w:val="00B90D2E"/>
    <w:rsid w:val="00B91E78"/>
    <w:rsid w:val="00BA170B"/>
    <w:rsid w:val="00BA23C3"/>
    <w:rsid w:val="00BA2933"/>
    <w:rsid w:val="00BA2D97"/>
    <w:rsid w:val="00BA33DD"/>
    <w:rsid w:val="00BA556C"/>
    <w:rsid w:val="00BB1079"/>
    <w:rsid w:val="00BB1562"/>
    <w:rsid w:val="00BB3ABD"/>
    <w:rsid w:val="00BB412D"/>
    <w:rsid w:val="00BB4B73"/>
    <w:rsid w:val="00BB78CA"/>
    <w:rsid w:val="00BC18E8"/>
    <w:rsid w:val="00BC6DE2"/>
    <w:rsid w:val="00BC7F15"/>
    <w:rsid w:val="00BD29B6"/>
    <w:rsid w:val="00BD2DA6"/>
    <w:rsid w:val="00BD4E89"/>
    <w:rsid w:val="00BD6C33"/>
    <w:rsid w:val="00BD742A"/>
    <w:rsid w:val="00BD792A"/>
    <w:rsid w:val="00BE0503"/>
    <w:rsid w:val="00BE1F43"/>
    <w:rsid w:val="00BE4629"/>
    <w:rsid w:val="00BE4B07"/>
    <w:rsid w:val="00BE57F2"/>
    <w:rsid w:val="00BE6C35"/>
    <w:rsid w:val="00BF0BE0"/>
    <w:rsid w:val="00BF5928"/>
    <w:rsid w:val="00BF7F4D"/>
    <w:rsid w:val="00C006C0"/>
    <w:rsid w:val="00C00E8E"/>
    <w:rsid w:val="00C01C1F"/>
    <w:rsid w:val="00C01D2A"/>
    <w:rsid w:val="00C04E8F"/>
    <w:rsid w:val="00C06169"/>
    <w:rsid w:val="00C06FC1"/>
    <w:rsid w:val="00C07012"/>
    <w:rsid w:val="00C073BA"/>
    <w:rsid w:val="00C0769E"/>
    <w:rsid w:val="00C0792A"/>
    <w:rsid w:val="00C12462"/>
    <w:rsid w:val="00C1439D"/>
    <w:rsid w:val="00C2088E"/>
    <w:rsid w:val="00C2219B"/>
    <w:rsid w:val="00C23299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570B"/>
    <w:rsid w:val="00C670DF"/>
    <w:rsid w:val="00C72AF7"/>
    <w:rsid w:val="00C73CF5"/>
    <w:rsid w:val="00C74455"/>
    <w:rsid w:val="00C77D9C"/>
    <w:rsid w:val="00C8190F"/>
    <w:rsid w:val="00C825B3"/>
    <w:rsid w:val="00C82705"/>
    <w:rsid w:val="00C8454F"/>
    <w:rsid w:val="00C84E76"/>
    <w:rsid w:val="00C85453"/>
    <w:rsid w:val="00C868CD"/>
    <w:rsid w:val="00C87AF3"/>
    <w:rsid w:val="00C96ABC"/>
    <w:rsid w:val="00C976AE"/>
    <w:rsid w:val="00CA5412"/>
    <w:rsid w:val="00CA6BD1"/>
    <w:rsid w:val="00CA7F7E"/>
    <w:rsid w:val="00CB2983"/>
    <w:rsid w:val="00CB3A04"/>
    <w:rsid w:val="00CB622B"/>
    <w:rsid w:val="00CC2E7B"/>
    <w:rsid w:val="00CC5C14"/>
    <w:rsid w:val="00CC65FC"/>
    <w:rsid w:val="00CC6C28"/>
    <w:rsid w:val="00CD371B"/>
    <w:rsid w:val="00CD59F9"/>
    <w:rsid w:val="00CD7D95"/>
    <w:rsid w:val="00CE088E"/>
    <w:rsid w:val="00CE1DFB"/>
    <w:rsid w:val="00CE2D73"/>
    <w:rsid w:val="00CE481C"/>
    <w:rsid w:val="00CF14DC"/>
    <w:rsid w:val="00CF1A6D"/>
    <w:rsid w:val="00CF2F42"/>
    <w:rsid w:val="00CF570F"/>
    <w:rsid w:val="00CF5C09"/>
    <w:rsid w:val="00CF7F64"/>
    <w:rsid w:val="00D025AC"/>
    <w:rsid w:val="00D035BA"/>
    <w:rsid w:val="00D06564"/>
    <w:rsid w:val="00D10B7B"/>
    <w:rsid w:val="00D12971"/>
    <w:rsid w:val="00D13070"/>
    <w:rsid w:val="00D16175"/>
    <w:rsid w:val="00D21771"/>
    <w:rsid w:val="00D21B99"/>
    <w:rsid w:val="00D22DBF"/>
    <w:rsid w:val="00D30B3D"/>
    <w:rsid w:val="00D30EB2"/>
    <w:rsid w:val="00D339D7"/>
    <w:rsid w:val="00D33D64"/>
    <w:rsid w:val="00D33FF1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50"/>
    <w:rsid w:val="00D465D9"/>
    <w:rsid w:val="00D50467"/>
    <w:rsid w:val="00D50A7C"/>
    <w:rsid w:val="00D5733C"/>
    <w:rsid w:val="00D60F75"/>
    <w:rsid w:val="00D61647"/>
    <w:rsid w:val="00D617E4"/>
    <w:rsid w:val="00D6390A"/>
    <w:rsid w:val="00D714B5"/>
    <w:rsid w:val="00D7298A"/>
    <w:rsid w:val="00D7709E"/>
    <w:rsid w:val="00D77C22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20FD"/>
    <w:rsid w:val="00DB29C2"/>
    <w:rsid w:val="00DB4225"/>
    <w:rsid w:val="00DC6176"/>
    <w:rsid w:val="00DC726A"/>
    <w:rsid w:val="00DD37FA"/>
    <w:rsid w:val="00DD399D"/>
    <w:rsid w:val="00DD6C03"/>
    <w:rsid w:val="00DD6C33"/>
    <w:rsid w:val="00DE0679"/>
    <w:rsid w:val="00DE1264"/>
    <w:rsid w:val="00DE32E9"/>
    <w:rsid w:val="00DE5C72"/>
    <w:rsid w:val="00DE6053"/>
    <w:rsid w:val="00DF32BC"/>
    <w:rsid w:val="00DF46CD"/>
    <w:rsid w:val="00DF5F39"/>
    <w:rsid w:val="00DF794E"/>
    <w:rsid w:val="00E0059C"/>
    <w:rsid w:val="00E061A4"/>
    <w:rsid w:val="00E06AA2"/>
    <w:rsid w:val="00E124BD"/>
    <w:rsid w:val="00E1284A"/>
    <w:rsid w:val="00E128EC"/>
    <w:rsid w:val="00E13329"/>
    <w:rsid w:val="00E136AB"/>
    <w:rsid w:val="00E14C39"/>
    <w:rsid w:val="00E15F39"/>
    <w:rsid w:val="00E213D3"/>
    <w:rsid w:val="00E2216E"/>
    <w:rsid w:val="00E22A13"/>
    <w:rsid w:val="00E22EEB"/>
    <w:rsid w:val="00E2343E"/>
    <w:rsid w:val="00E23A09"/>
    <w:rsid w:val="00E253B6"/>
    <w:rsid w:val="00E26A4D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53C2"/>
    <w:rsid w:val="00E45635"/>
    <w:rsid w:val="00E53A1D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32EB"/>
    <w:rsid w:val="00E734DB"/>
    <w:rsid w:val="00E75D03"/>
    <w:rsid w:val="00E75DC2"/>
    <w:rsid w:val="00E8125D"/>
    <w:rsid w:val="00E816FB"/>
    <w:rsid w:val="00E82523"/>
    <w:rsid w:val="00E8260B"/>
    <w:rsid w:val="00E85A9A"/>
    <w:rsid w:val="00E8646F"/>
    <w:rsid w:val="00E866E0"/>
    <w:rsid w:val="00E90656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505B"/>
    <w:rsid w:val="00EC635F"/>
    <w:rsid w:val="00EC666D"/>
    <w:rsid w:val="00ED3BD5"/>
    <w:rsid w:val="00ED4FF6"/>
    <w:rsid w:val="00EE0E70"/>
    <w:rsid w:val="00EE171B"/>
    <w:rsid w:val="00EE2794"/>
    <w:rsid w:val="00EE2D32"/>
    <w:rsid w:val="00EE4AE6"/>
    <w:rsid w:val="00EE63FF"/>
    <w:rsid w:val="00EE68CB"/>
    <w:rsid w:val="00F00E79"/>
    <w:rsid w:val="00F0358A"/>
    <w:rsid w:val="00F03CA7"/>
    <w:rsid w:val="00F04404"/>
    <w:rsid w:val="00F05166"/>
    <w:rsid w:val="00F05702"/>
    <w:rsid w:val="00F06FA3"/>
    <w:rsid w:val="00F07DF2"/>
    <w:rsid w:val="00F1129B"/>
    <w:rsid w:val="00F142C9"/>
    <w:rsid w:val="00F1681E"/>
    <w:rsid w:val="00F173F5"/>
    <w:rsid w:val="00F223D3"/>
    <w:rsid w:val="00F30228"/>
    <w:rsid w:val="00F317B6"/>
    <w:rsid w:val="00F32E99"/>
    <w:rsid w:val="00F374C0"/>
    <w:rsid w:val="00F3769C"/>
    <w:rsid w:val="00F376A6"/>
    <w:rsid w:val="00F37FC8"/>
    <w:rsid w:val="00F409B4"/>
    <w:rsid w:val="00F40C3F"/>
    <w:rsid w:val="00F4420B"/>
    <w:rsid w:val="00F45337"/>
    <w:rsid w:val="00F46692"/>
    <w:rsid w:val="00F46C64"/>
    <w:rsid w:val="00F51009"/>
    <w:rsid w:val="00F52106"/>
    <w:rsid w:val="00F54832"/>
    <w:rsid w:val="00F60B46"/>
    <w:rsid w:val="00F6458D"/>
    <w:rsid w:val="00F70E7C"/>
    <w:rsid w:val="00F71510"/>
    <w:rsid w:val="00F71CCD"/>
    <w:rsid w:val="00F71DF9"/>
    <w:rsid w:val="00F72E7C"/>
    <w:rsid w:val="00F754C7"/>
    <w:rsid w:val="00F756B2"/>
    <w:rsid w:val="00F77617"/>
    <w:rsid w:val="00F80A2D"/>
    <w:rsid w:val="00F80B7D"/>
    <w:rsid w:val="00F814E7"/>
    <w:rsid w:val="00F81537"/>
    <w:rsid w:val="00F8341B"/>
    <w:rsid w:val="00F845B6"/>
    <w:rsid w:val="00F853C1"/>
    <w:rsid w:val="00F855D7"/>
    <w:rsid w:val="00F86EF2"/>
    <w:rsid w:val="00F87655"/>
    <w:rsid w:val="00F91473"/>
    <w:rsid w:val="00F9482D"/>
    <w:rsid w:val="00F97241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2F3A"/>
    <w:rsid w:val="00FC57C2"/>
    <w:rsid w:val="00FC5C45"/>
    <w:rsid w:val="00FC671C"/>
    <w:rsid w:val="00FC6831"/>
    <w:rsid w:val="00FD229E"/>
    <w:rsid w:val="00FD295F"/>
    <w:rsid w:val="00FD3792"/>
    <w:rsid w:val="00FD486D"/>
    <w:rsid w:val="00FD7611"/>
    <w:rsid w:val="00FD77D1"/>
    <w:rsid w:val="00FE18DA"/>
    <w:rsid w:val="00FE2F52"/>
    <w:rsid w:val="00FE4D16"/>
    <w:rsid w:val="00FF33C6"/>
    <w:rsid w:val="00FF3F59"/>
    <w:rsid w:val="00FF549C"/>
    <w:rsid w:val="00FF5658"/>
    <w:rsid w:val="00FF7007"/>
    <w:rsid w:val="00FF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Lucida Sans Unicode" w:cs="Tahoma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false" w:unhideWhenUsed="false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" w:customStyle="true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type="paragraph" w:styleId="Textbody" w:customStyle="true">
    <w:name w:val="Text body"/>
    <w:basedOn w:val="Standard"/>
    <w:rsid w:val="00DE6053"/>
    <w:pPr>
      <w:spacing w:after="120"/>
    </w:pPr>
  </w:style>
  <w:style w:type="paragraph" w:styleId="Popis">
    <w:name w:val="List"/>
    <w:basedOn w:val="Textbody"/>
    <w:rsid w:val="00DE6053"/>
  </w:style>
  <w:style w:type="paragraph" w:styleId="TableContents" w:customStyle="true">
    <w:name w:val="Table Contents"/>
    <w:basedOn w:val="Standard"/>
    <w:rsid w:val="00DE6053"/>
    <w:pPr>
      <w:suppressLineNumbers/>
    </w:pPr>
  </w:style>
  <w:style w:type="paragraph" w:styleId="TableHeading" w:customStyle="true">
    <w:name w:val="Table Heading"/>
    <w:basedOn w:val="TableContents"/>
    <w:rsid w:val="00DE6053"/>
    <w:pPr>
      <w:jc w:val="center"/>
    </w:pPr>
    <w:rPr>
      <w:b/>
      <w:bCs/>
    </w:rPr>
  </w:style>
  <w:style w:type="paragraph" w:styleId="Opisslike">
    <w:name w:val="caption"/>
    <w:basedOn w:val="Standard"/>
    <w:qFormat/>
    <w:rsid w:val="00DE6053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DE6053"/>
    <w:pPr>
      <w:suppressLineNumbers/>
    </w:pPr>
  </w:style>
  <w:style w:type="paragraph" w:styleId="Naslov">
    <w:name w:val="Title"/>
    <w:basedOn w:val="Standard"/>
    <w:next w:val="Textbody"/>
    <w:qFormat/>
    <w:rsid w:val="00DE6053"/>
    <w:pPr>
      <w:keepNext/>
      <w:spacing w:before="240" w:after="120"/>
    </w:pPr>
    <w:rPr>
      <w:rFonts w:ascii="Arial" w:hAnsi="Arial"/>
      <w:sz w:val="28"/>
      <w:szCs w:val="28"/>
    </w:rPr>
  </w:style>
  <w:style w:type="paragraph" w:styleId="Podnaslov">
    <w:name w:val="Subtitle"/>
    <w:basedOn w:val="Naslov"/>
    <w:next w:val="Textbody"/>
    <w:qFormat/>
    <w:rsid w:val="00DE6053"/>
    <w:pPr>
      <w:jc w:val="center"/>
    </w:pPr>
    <w:rPr>
      <w:i/>
      <w:iCs/>
    </w:rPr>
  </w:style>
  <w:style w:type="character" w:styleId="BulletSymbols" w:customStyle="true">
    <w:name w:val="Bullet Symbols"/>
    <w:rsid w:val="00DE6053"/>
    <w:rPr>
      <w:rFonts w:ascii="StarSymbol" w:hAnsi="StarSymbol" w:eastAsia="StarSymbol" w:cs="StarSymbol"/>
      <w:sz w:val="18"/>
      <w:szCs w:val="18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21ADB"/>
    <w:rPr>
      <w:rFonts w:ascii="Tahoma" w:hAnsi="Tahoma" w:cs="Times New Roman"/>
      <w:sz w:val="16"/>
      <w:szCs w:val="16"/>
      <w:lang w:val="x-none" w:eastAsia="x-none"/>
    </w:rPr>
  </w:style>
  <w:style w:type="character" w:styleId="TekstbaloniaChar" w:customStyle="true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type="paragraph" w:styleId="Zaglavlje">
    <w:name w:val="header"/>
    <w:basedOn w:val="Normal"/>
    <w:link w:val="ZaglavljeChar"/>
    <w:uiPriority w:val="99"/>
    <w:semiHidden/>
    <w:unhideWhenUsed/>
    <w:rsid w:val="006416F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type="paragraph" w:styleId="Podnoje">
    <w:name w:val="footer"/>
    <w:basedOn w:val="Normal"/>
    <w:link w:val="PodnojeChar"/>
    <w:uiPriority w:val="99"/>
    <w:semiHidden/>
    <w:unhideWhenUsed/>
    <w:rsid w:val="006416F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type="paragraph" w:styleId="Bezproreda">
    <w:name w:val="No Spacing"/>
    <w:uiPriority w:val="99"/>
    <w:qFormat/>
    <w:rsid w:val="00516A08"/>
    <w:pPr>
      <w:spacing w:after="80"/>
    </w:pPr>
    <w:rPr>
      <w:rFonts w:ascii="Calibri" w:hAnsi="Calibri" w:eastAsia="Times New Roman" w:cs="Times New Roman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DC617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80B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0BF4"/>
    <w:rPr>
      <w:rFonts w:ascii="Times New Roman" w:hAnsi="Times New Roman" w:cs="Times New Roman"/>
      <w:b/>
      <w:bCs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0BF4"/>
    <w:rPr>
      <w:rFonts w:cs="Times New Roman"/>
      <w:b/>
      <w:bCs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0BF4"/>
    <w:rPr>
      <w:rFonts w:ascii="Times New Roman" w:hAnsi="Times New Roman" w:cs="Times New Roman"/>
      <w:b/>
      <w:bCs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0BF4"/>
    <w:rPr>
      <w:rFonts w:ascii="Times New Roman" w:hAnsi="Times New Roman" w:cs="Times New Roman"/>
      <w:b/>
      <w:bCs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cs="Times New Roman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BF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BF4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BF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BF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68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40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097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0763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0063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863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433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923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936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134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6792</izvorni_sadrzaj>
    <derivirana_varijabla naziv="DomainObject.Predmet.Broj_1">6792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St-6792/2016</izvorni_sadrzaj>
    <derivirana_varijabla naziv="DomainObject.Predmet.OznakaBroj_1">St-6792/2016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PRIMOŠTEN PRIMA CENTAR d.o.o. zastupanog po punomoćniku Branimir Zmijanović</izvorni_sadrzaj>
    <derivirana_varijabla naziv="DomainObject.Predmet.ProtustrankaFormated_1">  PRIMOŠTEN PRIMA CENTAR d.o.o. zastupanog po punomoćniku Branimir Zmijanović</derivirana_varijabla>
  </DomainObject.Predmet.ProtustrankaFormated>
  <DomainObject.Predmet.ProtustrankaFormatedOIB>
    <izvorni_sadrzaj>  PRIMOŠTEN PRIMA CENTAR d.o.o., OIB 48162065212 zastupanog po punomoćniku Branimir Zmijanović</izvorni_sadrzaj>
    <derivirana_varijabla naziv="DomainObject.Predmet.ProtustrankaFormatedOIB_1">  PRIMOŠTEN PRIMA CENTAR d.o.o., OIB 48162065212 zastupanog po punomoćniku Branimir Zmijanović</derivirana_varijabla>
  </DomainObject.Predmet.ProtustrankaFormatedOIB>
  <DomainObject.Predmet.ProtustrankaFormatedWithAdress>
    <izvorni_sadrzaj> PRIMOŠTEN PRIMA CENTAR d.o.o., Franje Tuđmana 20, 22202 Primošten zastupanog po punomoćniku Branimir Zmijanović</izvorni_sadrzaj>
    <derivirana_varijabla naziv="DomainObject.Predmet.ProtustrankaFormatedWithAdress_1"> PRIMOŠTEN PRIMA CENTAR d.o.o., Franje Tuđmana 20, 22202 Primošten zastupanog po punomoćniku Branimir Zmijanović</derivirana_varijabla>
  </DomainObject.Predmet.ProtustrankaFormatedWithAdress>
  <DomainObject.Predmet.ProtustrankaFormatedWithAdressOIB>
    <izvorni_sadrzaj> PRIMOŠTEN PRIMA CENTAR d.o.o., OIB 48162065212, Franje Tuđmana 20, 22202 Primošten zastupanog po punomoćniku Branimir Zmijanović</izvorni_sadrzaj>
    <derivirana_varijabla naziv="DomainObject.Predmet.ProtustrankaFormatedWithAdressOIB_1"> PRIMOŠTEN PRIMA CENTAR d.o.o., OIB 48162065212, Franje Tuđmana 20, 22202 Primošten zastupanog po punomoćniku Branimir Zmijanović</derivirana_varijabla>
  </DomainObject.Predmet.ProtustrankaFormatedWithAdressOIB>
  <DomainObject.Predmet.ProtustrankaWithAdress>
    <izvorni_sadrzaj>PRIMOŠTEN PRIMA CENTAR d.o.o. Franje Tuđmana 20, 22202 Primošten</izvorni_sadrzaj>
    <derivirana_varijabla naziv="DomainObject.Predmet.ProtustrankaWithAdress_1">PRIMOŠTEN PRIMA CENTAR d.o.o. Franje Tuđmana 20, 22202 Primošten</derivirana_varijabla>
  </DomainObject.Predmet.ProtustrankaWithAdress>
  <DomainObject.Predmet.ProtustrankaWithAdressOIB>
    <izvorni_sadrzaj>PRIMOŠTEN PRIMA CENTAR d.o.o., OIB 48162065212, Franje Tuđmana 20, 22202 Primošten</izvorni_sadrzaj>
    <derivirana_varijabla naziv="DomainObject.Predmet.ProtustrankaWithAdressOIB_1">PRIMOŠTEN PRIMA CENTAR d.o.o., OIB 48162065212, Franje Tuđmana 20, 22202 Primošten</derivirana_varijabla>
  </DomainObject.Predmet.ProtustrankaWithAdressOIB>
  <DomainObject.Predmet.ProtustrankaNazivFormated>
    <izvorni_sadrzaj>PRIMOŠTEN PRIMA CENTAR d.o.o.</izvorni_sadrzaj>
    <derivirana_varijabla naziv="DomainObject.Predmet.ProtustrankaNazivFormated_1">PRIMOŠTEN PRIMA CENTAR d.o.o.</derivirana_varijabla>
  </DomainObject.Predmet.ProtustrankaNazivFormated>
  <DomainObject.Predmet.ProtustrankaNazivFormatedOIB>
    <izvorni_sadrzaj>PRIMOŠTEN PRIMA CENTAR d.o.o., OIB 48162065212</izvorni_sadrzaj>
    <derivirana_varijabla naziv="DomainObject.Predmet.ProtustrankaNazivFormatedOIB_1">PRIMOŠTEN PRIMA CENTAR d.o.o.,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PRIMOŠTEN PRIMA CENTAR d.o.o. zastupanog po punomoćniku Branimir Zmijanović</item>
    </izvorni_sadrzaj>
    <derivirana_varijabla naziv="DomainObject.Predmet.ProtuStrankaListFormated_1">
      <item>PRIMOŠTEN PRIMA CENTAR d.o.o. zastupanog po punomoćniku Branimir Zmijanović</item>
    </derivirana_varijabla>
  </DomainObject.Predmet.ProtuStrankaListFormated>
  <DomainObject.Predmet.ProtuStrankaListFormatedOIB>
    <izvorni_sadrzaj>
      <item>PRIMOŠTEN PRIMA CENTAR d.o.o., OIB 48162065212 zastupanog po punomoćniku Branimir Zmijanović</item>
    </izvorni_sadrzaj>
    <derivirana_varijabla naziv="DomainObject.Predmet.ProtuStrankaListFormatedOIB_1">
      <item>PRIMOŠTEN PRIMA CENTAR d.o.o., OIB 48162065212 zastupanog po punomoćniku Branimir Zmijanović</item>
    </derivirana_varijabla>
  </DomainObject.Predmet.ProtuStrankaListFormatedOIB>
  <DomainObject.Predmet.ProtuStrankaListFormatedWithAdress>
    <izvorni_sadrzaj>
      <item>PRIMOŠTEN PRIMA CENTAR d.o.o., Franje Tuđmana 20, 22202 Primošten zastupanog po punomoćniku Branimir Zmijanović</item>
    </izvorni_sadrzaj>
    <derivirana_varijabla naziv="DomainObject.Predmet.ProtuStrankaListFormatedWithAdress_1">
      <item>PRIMOŠTEN PRIMA CENTAR d.o.o., Franje Tuđmana 20, 22202 Primošten zastupanog po punomoćniku Branimir Zmijanović</item>
    </derivirana_varijabla>
  </DomainObject.Predmet.ProtuStrankaListFormatedWithAdress>
  <DomainObject.Predmet.ProtuStrankaListFormatedWithAdressOIB>
    <izvorni_sadrzaj>
      <item>PRIMOŠTEN PRIMA CENTAR d.o.o., OIB 48162065212, Franje Tuđmana 20, 22202 Primošten zastupanog po punomoćniku Branimir Zmijanović</item>
    </izvorni_sadrzaj>
    <derivirana_varijabla naziv="DomainObject.Predmet.ProtuStrankaListFormatedWithAdressOIB_1">
      <item>PRIMOŠTEN PRIMA CENTAR d.o.o., OIB 48162065212, Franje Tuđmana 20, 22202 Primošten zastupanog po punomoćniku Branimir Zmijanović</item>
    </derivirana_varijabla>
  </DomainObject.Predmet.ProtuStrankaListFormatedWithAdressOIB>
  <DomainObject.Predmet.ProtuStrankaListNazivFormated>
    <izvorni_sadrzaj>
      <item>PRIMOŠTEN PRIMA CENTAR d.o.o.</item>
    </izvorni_sadrzaj>
    <derivirana_varijabla naziv="DomainObject.Predmet.ProtuStrankaListNazivFormated_1">
      <item>PRIMOŠTEN PRIMA CENTAR d.o.o.</item>
    </derivirana_varijabla>
  </DomainObject.Predmet.ProtuStrankaListNazivFormated>
  <DomainObject.Predmet.ProtuStrankaListNazivFormatedOIB>
    <izvorni_sadrzaj>
      <item>PRIMOŠTEN PRIMA CENTAR d.o.o., OIB 48162065212</item>
    </izvorni_sadrzaj>
    <derivirana_varijabla naziv="DomainObject.Predmet.ProtuStrankaListNazivFormatedOIB_1">
      <item>PRIMOŠTEN PRIMA CENTAR d.o.o., OIB 48162065212</item>
    </derivirana_varijabla>
  </DomainObject.Predmet.ProtuStrankaListNazivFormatedOIB>
  <DomainObject.Predmet.OstaliListFormated>
    <izvorni_sadrzaj>
      <item>Branimir Zmijanović punomoćnik sudionika u postupku PRIMOŠTEN PRIMA CENTAR d.o.o.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OstaliListFormated_1">
      <item>Branimir Zmijanović punomoćnik sudionika u postupku PRIMOŠTEN PRIMA CENTAR d.o.o.</item>
      <item>RHMF Porezna uprava - Područni ured Dalmacija</item>
      <item>Rustem Zogaj</item>
      <item>Ilić, Orehovec &amp; Partneri, odvjetničko društvo d.o.o.</item>
      <item>NLB INTERFINANZ AG</item>
    </derivirana_varijabla>
  </DomainObject.Predmet.OstaliListFormated>
  <DomainObject.Predmet.OstaliListFormatedOIB>
    <izvorni_sadrzaj>
      <item>Branimir Zmijanović punomoćnik sudionika u postupku PRIMOŠTEN PRIMA CENTAR d.o.o.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izvorni_sadrzaj>
    <derivirana_varijabla naziv="DomainObject.Predmet.OstaliListFormatedOIB_1">
      <item>Branimir Zmijanović punomoćnik sudionika u postupku PRIMOŠTEN PRIMA CENTAR d.o.o.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derivirana_varijabla>
  </DomainObject.Predmet.OstaliListFormatedOIB>
  <DomainObject.Predmet.OstaliListFormatedWithAdress>
    <izvorni_sadrzaj>
      <item>Branimir Zmijanović, Fra Jerolima Milete 16a, 22000 Šibenik punomoćnik sudionika u postupku PRIMOŠTEN PRIMA CENTAR d.o.o.</item>
      <item>RHMF Porezna uprava - Područni ured Dalmacija</item>
      <item>Rustem Zogaj, Obala Španja Roka 24, 22000 Brodarica</item>
      <item>Ilić, Orehovec &amp; Partneri, odvjetničko društvo d.o.o., Smičiklasova 18, 10000 Zagreb</item>
      <item>NLB INTERFINANZ AG, Beethovenstrasse 48, Zurich</item>
    </izvorni_sadrzaj>
    <derivirana_varijabla naziv="DomainObject.Predmet.OstaliListFormatedWithAdress_1">
      <item>Branimir Zmijanović, Fra Jerolima Milete 16a, 22000 Šibenik punomoćnik sudionika u postupku PRIMOŠTEN PRIMA CENTAR d.o.o.</item>
      <item>RHMF Porezna uprava - Područni ured Dalmacija</item>
      <item>Rustem Zogaj, Obala Španja Roka 24, 22000 Brodarica</item>
      <item>Ilić, Orehovec &amp; Partneri, odvjetničko društvo d.o.o., Smičiklasova 18, 10000 Zagreb</item>
      <item>NLB INTERFINANZ AG, Beethovenstrasse 48, Zurich</item>
    </derivirana_varijabla>
  </DomainObject.Predmet.OstaliListFormatedWithAdress>
  <DomainObject.Predmet.OstaliListFormatedWithAdressOIB>
    <izvorni_sadrzaj>
      <item>Branimir Zmijanović, Fra Jerolima Milete 16a, 22000 Šibenik punomoćnik sudionika u postupku PRIMOŠTEN PRIMA CENTAR d.o.o.</item>
      <item>RHMF Porezna uprava - Područni ured Dalmacija, OIB 18683136487</item>
      <item>Rustem Zogaj, OIB 02945411365, Obala Španja Roka 24, 22000 Brodarica</item>
      <item>Ilić, Orehovec &amp; Partneri, odvjetničko društvo d.o.o., OIB 95898073413, Smičiklasova 18, 10000 Zagreb</item>
      <item>NLB INTERFINANZ AG, OIB 43668676136, Beethovenstrasse 48, Zurich</item>
    </izvorni_sadrzaj>
    <derivirana_varijabla naziv="DomainObject.Predmet.OstaliListFormatedWithAdressOIB_1">
      <item>Branimir Zmijanović, Fra Jerolima Milete 16a, 22000 Šibenik punomoćnik sudionika u postupku PRIMOŠTEN PRIMA CENTAR d.o.o.</item>
      <item>RHMF Porezna uprava - Područni ured Dalmacija, OIB 18683136487</item>
      <item>Rustem Zogaj, OIB 02945411365, Obala Španja Roka 24, 22000 Brodarica</item>
      <item>Ilić, Orehovec &amp; Partneri, odvjetničko društvo d.o.o., OIB 95898073413, Smičiklasova 18, 10000 Zagreb</item>
      <item>NLB INTERFINANZ AG, OIB 43668676136, Beethovenstrasse 48, Zurich</item>
    </derivirana_varijabla>
  </DomainObject.Predmet.OstaliListFormatedWithAdressOIB>
  <DomainObject.Predmet.OstaliListNazivFormated>
    <izvorni_sadrzaj>
      <item>Branimir Zmijanović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OstaliListNazivFormated_1">
      <item>Branimir Zmijanović</item>
      <item>RHMF Porezna uprava - Područni ured Dalmacija</item>
      <item>Rustem Zogaj</item>
      <item>Ilić, Orehovec &amp; Partneri, odvjetničko društvo d.o.o.</item>
      <item>NLB INTERFINANZ AG</item>
    </derivirana_varijabla>
  </DomainObject.Predmet.OstaliListNazivFormated>
  <DomainObject.Predmet.OstaliListNazivFormatedOIB>
    <izvorni_sadrzaj>
      <item>Branimir Zmijanović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izvorni_sadrzaj>
    <derivirana_varijabla naziv="DomainObject.Predmet.OstaliListNazivFormatedOIB_1">
      <item>Branimir Zmijanović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PRIMOŠTEN PRIMA CENTAR d.o.o.</izvorni_sadrzaj>
    <derivirana_varijabla naziv="DomainObject.Predmet.ProtustrankaIDrugi_1">PRIMOŠTEN PRIMA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PRIMOŠTEN PRIMA CENTAR d.o.o., OIB 48162065212, Franje Tuđmana 20, 22202 Primošten</izvorni_sadrzaj>
    <derivirana_varijabla naziv="DomainObject.Predmet.ProtustrankaIDrugiAdressOIB_1">PRIMOŠTEN PRIMA CENTAR d.o.o.,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PRIMA CENTAR d.o.o.</item>
      <item>FINA Regionalni centar Zagreb</item>
      <item>Branimir Zmijanović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SudioniciListNaziv_1">
      <item>PRIMOŠTEN PRIMA CENTAR d.o.o.</item>
      <item>FINA Regionalni centar Zagreb</item>
      <item>Branimir Zmijanović</item>
      <item>RHMF Porezna uprava - Područni ured Dalmacija</item>
      <item>Rustem Zogaj</item>
      <item>Ilić, Orehovec &amp; Partneri, odvjetničko društvo d.o.o.</item>
      <item>NLB INTERFINANZ AG</item>
    </derivirana_varijabla>
  </DomainObject.Predmet.SudioniciListNaziv>
  <DomainObject.Predmet.SudioniciListAdressOIB>
    <izvorni_sadrzaj>
      <item>PRIMOŠTEN PRIMA CENTAR d.o.o., OIB 48162065212, Franje Tuđmana 20,22202 Primošten</item>
      <item>FINA Regionalni centar Zagreb, OIB 85821130368, Trg svibanjskih žrtava 1995. 1,10000 Zagreb</item>
      <item>Branimir Zmijanović, Fra Jerolima Milete 16a,22000 Šibenik</item>
      <item>RHMF Porezna uprava - Područni ured Dalmacija, OIB 18683136487</item>
      <item>Rustem Zogaj, OIB 02945411365, Obala Španja Roka 24,22000 Brodarica</item>
      <item>Ilić, Orehovec &amp; Partneri, odvjetničko društvo d.o.o., OIB 95898073413, Smičiklasova 18,10000 Zagreb</item>
      <item>NLB INTERFINANZ AG, OIB 43668676136, Beethovenstrasse 48,Zurich</item>
    </izvorni_sadrzaj>
    <derivirana_varijabla naziv="DomainObject.Predmet.SudioniciListAdressOIB_1">
      <item>PRIMOŠTEN PRIMA CENTAR d.o.o., OIB 48162065212, Franje Tuđmana 20,22202 Primošten</item>
      <item>FINA Regionalni centar Zagreb, OIB 85821130368, Trg svibanjskih žrtava 1995. 1,10000 Zagreb</item>
      <item>Branimir Zmijanović, Fra Jerolima Milete 16a,22000 Šibenik</item>
      <item>RHMF Porezna uprava - Područni ured Dalmacija, OIB 18683136487</item>
      <item>Rustem Zogaj, OIB 02945411365, Obala Španja Roka 24,22000 Brodarica</item>
      <item>Ilić, Orehovec &amp; Partneri, odvjetničko društvo d.o.o., OIB 95898073413, Smičiklasova 18,10000 Zagreb</item>
      <item>NLB INTERFINANZ AG, OIB 43668676136, Beethovenstrasse 48,Zurich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48162065212</item>
      <item>, OIB 85821130368</item>
      <item>, OIB null</item>
      <item>, OIB 18683136487</item>
      <item>, OIB 02945411365</item>
      <item>, OIB 95898073413</item>
      <item>, OIB 43668676136</item>
    </izvorni_sadrzaj>
    <derivirana_varijabla naziv="DomainObject.Predmet.SudioniciListNazivOIB_1">
      <item>, OIB 48162065212</item>
      <item>, OIB 85821130368</item>
      <item>, OIB null</item>
      <item>, OIB 18683136487</item>
      <item>, OIB 02945411365</item>
      <item>, OIB 95898073413</item>
      <item>, OIB 43668676136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C47DD-33D4-40D7-B4A3-30F6FC87BB0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16</properties:Pages>
  <properties:Words>2737</properties:Words>
  <properties:Characters>17319</properties:Characters>
  <properties:Lines>988</properties:Lines>
  <properties:Paragraphs>307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St-203/07</vt:lpstr>
      <vt:lpstr>St-203/07</vt:lpstr>
    </vt:vector>
  </properties:TitlesOfParts>
  <properties:LinksUpToDate>false</properties:LinksUpToDate>
  <properties:CharactersWithSpaces>20110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2019-09-06T09:44:00Z</dcterms:created>
  <dc:creator>Dante</dc:creator>
  <cp:lastModifiedBy>Valentina Delač</cp:lastModifiedBy>
  <cp:lastPrinted>2017-10-10T20:55:00Z</cp:lastPrinted>
  <dcterms:modified xmlns:xsi="http://www.w3.org/2001/XMLSchema-instance" xsi:type="dcterms:W3CDTF">2019-09-06T09:44:00Z</dcterms:modified>
  <cp:revision>3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Info 1">
    <vt:lpwstr/>
  </prop:property>
  <prop:property fmtid="{D5CDD505-2E9C-101B-9397-08002B2CF9AE}" pid="3" name="Info 2">
    <vt:lpwstr/>
  </prop:property>
  <prop:property fmtid="{D5CDD505-2E9C-101B-9397-08002B2CF9AE}" pid="4" name="Info 3">
    <vt:lpwstr/>
  </prop:property>
  <prop:property fmtid="{D5CDD505-2E9C-101B-9397-08002B2CF9AE}" pid="5" name="Info 4">
    <vt:lpwstr/>
  </prop:property>
  <prop:property fmtid="{D5CDD505-2E9C-101B-9397-08002B2CF9AE}" pid="6" name="Saved">
    <vt:bool>true</vt:bool>
  </prop:property>
  <prop:property fmtid="{D5CDD505-2E9C-101B-9397-08002B2CF9AE}" pid="7" name="Naslov">
    <vt:lpwstr>St-2184/2016-18 / Podnesak - Tablica prijavljenih i osporenih tražbina (SISTEM MONTAŽA tablice tražbina.docx)</vt:lpwstr>
  </prop:property>
  <prop:property fmtid="{D5CDD505-2E9C-101B-9397-08002B2CF9AE}" pid="8" name="CC_coloring">
    <vt:bool>false</vt:bool>
  </prop:property>
  <prop:property fmtid="{D5CDD505-2E9C-101B-9397-08002B2CF9AE}" pid="9" name="BrojStranica">
    <vt:i4>16</vt:i4>
  </prop:property>
</prop:Properties>
</file>