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10ef" w14:paraId="25510ef" w:rsidRDefault="00DA2FDA" w:rsidP="00DA2FDA" w:rsidR="00DA2FDA" w:rsidRPr="00162238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162238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162238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162238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162238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3A6E9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6E97" w:rsidP="003A6E97" w:rsidR="003A6E97" w:rsidRPr="003A6E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6E97">
        <w:rPr>
          <w:rFonts w:hAnsi="Times New Roman" w:ascii="Times New Roman"/>
          <w:szCs w:val="24"/>
          <w:lang w:val="hr-HR"/>
        </w:rPr>
        <w:t xml:space="preserve">Trgovački sud u Rijeci, po sucu </w:t>
      </w:r>
      <w:proofErr w:type="spellStart"/>
      <w:r w:rsidRPr="003A6E97">
        <w:rPr>
          <w:rFonts w:hAnsi="Times New Roman" w:ascii="Times New Roman"/>
          <w:szCs w:val="24"/>
          <w:lang w:val="hr-HR"/>
        </w:rPr>
        <w:t>Liljani</w:t>
      </w:r>
      <w:proofErr w:type="spellEnd"/>
      <w:r w:rsidRPr="003A6E97">
        <w:rPr>
          <w:rFonts w:hAnsi="Times New Roman" w:ascii="Times New Roman"/>
          <w:szCs w:val="24"/>
          <w:lang w:val="hr-HR"/>
        </w:rPr>
        <w:t xml:space="preserve"> Ugrin, kao sucu pojedincu u stečajnom predmetu, odlučujući o prijedlogu Financijske  agencije  za otvaranje stečajnog postupka nad dužnikom BAGER COMMERCE d.o.o. za vanjsku i unutarnju trgovinu Čavle, </w:t>
      </w:r>
      <w:proofErr w:type="spellStart"/>
      <w:r w:rsidRPr="003A6E97">
        <w:rPr>
          <w:rFonts w:hAnsi="Times New Roman" w:ascii="Times New Roman"/>
          <w:szCs w:val="24"/>
          <w:lang w:val="hr-HR"/>
        </w:rPr>
        <w:t>Kikovica</w:t>
      </w:r>
      <w:proofErr w:type="spellEnd"/>
      <w:r w:rsidRPr="003A6E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A6E97">
        <w:rPr>
          <w:rFonts w:hAnsi="Times New Roman" w:ascii="Times New Roman"/>
          <w:szCs w:val="24"/>
          <w:lang w:val="hr-HR"/>
        </w:rPr>
        <w:t>bb</w:t>
      </w:r>
      <w:proofErr w:type="spellEnd"/>
      <w:r w:rsidRPr="003A6E97">
        <w:rPr>
          <w:rFonts w:hAnsi="Times New Roman" w:ascii="Times New Roman"/>
          <w:szCs w:val="24"/>
          <w:lang w:val="hr-HR"/>
        </w:rPr>
        <w:t xml:space="preserve"> (MBS 040015020 - OIB 21690283806), </w:t>
      </w:r>
      <w:r w:rsidRPr="003A6E97">
        <w:rPr>
          <w:rFonts w:hAnsi="Times New Roman" w:ascii="Times New Roman"/>
          <w:bCs/>
          <w:szCs w:val="24"/>
          <w:lang w:val="hr-HR"/>
        </w:rPr>
        <w:t xml:space="preserve">dana </w:t>
      </w:r>
      <w:r>
        <w:rPr>
          <w:rFonts w:hAnsi="Times New Roman" w:ascii="Times New Roman"/>
          <w:bCs/>
          <w:szCs w:val="24"/>
          <w:lang w:val="hr-HR"/>
        </w:rPr>
        <w:t>3. prosinca</w:t>
      </w:r>
      <w:r w:rsidRPr="003A6E97">
        <w:rPr>
          <w:rFonts w:hAnsi="Times New Roman" w:ascii="Times New Roman"/>
          <w:bCs/>
          <w:szCs w:val="24"/>
          <w:lang w:val="hr-HR"/>
        </w:rPr>
        <w:t xml:space="preserve"> 2</w:t>
      </w:r>
      <w:r w:rsidRPr="003A6E97">
        <w:rPr>
          <w:rFonts w:hAnsi="Times New Roman" w:ascii="Times New Roman"/>
          <w:szCs w:val="24"/>
          <w:lang w:val="hr-HR"/>
        </w:rPr>
        <w:t xml:space="preserve">018. </w:t>
      </w:r>
    </w:p>
    <w:p w:rsidRDefault="00245CCE" w:rsidP="00DA2FDA" w:rsidR="00245CCE" w:rsidRPr="003A6E9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I</w:t>
      </w:r>
      <w:r w:rsidRPr="00162238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162238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162238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ročište određeno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3A6E97">
        <w:rPr>
          <w:rFonts w:hAnsi="Times New Roman" w:ascii="Times New Roman"/>
          <w:sz w:val="24"/>
          <w:szCs w:val="24"/>
          <w:lang w:val="hr-HR"/>
        </w:rPr>
        <w:t>11.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. u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9</w:t>
      </w:r>
      <w:r w:rsidRPr="00162238">
        <w:rPr>
          <w:rFonts w:hAnsi="Times New Roman" w:ascii="Times New Roman"/>
          <w:sz w:val="24"/>
          <w:szCs w:val="24"/>
          <w:lang w:val="hr-HR"/>
        </w:rPr>
        <w:t>,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00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sati se odgađa.</w:t>
      </w:r>
      <w:r w:rsidR="003A6E9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="00DD160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Pr="00162238">
        <w:rPr>
          <w:rFonts w:eastAsia="MS Mincho" w:hAnsi="Times New Roman" w:ascii="Times New Roman"/>
          <w:sz w:val="24"/>
          <w:szCs w:val="24"/>
          <w:lang w:val="hr-HR"/>
        </w:rPr>
        <w:tab/>
      </w:r>
      <w:r w:rsidR="003A6E97">
        <w:rPr>
          <w:rFonts w:eastAsia="MS Mincho" w:hAnsi="Times New Roman" w:ascii="Times New Roman"/>
          <w:sz w:val="24"/>
          <w:szCs w:val="24"/>
          <w:lang w:val="hr-HR"/>
        </w:rPr>
        <w:t>Ročište radi rasprave o pretpostavkama za otvaranje stečajnog postupka zakazuje se za dan</w:t>
      </w: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3A6E97" w:rsidP="00162238" w:rsidR="00162238" w:rsidRPr="00162238">
      <w:pPr>
        <w:jc w:val="center"/>
        <w:rPr>
          <w:rFonts w:eastAsia="MS Mincho" w:hAnsi="Times New Roman" w:ascii="Times New Roman"/>
          <w:bCs/>
          <w:sz w:val="24"/>
          <w:szCs w:val="24"/>
          <w:lang w:val="hr-HR"/>
        </w:rPr>
      </w:pPr>
      <w:r>
        <w:rPr>
          <w:rFonts w:eastAsia="MS Mincho" w:hAnsi="Times New Roman" w:ascii="Times New Roman"/>
          <w:bCs/>
          <w:sz w:val="24"/>
          <w:szCs w:val="24"/>
          <w:lang w:val="hr-HR"/>
        </w:rPr>
        <w:t>23. siječnja 2019</w:t>
      </w:r>
      <w:r w:rsidR="00162238" w:rsidRPr="00162238">
        <w:rPr>
          <w:rFonts w:eastAsia="MS Mincho" w:hAnsi="Times New Roman" w:ascii="Times New Roman"/>
          <w:bCs/>
          <w:sz w:val="24"/>
          <w:szCs w:val="24"/>
          <w:lang w:val="hr-HR"/>
        </w:rPr>
        <w:t>.  u  9,00  sati</w:t>
      </w:r>
    </w:p>
    <w:p w:rsidRDefault="00162238" w:rsidP="00162238" w:rsidR="00162238" w:rsidRPr="00162238">
      <w:pPr>
        <w:jc w:val="center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u zgradi Trgovačkog suda u Rijeci, Zadarska 1 i 3, soba br. 11, prvi kat</w:t>
      </w: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3A6E97">
        <w:rPr>
          <w:rFonts w:hAnsi="Times New Roman" w:ascii="Times New Roman"/>
          <w:sz w:val="24"/>
          <w:szCs w:val="24"/>
          <w:lang w:val="hr-HR"/>
        </w:rPr>
        <w:t>3.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2018</w:t>
      </w:r>
      <w:r w:rsidRPr="00162238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16223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5D52A6">
      <w:rPr>
        <w:rFonts w:hAnsi="Times New Roman" w:ascii="Times New Roman"/>
        <w:sz w:val="24"/>
        <w:szCs w:val="24"/>
        <w:lang w:val="hr-HR"/>
      </w:rPr>
      <w:t>1300/2016-43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2238"/>
    <w:rsid w:val="00245CCE"/>
    <w:rsid w:val="003A6E97"/>
    <w:rsid w:val="003F1430"/>
    <w:rsid w:val="005D52A6"/>
    <w:rsid w:val="009602CF"/>
    <w:rsid w:val="009E7642"/>
    <w:rsid w:val="00D10070"/>
    <w:rsid w:val="00DA2FDA"/>
    <w:rsid w:val="00DD1608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43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4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4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F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143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14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14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1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zbog službene spriječenosti</izvorni_sadrzaj>
    <derivirana_varijabla naziv="DomainObject.Primjedba_1">odgoda ročišta zbog službene spriječenosti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BAGER COMMERCE d.o.o. zastupanog po punomoćniku Giuliana Nanić; Adelchi Ortis; Donatella Ortis; Jacopo Cipolat Gotet; Ines Mandekić</izvorni_sadrzaj>
    <derivirana_varijabla naziv="DomainObject.Predmet.ProtustrankaFormated_1">  BAGER COMMERCE d.o.o. zastupanog po punomoćniku Giuliana Nanić; Adelchi Ortis; Donatella Ortis; Jacopo Cipolat Gotet; Ines Mandekić</derivirana_varijabla>
  </DomainObject.Predmet.ProtustrankaFormated>
  <DomainObject.Predmet.ProtustrankaFormatedOIB>
    <izvorni_sadrzaj>  BAGER COMMERCE d.o.o., OIB 21690283806 zastupanog po punomoćniku Giuliana Nanić; Adelchi Ortis; Donatella Ortis; Jacopo Cipolat Gotet; Ines Mandekić</izvorni_sadrzaj>
    <derivirana_varijabla naziv="DomainObject.Predmet.ProtustrankaFormatedOIB_1">  BAGER COMMERCE d.o.o., OIB 21690283806 zastupanog po punomoćniku Giuliana Nanić; Adelchi Ortis; Donatella Ortis; Jacopo Cipolat Gotet; Ines Mandekić</derivirana_varijabla>
  </DomainObject.Predmet.ProtustrankaFormatedOIB>
  <DomainObject.Predmet.ProtustrankaFormatedWithAdress>
    <izvorni_sadrzaj> BAGER COMMERCE d.o.o., Kikovica bb, 51219 Čavle zastupanog po punomoćniku Giuliana Nanić; Adelchi Ortis; Donatella Ortis; Jacopo Cipolat Gotet; Ines Mandekić</izvorni_sadrzaj>
    <derivirana_varijabla naziv="DomainObject.Predmet.ProtustrankaFormatedWithAdress_1"> BAGER COMMERCE d.o.o., Kikovica bb, 51219 Čavle zastupanog po punomoćniku Giuliana Nanić; Adelchi Ortis; Donatella Ortis; Jacopo Cipolat Gotet; Ines Mandekić</derivirana_varijabla>
  </DomainObject.Predmet.ProtustrankaFormatedWithAdress>
  <DomainObject.Predmet.ProtustrankaFormatedWithAdressOIB>
    <izvorni_sadrzaj> BAGER COMMERCE d.o.o., OIB 21690283806, Kikovica bb, 51219 Čavle zastupanog po punomoćniku Giuliana Nanić; Adelchi Ortis; Donatella Ortis; Jacopo Cipolat Gotet; Ines Mandekić</izvorni_sadrzaj>
    <derivirana_varijabla naziv="DomainObject.Predmet.ProtustrankaFormatedWithAdressOIB_1"> BAGER COMMERCE d.o.o., OIB 21690283806, Kikovica bb, 51219 Čavle zastupanog po punomoćniku Giuliana Nanić; Adelchi Ortis; Donatella Ortis; Jacopo Cipolat Gotet; Ines Mandekić</derivirana_varijabla>
  </DomainObject.Predmet.ProtustrankaFormatedWithAdressOIB>
  <DomainObject.Predmet.ProtustrankaWithAdress>
    <izvorni_sadrzaj>BAGER COMMERCE d.o.o. Kikovica bb, 51219 Čavle</izvorni_sadrzaj>
    <derivirana_varijabla naziv="DomainObject.Predmet.ProtustrankaWithAdress_1">BAGER COMMERCE d.o.o. Kikovica bb, 51219 Čavle</derivirana_varijabla>
  </DomainObject.Predmet.ProtustrankaWithAdress>
  <DomainObject.Predmet.ProtustrankaWithAdressOIB>
    <izvorni_sadrzaj>BAGER COMMERCE d.o.o., OIB 21690283806, Kikovica bb, 51219 Čavle</izvorni_sadrzaj>
    <derivirana_varijabla naziv="DomainObject.Predmet.ProtustrankaWithAdressOIB_1">BAGER COMMERCE d.o.o., OIB 21690283806, Kikovica bb, 51219 Čavle</derivirana_varijabla>
  </DomainObject.Predmet.ProtustrankaWithAdressOIB>
  <DomainObject.Predmet.ProtustrankaNazivFormated>
    <izvorni_sadrzaj>BAGER COMMERCE d.o.o.</izvorni_sadrzaj>
    <derivirana_varijabla naziv="DomainObject.Predmet.ProtustrankaNazivFormated_1">BAGER COMMERCE d.o.o.</derivirana_varijabla>
  </DomainObject.Predmet.ProtustrankaNazivFormated>
  <DomainObject.Predmet.ProtustrankaNazivFormatedOIB>
    <izvorni_sadrzaj>BAGER COMMERCE d.o.o., OIB 21690283806</izvorni_sadrzaj>
    <derivirana_varijabla naziv="DomainObject.Predmet.ProtustrankaNazivFormatedOIB_1">BAGER COMMERCE d.o.o., OIB 21690283806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BAGER COMMERCE d.o.o. zastupanog po punomoćniku Giuliana Nanić; Adelchi Ortis; Donatella Ortis; Jacopo Cipolat Gotet; Ines Mandekić</item>
    </izvorni_sadrzaj>
    <derivirana_varijabla naziv="DomainObject.Predmet.ProtuStrankaListFormated_1">
      <item>BAGER COMMERCE d.o.o. zastupanog po punomoćniku Giuliana Nanić; Adelchi Ortis; Donatella Ortis; Jacopo Cipolat Gotet; Ines Mandekić</item>
    </derivirana_varijabla>
  </DomainObject.Predmet.ProtuStrankaListFormated>
  <DomainObject.Predmet.ProtuStrankaListFormatedOIB>
    <izvorni_sadrzaj>
      <item>BAGER COMMERCE d.o.o., OIB 21690283806 zastupanog po punomoćniku Giuliana Nanić; Adelchi Ortis; Donatella Ortis; Jacopo Cipolat Gotet; Ines Mandekić</item>
    </izvorni_sadrzaj>
    <derivirana_varijabla naziv="DomainObject.Predmet.ProtuStrankaListFormatedOIB_1">
      <item>BAGER COMMERCE d.o.o., OIB 21690283806 zastupanog po punomoćniku Giuliana Nanić; Adelchi Ortis; Donatella Ortis; Jacopo Cipolat Gotet; Ines Mandekić</item>
    </derivirana_varijabla>
  </DomainObject.Predmet.ProtuStrankaListFormatedOIB>
  <DomainObject.Predmet.ProtuStrankaListFormatedWithAdress>
    <izvorni_sadrzaj>
      <item>BAGER COMMERCE d.o.o., Kikovica bb, 51219 Čavle zastupanog po punomoćniku Giuliana Nanić; Adelchi Ortis; Donatella Ortis; Jacopo Cipolat Gotet; Ines Mandekić</item>
    </izvorni_sadrzaj>
    <derivirana_varijabla naziv="DomainObject.Predmet.ProtuStrankaListFormatedWithAdress_1">
      <item>BAGER COMMERCE d.o.o., Kikovica bb, 51219 Čavle zastupanog po punomoćniku Giuliana Nanić; Adelchi Ortis; Donatella Ortis; Jacopo Cipolat Gotet; Ines Mandekić</item>
    </derivirana_varijabla>
  </DomainObject.Predmet.ProtuStrankaListFormatedWithAdress>
  <DomainObject.Predmet.ProtuStrankaListFormatedWithAdressOIB>
    <izvorni_sadrzaj>
      <item>BAGER COMMERCE d.o.o., OIB 21690283806, Kikovica bb, 51219 Čavle zastupanog po punomoćniku Giuliana Nanić; Adelchi Ortis; Donatella Ortis; Jacopo Cipolat Gotet; Ines Mandekić</item>
    </izvorni_sadrzaj>
    <derivirana_varijabla naziv="DomainObject.Predmet.ProtuStrankaListFormatedWithAdressOIB_1">
      <item>BAGER COMMERCE d.o.o., OIB 21690283806, Kikovica bb, 51219 Čavle zastupanog po punomoćniku Giuliana Nanić; Adelchi Ortis; Donatella Ortis; Jacopo Cipolat Gotet; Ines Mandekić</item>
    </derivirana_varijabla>
  </DomainObject.Predmet.ProtuStrankaListFormatedWithAdressOIB>
  <DomainObject.Predmet.ProtuStrankaListNazivFormated>
    <izvorni_sadrzaj>
      <item>BAGER COMMERCE d.o.o.</item>
    </izvorni_sadrzaj>
    <derivirana_varijabla naziv="DomainObject.Predmet.ProtuStrankaListNazivFormated_1">
      <item>BAGER COMMERCE d.o.o.</item>
    </derivirana_varijabla>
  </DomainObject.Predmet.ProtuStrankaListNazivFormated>
  <DomainObject.Predmet.ProtuStrankaListNazivFormatedOIB>
    <izvorni_sadrzaj>
      <item>BAGER COMMERCE d.o.o., OIB 21690283806</item>
    </izvorni_sadrzaj>
    <derivirana_varijabla naziv="DomainObject.Predmet.ProtuStrankaListNazivFormatedOIB_1">
      <item>BAGER COMMERCE d.o.o., OIB 21690283806</item>
    </derivirana_varijabla>
  </DomainObject.Predmet.ProtuStrankaListNazivFormatedOIB>
  <DomainObject.Predmet.OstaliListFormated>
    <izvorni_sadrzaj>
      <item>Giuliana Nanić punomoćnik sudionika u postupku BAGER COMMERCE d.o.o.</item>
      <item>Adelchi Ortis punomoćnik sudionika u postupku BAGER COMMERCE d.o.o.</item>
      <item>Donatella Ortis punomoćnik sudionika u postupku BAGER COMMERCE d.o.o.</item>
      <item>Jacopo Cipolat Gotet punomoćnik sudionika u postupku BAGER COMMERCE d.o.o.</item>
      <item>Ines Mandekić punomoćnik sudionika u postupku BAGER COMMERCE d.o.o.</item>
    </izvorni_sadrzaj>
    <derivirana_varijabla naziv="DomainObject.Predmet.OstaliListFormated_1">
      <item>Giuliana Nanić punomoćnik sudionika u postupku BAGER COMMERCE d.o.o.</item>
      <item>Adelchi Ortis punomoćnik sudionika u postupku BAGER COMMERCE d.o.o.</item>
      <item>Donatella Ortis punomoćnik sudionika u postupku BAGER COMMERCE d.o.o.</item>
      <item>Jacopo Cipolat Gotet punomoćnik sudionika u postupku BAGER COMMERCE d.o.o.</item>
      <item>Ines Mandekić punomoćnik sudionika u postupku BAGER COMMERCE d.o.o.</item>
    </derivirana_varijabla>
  </DomainObject.Predmet.OstaliListFormated>
  <DomainObject.Predmet.OstaliListFormatedOIB>
    <izvorni_sadrzaj>
      <item>Giuliana Nanić, OIB 86682197701 punomoćnik sudionika u postupku BAGER COMMERCE d.o.o.</item>
      <item>Adelchi Ortis, OIB 99298209844 punomoćnik sudionika u postupku BAGER COMMERCE d.o.o.</item>
      <item>Donatella Ortis, OIB 90500566366 punomoćnik sudionika u postupku BAGER COMMERCE d.o.o.</item>
      <item>Jacopo Cipolat Gotet, OIB 80746786593 punomoćnik sudionika u postupku BAGER COMMERCE d.o.o.</item>
      <item>Ines Mandekić punomoćnik sudionika u postupku BAGER COMMERCE d.o.o.</item>
    </izvorni_sadrzaj>
    <derivirana_varijabla naziv="DomainObject.Predmet.OstaliListFormatedOIB_1">
      <item>Giuliana Nanić, OIB 86682197701 punomoćnik sudionika u postupku BAGER COMMERCE d.o.o.</item>
      <item>Adelchi Ortis, OIB 99298209844 punomoćnik sudionika u postupku BAGER COMMERCE d.o.o.</item>
      <item>Donatella Ortis, OIB 90500566366 punomoćnik sudionika u postupku BAGER COMMERCE d.o.o.</item>
      <item>Jacopo Cipolat Gotet, OIB 80746786593 punomoćnik sudionika u postupku BAGER COMMERCE d.o.o.</item>
      <item>Ines Mandekić punomoćnik sudionika u postupku BAGER COMMERCE d.o.o.</item>
    </derivirana_varijabla>
  </DomainObject.Predmet.OstaliListFormatedOIB>
  <DomainObject.Predmet.OstaliListFormatedWithAdress>
    <izvorni_sadrzaj>
      <item>Giuliana Nanić, Lukovići 43, 51000 Rijeka punomoćnik sudionika u postupku BAGER COMMERCE d.o.o.</item>
      <item>Adelchi Ortis, Via Milazzo 1, Udine punomoćnik sudionika u postupku BAGER COMMERCE d.o.o.</item>
      <item>Donatella Ortis, Via Rauscedo 5IA, 33100 Udine punomoćnik sudionika u postupku BAGER COMMERCE d.o.o.</item>
      <item>Jacopo Cipolat Gotet, Via Rauscedo 5/A, 33100 Udine punomoćnik sudionika u postupku BAGER COMMERCE d.o.o.</item>
      <item>Ines Mandekić, Školjić 10/II, 51000 Rijeka punomoćnik sudionika u postupku BAGER COMMERCE d.o.o.</item>
    </izvorni_sadrzaj>
    <derivirana_varijabla naziv="DomainObject.Predmet.OstaliListFormatedWithAdress_1">
      <item>Giuliana Nanić, Lukovići 43, 51000 Rijeka punomoćnik sudionika u postupku BAGER COMMERCE d.o.o.</item>
      <item>Adelchi Ortis, Via Milazzo 1, Udine punomoćnik sudionika u postupku BAGER COMMERCE d.o.o.</item>
      <item>Donatella Ortis, Via Rauscedo 5IA, 33100 Udine punomoćnik sudionika u postupku BAGER COMMERCE d.o.o.</item>
      <item>Jacopo Cipolat Gotet, Via Rauscedo 5/A, 33100 Udine punomoćnik sudionika u postupku BAGER COMMERCE d.o.o.</item>
      <item>Ines Mandekić, Školjić 10/II, 51000 Rijeka punomoćnik sudionika u postupku BAGER COMMERCE d.o.o.</item>
    </derivirana_varijabla>
  </DomainObject.Predmet.OstaliListFormatedWithAdress>
  <DomainObject.Predmet.OstaliListFormatedWithAdressOIB>
    <izvorni_sadrzaj>
      <item>Giuliana Nanić, OIB 86682197701, Lukovići 43, 51000 Rijeka punomoćnik sudionika u postupku BAGER COMMERCE d.o.o.</item>
      <item>Adelchi Ortis, OIB 99298209844, Via Milazzo 1, Udine punomoćnik sudionika u postupku BAGER COMMERCE d.o.o.</item>
      <item>Donatella Ortis, OIB 90500566366, Via Rauscedo 5IA, 33100 Udine punomoćnik sudionika u postupku BAGER COMMERCE d.o.o.</item>
      <item>Jacopo Cipolat Gotet, OIB 80746786593, Via Rauscedo 5/A, 33100 Udine punomoćnik sudionika u postupku BAGER COMMERCE d.o.o.</item>
      <item>Ines Mandekić, Školjić 10/II, 51000 Rijeka punomoćnik sudionika u postupku BAGER COMMERCE d.o.o.</item>
    </izvorni_sadrzaj>
    <derivirana_varijabla naziv="DomainObject.Predmet.OstaliListFormatedWithAdressOIB_1">
      <item>Giuliana Nanić, OIB 86682197701, Lukovići 43, 51000 Rijeka punomoćnik sudionika u postupku BAGER COMMERCE d.o.o.</item>
      <item>Adelchi Ortis, OIB 99298209844, Via Milazzo 1, Udine punomoćnik sudionika u postupku BAGER COMMERCE d.o.o.</item>
      <item>Donatella Ortis, OIB 90500566366, Via Rauscedo 5IA, 33100 Udine punomoćnik sudionika u postupku BAGER COMMERCE d.o.o.</item>
      <item>Jacopo Cipolat Gotet, OIB 80746786593, Via Rauscedo 5/A, 33100 Udine punomoćnik sudionika u postupku BAGER COMMERCE d.o.o.</item>
      <item>Ines Mandekić, Školjić 10/II, 51000 Rijeka punomoćnik sudionika u postupku BAGER COMMERCE d.o.o.</item>
    </derivirana_varijabla>
  </DomainObject.Predmet.OstaliListFormatedWithAdressOIB>
  <DomainObject.Predmet.OstaliListNazivFormated>
    <izvorni_sadrzaj>
      <item>Giuliana Nanić</item>
      <item>Adelchi Ortis</item>
      <item>Donatella Ortis</item>
      <item>Jacopo Cipolat Gotet</item>
      <item>Ines Mandekić</item>
    </izvorni_sadrzaj>
    <derivirana_varijabla naziv="DomainObject.Predmet.OstaliListNazivFormated_1">
      <item>Giuliana Nanić</item>
      <item>Adelchi Ortis</item>
      <item>Donatella Ortis</item>
      <item>Jacopo Cipolat Gotet</item>
      <item>Ines Mandekić</item>
    </derivirana_varijabla>
  </DomainObject.Predmet.OstaliListNazivFormated>
  <DomainObject.Predmet.OstaliListNazivFormatedOIB>
    <izvorni_sadrzaj>
      <item>Giuliana Nanić, OIB 86682197701</item>
      <item>Adelchi Ortis, OIB 99298209844</item>
      <item>Donatella Ortis, OIB 90500566366</item>
      <item>Jacopo Cipolat Gotet, OIB 80746786593</item>
      <item>Ines Mandekić</item>
    </izvorni_sadrzaj>
    <derivirana_varijabla naziv="DomainObject.Predmet.OstaliListNazivFormatedOIB_1">
      <item>Giuliana Nanić, OIB 86682197701</item>
      <item>Adelchi Ortis, OIB 99298209844</item>
      <item>Donatella Ortis, OIB 90500566366</item>
      <item>Jacopo Cipolat Gotet, OIB 80746786593</item>
      <item>Ines Mandekić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BAGER COMMERCE d.o.o.</izvorni_sadrzaj>
    <derivirana_varijabla naziv="DomainObject.Predmet.ProtustrankaIDrugi_1">BAGER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BAGER COMMERCE d.o.o., OIB 21690283806, Kikovica bb, 51219 Čavle</izvorni_sadrzaj>
    <derivirana_varijabla naziv="DomainObject.Predmet.ProtustrankaIDrugiAdressOIB_1">BAGER COMMERCE d.o.o., OIB 21690283806, Kikovica bb,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BAGER COMMERCE d.o.o.</item>
      <item>Giuliana Nanić</item>
      <item>Adelchi Ortis</item>
      <item>Donatella Ortis</item>
      <item>Jacopo Cipolat Gotet</item>
      <item>Ines Mandekić</item>
    </izvorni_sadrzaj>
    <derivirana_varijabla naziv="DomainObject.Predmet.SudioniciListNaziv_1">
      <item>FINA  Rijeka</item>
      <item>BAGER COMMERCE d.o.o.</item>
      <item>Giuliana Nanić</item>
      <item>Adelchi Ortis</item>
      <item>Donatella Ortis</item>
      <item>Jacopo Cipolat Gotet</item>
      <item>Ines Mandekić</item>
    </derivirana_varijabla>
  </DomainObject.Predmet.SudioniciListNaziv>
  <DomainObject.Predmet.SudioniciListAdressOIB>
    <izvorni_sadrzaj>
      <item>FINA  Rijeka, OIB 85821130368, Frana Kurelca 8,51000 Rijeka</item>
      <item>BAGER COMMERCE d.o.o., OIB 21690283806, Kikovica bb,51219 Čavle</item>
      <item>Giuliana Nanić, OIB 86682197701, Lukovići 43,51000 Rijeka</item>
      <item>Adelchi Ortis, OIB 99298209844, Via Milazzo 1,Udine</item>
      <item>Donatella Ortis, OIB 90500566366, Via Rauscedo 5IA,33100 Udine</item>
      <item>Jacopo Cipolat Gotet, OIB 80746786593, Via Rauscedo 5/A,33100 Udine</item>
      <item>Ines Mandekić, Školjić 10/II,51000 Rijeka</item>
    </izvorni_sadrzaj>
    <derivirana_varijabla naziv="DomainObject.Predmet.SudioniciListAdressOIB_1">
      <item>FINA  Rijeka, OIB 85821130368, Frana Kurelca 8,51000 Rijeka</item>
      <item>BAGER COMMERCE d.o.o., OIB 21690283806, Kikovica bb,51219 Čavle</item>
      <item>Giuliana Nanić, OIB 86682197701, Lukovići 43,51000 Rijeka</item>
      <item>Adelchi Ortis, OIB 99298209844, Via Milazzo 1,Udine</item>
      <item>Donatella Ortis, OIB 90500566366, Via Rauscedo 5IA,33100 Udine</item>
      <item>Jacopo Cipolat Gotet, OIB 80746786593, Via Rauscedo 5/A,33100 Udine</item>
      <item>Ines Mandekić, Školjić 10/II,51000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21690283806</item>
      <item>, OIB 86682197701</item>
      <item>, OIB 99298209844</item>
      <item>, OIB 90500566366</item>
      <item>, OIB 80746786593</item>
      <item>, OIB null</item>
    </izvorni_sadrzaj>
    <derivirana_varijabla naziv="DomainObject.Predmet.SudioniciListNazivOIB_1">
      <item>, OIB 85821130368</item>
      <item>, OIB 21690283806</item>
      <item>, OIB 86682197701</item>
      <item>, OIB 99298209844</item>
      <item>, OIB 90500566366</item>
      <item>, OIB 80746786593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St-1300/2016-33</izvorni_sadrzaj>
    <derivirana_varijabla naziv="DomainObject.PredzadnjaOdlukaIzPredmeta.Oznaka_1">St-1300/2016-33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705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2018-12-03T09:04:00Z</dcterms:created>
  <dc:creator>Elizabet Jovanović</dc:creator>
  <cp:lastModifiedBy>Elizabet Jovanović</cp:lastModifiedBy>
  <cp:lastPrinted>2018-12-03T09:07:00Z</cp:lastPrinted>
  <dcterms:modified xmlns:xsi="http://www.w3.org/2001/XMLSchema-instance" xsi:type="dcterms:W3CDTF">2018-12-03T09:10:00Z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službena spriječenost 11.12..docx)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