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572de" w14:paraId="10572de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B0169E">
        <w:rPr>
          <w:b/>
        </w:rPr>
        <w:t xml:space="preserve"> 822</w:t>
      </w:r>
      <w:r w:rsidR="00200E7B">
        <w:rPr>
          <w:b/>
        </w:rPr>
        <w:t>/16</w:t>
      </w:r>
    </w:p>
    <w:p w:rsidRDefault="00714900" w:rsidP="00714900" w:rsidR="00714900" w:rsidRPr="0097630A">
      <w:pPr>
        <w:jc w:val="both"/>
        <w:rPr>
          <w:b/>
        </w:rPr>
      </w:pPr>
    </w:p>
    <w:p w:rsidRDefault="00943AE2" w:rsidR="00511383" w:rsidRPr="0097630A">
      <w:pPr>
        <w:ind w:firstLine="708" w:left="708"/>
        <w:rPr>
          <w:color w:val="000000"/>
        </w:rPr>
      </w:pPr>
      <w:r w:rsidRPr="0097630A">
        <w:rPr>
          <w:noProof/>
          <w:color w:val="0000FF"/>
        </w:rPr>
        <w:drawing>
          <wp:inline distR="0" distL="0" distB="0" distT="0">
            <wp:extent cy="733425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383" w:rsidR="00511383" w:rsidRPr="0097630A">
      <w:pPr>
        <w:ind w:firstLine="708" w:left="708"/>
        <w:rPr>
          <w:color w:val="000000"/>
        </w:rPr>
      </w:pPr>
    </w:p>
    <w:p w:rsidRDefault="00511383" w:rsidR="00511383" w:rsidRPr="0097630A">
      <w:pPr>
        <w:rPr>
          <w:b/>
        </w:rPr>
      </w:pPr>
      <w:r w:rsidRPr="0097630A">
        <w:rPr>
          <w:color w:val="000000"/>
        </w:rPr>
        <w:t xml:space="preserve">        </w:t>
      </w:r>
      <w:r w:rsidRPr="0097630A">
        <w:rPr>
          <w:b/>
        </w:rPr>
        <w:t>REPUBLIKA HRVATSKA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 TRGOVAČKI SUD U SPLITU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>STALNA SLUŽBA U DUBROVNIKU</w:t>
      </w:r>
    </w:p>
    <w:p w:rsidRDefault="00511383" w:rsidR="00511383" w:rsidRPr="0097630A">
      <w:pPr>
        <w:rPr>
          <w:b/>
        </w:rPr>
      </w:pPr>
      <w:r w:rsidRPr="0097630A">
        <w:rPr>
          <w:b/>
        </w:rPr>
        <w:t xml:space="preserve">    Dr. Ante Starčevića 23, Dubrovnik</w:t>
      </w:r>
    </w:p>
    <w:p w:rsidRDefault="00511383" w:rsidR="00511383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0077B" w:rsidP="00F8695A" w:rsidR="0080077B" w:rsidRPr="00F14A92">
      <w:pPr>
        <w:ind w:firstLine="708"/>
        <w:jc w:val="both"/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F8695A" w:rsidRPr="00F8695A">
        <w:rPr>
          <w:sz w:val="22"/>
          <w:szCs w:val="22"/>
        </w:rPr>
        <w:t xml:space="preserve"> </w:t>
      </w:r>
      <w:r w:rsidR="00F8695A">
        <w:rPr>
          <w:sz w:val="22"/>
          <w:szCs w:val="22"/>
        </w:rPr>
        <w:t xml:space="preserve">BELUGA d.o.o. Dubrovnik, P. Hektorovića 50, OIB: 34543017065, </w:t>
      </w:r>
      <w:r w:rsidRPr="00F14A92">
        <w:t xml:space="preserve">dana </w:t>
      </w:r>
      <w:r w:rsidR="00F8695A">
        <w:t>12. rujna</w:t>
      </w:r>
      <w:r w:rsidRPr="00F14A92">
        <w:t xml:space="preserve"> 2016.g. </w:t>
      </w:r>
    </w:p>
    <w:p w:rsidRDefault="003E7BC1" w:rsidP="003E7BC1" w:rsidR="00466C99" w:rsidRPr="0097630A">
      <w:pPr>
        <w:tabs>
          <w:tab w:pos="7040" w:val="left"/>
        </w:tabs>
        <w:ind w:firstLine="708"/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E67190" w:rsidR="00714900">
      <w:pPr>
        <w:jc w:val="both"/>
        <w:rPr>
          <w:sz w:val="22"/>
          <w:szCs w:val="22"/>
        </w:rPr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F8695A">
        <w:rPr>
          <w:sz w:val="22"/>
          <w:szCs w:val="22"/>
        </w:rPr>
        <w:t xml:space="preserve">BELUGA d.o.o. Dubrovnik, P. Hektorovića 50, OIB: 34543017065 </w:t>
      </w:r>
    </w:p>
    <w:p w:rsidRDefault="0080077B" w:rsidP="00E67190" w:rsidR="0080077B" w:rsidRPr="0097630A">
      <w:pPr>
        <w:jc w:val="both"/>
      </w:pPr>
    </w:p>
    <w:p w:rsidRDefault="00D331D9" w:rsidP="00D331D9" w:rsidR="00824DEA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B0169E">
        <w:t>Mateo Erceg</w:t>
      </w:r>
      <w:r w:rsidR="00E22608" w:rsidRPr="0097630A">
        <w:t>,</w:t>
      </w:r>
      <w:r w:rsidR="00200E7B">
        <w:t xml:space="preserve"> </w:t>
      </w:r>
      <w:r w:rsidR="00B0169E">
        <w:t>Radnička cesta 30.,</w:t>
      </w:r>
      <w:r w:rsidR="00163350">
        <w:t xml:space="preserve"> </w:t>
      </w:r>
      <w:r w:rsidR="006A75B8">
        <w:t>Zagreb</w:t>
      </w:r>
      <w:r w:rsidR="00163350">
        <w:t xml:space="preserve">, OIB: </w:t>
      </w:r>
      <w:r w:rsidR="0080077B">
        <w:t>9</w:t>
      </w:r>
      <w:r w:rsidR="00B0169E">
        <w:t>3602617826</w:t>
      </w:r>
      <w:r w:rsidR="00163350">
        <w:t>.</w:t>
      </w:r>
    </w:p>
    <w:p w:rsidRDefault="00D331D9" w:rsidP="00D331D9" w:rsidR="00D331D9">
      <w:pPr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F8695A" w:rsidRPr="00F8695A">
        <w:rPr>
          <w:sz w:val="22"/>
          <w:szCs w:val="22"/>
        </w:rPr>
        <w:t xml:space="preserve"> </w:t>
      </w:r>
      <w:r w:rsidR="00F8695A">
        <w:rPr>
          <w:sz w:val="22"/>
          <w:szCs w:val="22"/>
        </w:rPr>
        <w:t>BELUGA d.o.o. Dubrovnik, P. Hektorovića 50, OIB: 34543017065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</w:t>
      </w:r>
      <w:r w:rsidR="0080077B">
        <w:t xml:space="preserve">je neprekidno </w:t>
      </w:r>
      <w:r w:rsidR="0041725C" w:rsidRPr="0097630A">
        <w:t>blok</w:t>
      </w:r>
      <w:r w:rsidR="0080077B">
        <w:t>iran</w:t>
      </w:r>
      <w:r w:rsidR="00E33DE4" w:rsidRPr="0097630A">
        <w:t xml:space="preserve"> </w:t>
      </w:r>
      <w:r w:rsidR="006108BC" w:rsidRPr="0097630A">
        <w:t>dulj</w:t>
      </w:r>
      <w:r w:rsidR="0080077B">
        <w:t>e</w:t>
      </w:r>
      <w:r w:rsidR="006108BC" w:rsidRPr="0097630A">
        <w:t xml:space="preserve"> </w:t>
      </w:r>
      <w:r w:rsidR="00B469E7" w:rsidRPr="0097630A">
        <w:t xml:space="preserve">od </w:t>
      </w:r>
      <w:r w:rsidR="00B0169E">
        <w:t>372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80077B" w:rsidP="0085535D" w:rsidR="00714900" w:rsidRPr="0097630A">
      <w:pPr>
        <w:ind w:firstLine="708"/>
        <w:jc w:val="both"/>
      </w:pPr>
      <w:r>
        <w:t>I</w:t>
      </w:r>
      <w:r w:rsidR="000E5D0D">
        <w:t xml:space="preserve">z dostavljenih podataka razvidno je </w:t>
      </w:r>
      <w:r w:rsidR="00714900" w:rsidRPr="0097630A">
        <w:t xml:space="preserve">da dužnik nema nikakve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lastRenderedPageBreak/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B0169E">
        <w:t>12</w:t>
      </w:r>
      <w:r w:rsidR="00987A3F" w:rsidRPr="0097630A">
        <w:t xml:space="preserve">. </w:t>
      </w:r>
      <w:r w:rsidR="00B0169E">
        <w:t>kolovoza</w:t>
      </w:r>
      <w:r w:rsidR="003364DF">
        <w:t xml:space="preserve"> 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B0169E">
        <w:t>12</w:t>
      </w:r>
      <w:r w:rsidR="00987A3F" w:rsidRPr="0097630A">
        <w:t xml:space="preserve">. </w:t>
      </w:r>
      <w:r w:rsidR="00B0169E">
        <w:t>kolovoza</w:t>
      </w:r>
      <w:r w:rsidR="00D708E2">
        <w:t xml:space="preserve"> 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2873CD" w:rsidP="00130A4B" w:rsidR="002216B1">
      <w:pPr>
        <w:jc w:val="center"/>
        <w:rPr>
          <w:b/>
        </w:rPr>
      </w:pPr>
      <w:r>
        <w:rPr>
          <w:b/>
        </w:rPr>
        <w:t xml:space="preserve">U Dubrovniku, </w:t>
      </w:r>
      <w:r w:rsidR="00F8695A">
        <w:rPr>
          <w:b/>
        </w:rPr>
        <w:t>12</w:t>
      </w:r>
      <w:r>
        <w:rPr>
          <w:b/>
        </w:rPr>
        <w:t xml:space="preserve">. </w:t>
      </w:r>
      <w:r w:rsidR="00F8695A">
        <w:rPr>
          <w:b/>
        </w:rPr>
        <w:t>rujna</w:t>
      </w:r>
      <w:r>
        <w:rPr>
          <w:b/>
        </w:rPr>
        <w:t xml:space="preserve"> </w:t>
      </w:r>
      <w:r w:rsidR="00C27444">
        <w:rPr>
          <w:b/>
        </w:rPr>
        <w:t>2016</w:t>
      </w:r>
      <w:r w:rsidR="00554503" w:rsidRPr="0097630A">
        <w:rPr>
          <w:b/>
        </w:rPr>
        <w:t xml:space="preserve">. godine  </w:t>
      </w:r>
    </w:p>
    <w:p w:rsidRDefault="00F8695A" w:rsidP="00130A4B" w:rsidR="00F8695A" w:rsidRPr="0097630A">
      <w:pPr>
        <w:jc w:val="center"/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3.) ŽDO Dubrovnik,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</w:p>
    <w:p w:rsidRDefault="002873CD" w:rsidP="002873CD" w:rsidR="002873CD" w:rsidRPr="002873CD">
      <w:pPr>
        <w:jc w:val="both"/>
        <w:rPr>
          <w:sz w:val="22"/>
          <w:szCs w:val="22"/>
          <w:highlight w:val="green"/>
          <w:u w:val="single"/>
        </w:rPr>
      </w:pPr>
    </w:p>
    <w:p w:rsidRDefault="00E67190" w:rsidP="002873CD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7FE8">
          <w:rPr>
            <w:noProof/>
          </w:rPr>
          <w:t>2</w:t>
        </w:r>
        <w:r>
          <w:fldChar w:fldCharType="end"/>
        </w:r>
        <w:r w:rsidR="00B0169E">
          <w:t xml:space="preserve"> </w:t>
        </w:r>
        <w:r w:rsidR="00B0169E">
          <w:tab/>
        </w:r>
        <w:r w:rsidR="00B0169E">
          <w:tab/>
          <w:t>Posl.br. 7.St.822</w:t>
        </w:r>
        <w:r w:rsidR="0003013E">
          <w:t>/16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3013E"/>
    <w:rsid w:val="000D45C7"/>
    <w:rsid w:val="000E5D0D"/>
    <w:rsid w:val="00130A4B"/>
    <w:rsid w:val="001376F4"/>
    <w:rsid w:val="00163350"/>
    <w:rsid w:val="00165EA1"/>
    <w:rsid w:val="001A206E"/>
    <w:rsid w:val="00200E7B"/>
    <w:rsid w:val="002216B1"/>
    <w:rsid w:val="002873CD"/>
    <w:rsid w:val="002C38A7"/>
    <w:rsid w:val="003364DF"/>
    <w:rsid w:val="003A7FE8"/>
    <w:rsid w:val="003D446D"/>
    <w:rsid w:val="003E7BC1"/>
    <w:rsid w:val="00411DA3"/>
    <w:rsid w:val="0041725C"/>
    <w:rsid w:val="00466C99"/>
    <w:rsid w:val="00511383"/>
    <w:rsid w:val="0051349D"/>
    <w:rsid w:val="00554503"/>
    <w:rsid w:val="0055714E"/>
    <w:rsid w:val="00593887"/>
    <w:rsid w:val="005E2BEC"/>
    <w:rsid w:val="006108BC"/>
    <w:rsid w:val="006A75B8"/>
    <w:rsid w:val="006B5A25"/>
    <w:rsid w:val="00714900"/>
    <w:rsid w:val="007334B1"/>
    <w:rsid w:val="0080077B"/>
    <w:rsid w:val="00824DEA"/>
    <w:rsid w:val="0085535D"/>
    <w:rsid w:val="008761E4"/>
    <w:rsid w:val="008F2D53"/>
    <w:rsid w:val="00943AE2"/>
    <w:rsid w:val="00970755"/>
    <w:rsid w:val="0097630A"/>
    <w:rsid w:val="00987A3F"/>
    <w:rsid w:val="00A040A9"/>
    <w:rsid w:val="00A21486"/>
    <w:rsid w:val="00A839A9"/>
    <w:rsid w:val="00A86EA4"/>
    <w:rsid w:val="00A95917"/>
    <w:rsid w:val="00AB5815"/>
    <w:rsid w:val="00B0169E"/>
    <w:rsid w:val="00B1663A"/>
    <w:rsid w:val="00B21086"/>
    <w:rsid w:val="00B469E7"/>
    <w:rsid w:val="00B5054E"/>
    <w:rsid w:val="00C27444"/>
    <w:rsid w:val="00D3246E"/>
    <w:rsid w:val="00D331D9"/>
    <w:rsid w:val="00D708E2"/>
    <w:rsid w:val="00D8499A"/>
    <w:rsid w:val="00DA1343"/>
    <w:rsid w:val="00DB1EB4"/>
    <w:rsid w:val="00E22608"/>
    <w:rsid w:val="00E33DE4"/>
    <w:rsid w:val="00E371D7"/>
    <w:rsid w:val="00E649D3"/>
    <w:rsid w:val="00E67190"/>
    <w:rsid w:val="00EA5F77"/>
    <w:rsid w:val="00EC48BF"/>
    <w:rsid w:val="00F86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7FE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7FE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7FE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7FE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7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7FE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7FE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7FE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7FE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822</izvorni_sadrzaj>
    <derivirana_varijabla naziv="DomainObject.Predmet.Broj_1">822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St-822/2016</izvorni_sadrzaj>
    <derivirana_varijabla naziv="DomainObject.Predmet.OznakaBroj_1">St-822/2016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BELUGA d.o.o. za turizam i ugostiteljstvo</izvorni_sadrzaj>
    <derivirana_varijabla naziv="DomainObject.Predmet.ProtustrankaFormated_1">  BELUGA d.o.o. za turizam i ugostiteljstvo</derivirana_varijabla>
  </DomainObject.Predmet.ProtustrankaFormated>
  <DomainObject.Predmet.ProtustrankaFormatedOIB>
    <izvorni_sadrzaj>  BELUGA d.o.o. za turizam i ugostiteljstvo, OIB 34543017065</izvorni_sadrzaj>
    <derivirana_varijabla naziv="DomainObject.Predmet.ProtustrankaFormatedOIB_1">  BELUGA d.o.o. za turizam i ugostiteljstvo, OIB 34543017065</derivirana_varijabla>
  </DomainObject.Predmet.ProtustrankaFormatedOIB>
  <DomainObject.Predmet.ProtustrankaFormatedWithAdress>
    <izvorni_sadrzaj> BELUGA d.o.o. za turizam i ugostiteljstvo, Petra Hektorovića 50, 20000 Dubrovnik</izvorni_sadrzaj>
    <derivirana_varijabla naziv="DomainObject.Predmet.ProtustrankaFormatedWithAdress_1"> BELUGA d.o.o. za turizam i ugostiteljstvo, Petra Hektorovića 50, 20000 Dubrovnik</derivirana_varijabla>
  </DomainObject.Predmet.ProtustrankaFormatedWithAdress>
  <DomainObject.Predmet.ProtustrankaFormatedWithAdressOIB>
    <izvorni_sadrzaj> BELUGA d.o.o. za turizam i ugostiteljstvo, OIB 34543017065, Petra Hektorovića 50, 20000 Dubrovnik</izvorni_sadrzaj>
    <derivirana_varijabla naziv="DomainObject.Predmet.ProtustrankaFormatedWithAdressOIB_1"> BELUGA d.o.o. za turizam i ugostiteljstvo, OIB 34543017065, Petra Hektorovića 50, 20000 Dubrovnik</derivirana_varijabla>
  </DomainObject.Predmet.ProtustrankaFormatedWithAdressOIB>
  <DomainObject.Predmet.ProtustrankaWithAdress>
    <izvorni_sadrzaj>BELUGA d.o.o. za turizam i ugostiteljstvo Petra Hektorovića 50, 20000 Dubrovnik</izvorni_sadrzaj>
    <derivirana_varijabla naziv="DomainObject.Predmet.ProtustrankaWithAdress_1">BELUGA d.o.o. za turizam i ugostiteljstvo Petra Hektorovića 50, 20000 Dubrovnik</derivirana_varijabla>
  </DomainObject.Predmet.ProtustrankaWithAdress>
  <DomainObject.Predmet.ProtustrankaWithAdressOIB>
    <izvorni_sadrzaj>BELUGA d.o.o. za turizam i ugostiteljstvo, OIB 34543017065, Petra Hektorovića 50, 20000 Dubrovnik</izvorni_sadrzaj>
    <derivirana_varijabla naziv="DomainObject.Predmet.ProtustrankaWithAdressOIB_1">BELUGA d.o.o. za turizam i ugostiteljstvo, OIB 34543017065, Petra Hektorovića 50, 20000 Dubrovnik</derivirana_varijabla>
  </DomainObject.Predmet.ProtustrankaWithAdressOIB>
  <DomainObject.Predmet.ProtustrankaNazivFormated>
    <izvorni_sadrzaj>BELUGA d.o.o. za turizam i ugostiteljstvo</izvorni_sadrzaj>
    <derivirana_varijabla naziv="DomainObject.Predmet.ProtustrankaNazivFormated_1">BELUGA d.o.o. za turizam i ugostiteljstvo</derivirana_varijabla>
  </DomainObject.Predmet.ProtustrankaNazivFormated>
  <DomainObject.Predmet.ProtustrankaNazivFormatedOIB>
    <izvorni_sadrzaj>BELUGA d.o.o. za turizam i ugostiteljstvo, OIB 34543017065</izvorni_sadrzaj>
    <derivirana_varijabla naziv="DomainObject.Predmet.ProtustrankaNazivFormatedOIB_1">BELUGA d.o.o. za turizam i ugostiteljstvo, OIB 34543017065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5645.07</izvorni_sadrzaj>
    <derivirana_varijabla naziv="DomainObject.Predmet.TrenutnaVrijednost_1">5645.07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BELUGA d.o.o. za turizam i ugostiteljstvo</item>
    </izvorni_sadrzaj>
    <derivirana_varijabla naziv="DomainObject.Predmet.ProtuStrankaListFormated_1">
      <item>BELUGA d.o.o. za turizam i ugostiteljstvo</item>
    </derivirana_varijabla>
  </DomainObject.Predmet.ProtuStrankaListFormated>
  <DomainObject.Predmet.ProtuStrankaListFormatedOIB>
    <izvorni_sadrzaj>
      <item>BELUGA d.o.o. za turizam i ugostiteljstvo, OIB 34543017065</item>
    </izvorni_sadrzaj>
    <derivirana_varijabla naziv="DomainObject.Predmet.ProtuStrankaListFormatedOIB_1">
      <item>BELUGA d.o.o. za turizam i ugostiteljstvo, OIB 34543017065</item>
    </derivirana_varijabla>
  </DomainObject.Predmet.ProtuStrankaListFormatedOIB>
  <DomainObject.Predmet.ProtuStrankaListFormatedWithAdress>
    <izvorni_sadrzaj>
      <item>BELUGA d.o.o. za turizam i ugostiteljstvo, Petra Hektorovića 50, 20000 Dubrovnik</item>
    </izvorni_sadrzaj>
    <derivirana_varijabla naziv="DomainObject.Predmet.ProtuStrankaListFormatedWithAdress_1">
      <item>BELUGA d.o.o. za turizam i ugostiteljstvo, Petra Hektorovića 50, 20000 Dubrovnik</item>
    </derivirana_varijabla>
  </DomainObject.Predmet.ProtuStrankaListFormatedWithAdress>
  <DomainObject.Predmet.ProtuStrankaListFormatedWithAdressOIB>
    <izvorni_sadrzaj>
      <item>BELUGA d.o.o. za turizam i ugostiteljstvo, OIB 34543017065, Petra Hektorovića 50, 20000 Dubrovnik</item>
    </izvorni_sadrzaj>
    <derivirana_varijabla naziv="DomainObject.Predmet.ProtuStrankaListFormatedWithAdressOIB_1">
      <item>BELUGA d.o.o. za turizam i ugostiteljstvo, OIB 34543017065, Petra Hektorovića 50, 20000 Dubrovnik</item>
    </derivirana_varijabla>
  </DomainObject.Predmet.ProtuStrankaListFormatedWithAdressOIB>
  <DomainObject.Predmet.ProtuStrankaListNazivFormated>
    <izvorni_sadrzaj>
      <item>BELUGA d.o.o. za turizam i ugostiteljstvo</item>
    </izvorni_sadrzaj>
    <derivirana_varijabla naziv="DomainObject.Predmet.ProtuStrankaListNazivFormated_1">
      <item>BELUGA d.o.o. za turizam i ugostiteljstvo</item>
    </derivirana_varijabla>
  </DomainObject.Predmet.ProtuStrankaListNazivFormated>
  <DomainObject.Predmet.ProtuStrankaListNazivFormatedOIB>
    <izvorni_sadrzaj>
      <item>BELUGA d.o.o. za turizam i ugostiteljstvo, OIB 34543017065</item>
    </izvorni_sadrzaj>
    <derivirana_varijabla naziv="DomainObject.Predmet.ProtuStrankaListNazivFormatedOIB_1">
      <item>BELUGA d.o.o. za turizam i ugostiteljstvo, OIB 34543017065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BELUGA d.o.o. za turizam i ugostiteljstvo</izvorni_sadrzaj>
    <derivirana_varijabla naziv="DomainObject.Predmet.ProtustrankaIDrugi_1">BELUGA d.o.o. za turizam i ugostiteljstvo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BELUGA d.o.o. za turizam i ugostiteljstvo, OIB 34543017065, Petra Hektorovića 50, 20000 Dubrovnik</izvorni_sadrzaj>
    <derivirana_varijabla naziv="DomainObject.Predmet.ProtustrankaIDrugiAdressOIB_1">BELUGA d.o.o. za turizam i ugostiteljstvo, OIB 34543017065, Petra Hektorovića 50,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BELUGA d.o.o. za turizam i ugostiteljstvo</item>
    </izvorni_sadrzaj>
    <derivirana_varijabla naziv="DomainObject.Predmet.SudioniciListNaziv_1">
      <item>FINA, RC Split, Podružnica Dubrovnik</item>
      <item>BELUGA d.o.o. za turizam i ugostiteljstvo</item>
    </derivirana_varijabla>
  </DomainObject.Predmet.SudioniciListNaziv>
  <DomainObject.Predmet.SudioniciListAdressOIB>
    <izvorni_sadrzaj>
      <item>FINA, RC Split, Podružnica Dubrovnik, OIB 85821130368, Vukovarska 2,20000 Dubrovnik</item>
      <item>BELUGA d.o.o. za turizam i ugostiteljstvo, OIB 34543017065, Petra Hektorovića 50,20000 Dubrovnik</item>
    </izvorni_sadrzaj>
    <derivirana_varijabla naziv="DomainObject.Predmet.SudioniciListAdressOIB_1">
      <item>FINA, RC Split, Podružnica Dubrovnik, OIB 85821130368, Vukovarska 2,20000 Dubrovnik</item>
      <item>BELUGA d.o.o. za turizam i ugostiteljstvo, OIB 34543017065, Petra Hektorovića 50,20000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34543017065</item>
    </izvorni_sadrzaj>
    <derivirana_varijabla naziv="DomainObject.Predmet.SudioniciListNazivOIB_1">
      <item>, OIB 85821130368</item>
      <item>, OIB 34543017065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557</properties:Words>
  <properties:Characters>3126</properties:Characters>
  <properties:Lines>95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3686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2016-09-12T10:09:00Z</dcterms:created>
  <dc:creator>stanka grcic</dc:creator>
  <cp:lastModifiedBy>Mara Marčinko</cp:lastModifiedBy>
  <cp:lastPrinted>2016-05-18T12:46:00Z</cp:lastPrinted>
  <dcterms:modified xmlns:xsi="http://www.w3.org/2001/XMLSchema-instance" xsi:type="dcterms:W3CDTF">2016-09-12T11:02:00Z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