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d216" w14:paraId="4d2d216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9F58F3" w:rsidRPr="009F58F3">
        <w:rPr>
          <w:rFonts w:hAnsi="Times New Roman" w:ascii="Times New Roman"/>
          <w:szCs w:val="24"/>
          <w:lang w:val="hr-HR"/>
        </w:rPr>
        <w:t>BABIĆ GRADITELJSTVO d.o.o. Ivanić-Grad, Jalševec Breški, Zajčićeva 69, OIB.15673025525, MBS:080246791</w:t>
      </w:r>
      <w:r w:rsidR="00E51074">
        <w:rPr>
          <w:rFonts w:hAnsi="Times New Roman" w:ascii="Times New Roman"/>
          <w:szCs w:val="24"/>
          <w:lang w:val="hr-HR"/>
        </w:rPr>
        <w:t>,</w:t>
      </w:r>
      <w:r w:rsidR="00FD08AD">
        <w:rPr>
          <w:rFonts w:hAnsi="Times New Roman" w:ascii="Times New Roman"/>
          <w:szCs w:val="24"/>
          <w:lang w:val="hr-HR"/>
        </w:rPr>
        <w:t xml:space="preserve"> povodom prijedloga </w:t>
      </w:r>
      <w:r w:rsidR="00E51074">
        <w:rPr>
          <w:rFonts w:hAnsi="Times New Roman" w:ascii="Times New Roman"/>
          <w:szCs w:val="24"/>
          <w:lang w:val="hr-HR"/>
        </w:rPr>
        <w:t>vjerovnika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 radi naknadne diobe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dana </w:t>
      </w:r>
      <w:r w:rsidR="00441893">
        <w:rPr>
          <w:rFonts w:hAnsi="Times New Roman" w:ascii="Times New Roman"/>
          <w:szCs w:val="24"/>
          <w:lang w:val="hr-HR"/>
        </w:rPr>
        <w:t>29. studenog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441893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441893" w:rsidRPr="00441893">
        <w:rPr>
          <w:rFonts w:hAnsi="Times New Roman" w:ascii="Times New Roman"/>
          <w:szCs w:val="24"/>
          <w:lang w:val="hr-HR"/>
        </w:rPr>
        <w:t>BABIĆ GRADITELJSTVO d.o.o. Ivanić-Grad, Jalševec Breški, Zajčićeva 69, OIB.15673025525, MBS:080246791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441893" w:rsidRPr="00441893">
        <w:rPr>
          <w:rFonts w:hAnsi="Times New Roman" w:ascii="Times New Roman"/>
          <w:szCs w:val="24"/>
          <w:lang w:val="hr-HR"/>
        </w:rPr>
        <w:t>BABIĆ GRADITELJSTVO d.o.o. Ivanić-Grad, Jalševec Breški, Zajčićeva 69, OIB.15673025525, MBS:080246791</w:t>
      </w:r>
      <w:r w:rsidR="0060720B" w:rsidRPr="00FD08AD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60720B" w:rsid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441893">
        <w:rPr>
          <w:rFonts w:hAnsi="Times New Roman" w:ascii="Times New Roman"/>
          <w:lang w:val="hr-HR"/>
        </w:rPr>
        <w:t>Jasna Hromadko iz Zagreba, Zelengorska 1</w:t>
      </w:r>
      <w:r w:rsidRPr="0060720B">
        <w:rPr>
          <w:rFonts w:hAnsi="Times New Roman" w:ascii="Times New Roman"/>
          <w:lang w:val="hr-HR"/>
        </w:rPr>
        <w:t xml:space="preserve">, </w:t>
      </w:r>
      <w:r w:rsidR="00441893">
        <w:rPr>
          <w:rFonts w:hAnsi="Times New Roman" w:ascii="Times New Roman"/>
          <w:lang w:val="hr-HR"/>
        </w:rPr>
        <w:t xml:space="preserve">OIB 22088644509) </w:t>
      </w:r>
      <w:r w:rsidRPr="0060720B">
        <w:rPr>
          <w:rFonts w:hAnsi="Times New Roman" w:ascii="Times New Roman"/>
          <w:lang w:val="hr-HR"/>
        </w:rPr>
        <w:t>koji i nakon brisanja dužnika iz sudskog registra zastupa stečajnu masu temeljem odredbe čl. 89. st. 13. SZ-a</w:t>
      </w:r>
    </w:p>
    <w:p w:rsidRDefault="00FD08AD" w:rsidP="00FD08AD" w:rsidR="00FD08AD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-  </w:t>
      </w:r>
      <w:r w:rsidR="0060720B" w:rsidRPr="0060720B">
        <w:rPr>
          <w:rFonts w:hAnsi="Times New Roman" w:ascii="Times New Roman"/>
          <w:lang w:val="hr-HR"/>
        </w:rPr>
        <w:t>ime i prezime stečajnog upravitelja, njegov osobni</w:t>
      </w:r>
      <w:r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441893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441893" w:rsidRPr="00441893">
        <w:rPr>
          <w:rFonts w:hAnsi="Times New Roman" w:ascii="Times New Roman"/>
          <w:lang w:val="hr-HR"/>
        </w:rPr>
        <w:t>Jasna Hromadko iz Zagreba, Zelengorska 1, OIB 22088644509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>odredbe čl. 431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5A13B7">
        <w:rPr>
          <w:rFonts w:hAnsi="Times New Roman" w:ascii="Times New Roman"/>
          <w:szCs w:val="24"/>
          <w:lang w:val="hr-HR"/>
        </w:rPr>
        <w:t xml:space="preserve"> 2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 xml:space="preserve">gornji od </w:t>
      </w:r>
      <w:r w:rsidR="00E51074">
        <w:rPr>
          <w:rFonts w:hAnsi="Times New Roman" w:ascii="Times New Roman"/>
          <w:lang w:val="hr-HR"/>
        </w:rPr>
        <w:t>9</w:t>
      </w:r>
      <w:r w:rsidR="005A13B7">
        <w:rPr>
          <w:rFonts w:hAnsi="Times New Roman" w:ascii="Times New Roman"/>
          <w:lang w:val="hr-HR"/>
        </w:rPr>
        <w:t>. ožujka</w:t>
      </w:r>
      <w:r w:rsidR="0060720B">
        <w:rPr>
          <w:rFonts w:hAnsi="Times New Roman" w:ascii="Times New Roman"/>
          <w:lang w:val="hr-HR"/>
        </w:rPr>
        <w:t xml:space="preserve"> 2016. godine, a ko</w:t>
      </w:r>
      <w:r w:rsidR="005A13B7">
        <w:rPr>
          <w:rFonts w:hAnsi="Times New Roman" w:ascii="Times New Roman"/>
          <w:lang w:val="hr-HR"/>
        </w:rPr>
        <w:t xml:space="preserve">je je </w:t>
      </w:r>
      <w:r w:rsidR="005A13B7">
        <w:rPr>
          <w:rFonts w:hAnsi="Times New Roman" w:ascii="Times New Roman"/>
          <w:lang w:val="hr-HR"/>
        </w:rPr>
        <w:lastRenderedPageBreak/>
        <w:t xml:space="preserve">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441893">
        <w:rPr>
          <w:rFonts w:hAnsi="Times New Roman" w:ascii="Times New Roman"/>
          <w:lang w:val="hr-HR"/>
        </w:rPr>
        <w:t>12</w:t>
      </w:r>
      <w:r w:rsidR="00E51074">
        <w:rPr>
          <w:rFonts w:hAnsi="Times New Roman" w:ascii="Times New Roman"/>
          <w:lang w:val="hr-HR"/>
        </w:rPr>
        <w:t>. travnja</w:t>
      </w:r>
      <w:r w:rsidR="002C6570">
        <w:rPr>
          <w:rFonts w:hAnsi="Times New Roman" w:ascii="Times New Roman"/>
          <w:lang w:val="hr-HR"/>
        </w:rPr>
        <w:t xml:space="preserve">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441893">
        <w:rPr>
          <w:rFonts w:hAnsi="Times New Roman" w:ascii="Times New Roman"/>
          <w:lang w:val="hr-HR"/>
        </w:rPr>
        <w:t>njem, poslovni broj Tt-16/38492 od 4. 11</w:t>
      </w:r>
      <w:r w:rsidR="005A13B7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>2016. godine.</w:t>
      </w:r>
    </w:p>
    <w:p w:rsidRDefault="00441893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Međutim, podneskom od 10</w:t>
      </w:r>
      <w:r w:rsidR="00290F3B">
        <w:rPr>
          <w:rFonts w:hAnsi="Times New Roman" w:ascii="Times New Roman"/>
          <w:lang w:val="hr-HR"/>
        </w:rPr>
        <w:t>.08</w:t>
      </w:r>
      <w:r w:rsidR="005A13B7">
        <w:rPr>
          <w:rFonts w:hAnsi="Times New Roman" w:ascii="Times New Roman"/>
          <w:lang w:val="hr-HR"/>
        </w:rPr>
        <w:t xml:space="preserve">. 2016. godine, </w:t>
      </w:r>
      <w:r w:rsidR="00290F3B">
        <w:rPr>
          <w:rFonts w:hAnsi="Times New Roman" w:ascii="Times New Roman"/>
          <w:lang w:val="hr-HR"/>
        </w:rPr>
        <w:t>vjerovnik RH,</w:t>
      </w:r>
      <w:r w:rsidR="006673CF">
        <w:rPr>
          <w:rFonts w:hAnsi="Times New Roman" w:ascii="Times New Roman"/>
          <w:lang w:val="hr-HR"/>
        </w:rPr>
        <w:t xml:space="preserve"> obavijestio je</w:t>
      </w:r>
      <w:r w:rsidR="0060720B">
        <w:rPr>
          <w:rFonts w:hAnsi="Times New Roman" w:ascii="Times New Roman"/>
          <w:lang w:val="hr-HR"/>
        </w:rPr>
        <w:t xml:space="preserve"> 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>odlučeno je kao u izreci rješenja pod točkom II).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441893">
        <w:rPr>
          <w:rFonts w:hAnsi="Times New Roman" w:ascii="Times New Roman"/>
          <w:szCs w:val="24"/>
          <w:lang w:val="hr-HR"/>
        </w:rPr>
        <w:t>29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441893">
        <w:rPr>
          <w:rFonts w:hAnsi="Times New Roman" w:ascii="Times New Roman"/>
          <w:szCs w:val="24"/>
          <w:lang w:val="hr-HR"/>
        </w:rPr>
        <w:t>studenog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98293B" w:rsidP="00215A36" w:rsidR="0098293B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A607DE">
        <w:rPr>
          <w:rFonts w:hAnsi="Times New Roman" w:ascii="Times New Roman"/>
          <w:szCs w:val="24"/>
          <w:lang w:val="hr-HR"/>
        </w:rPr>
        <w:t>, v.r.</w:t>
      </w:r>
    </w:p>
    <w:p w:rsidRDefault="0098293B" w:rsidP="00320A99" w:rsidR="0098293B">
      <w:pPr>
        <w:jc w:val="both"/>
        <w:rPr>
          <w:rFonts w:hAnsi="Times New Roman" w:ascii="Times New Roman"/>
          <w:szCs w:val="24"/>
          <w:lang w:val="hr-HR"/>
        </w:rPr>
      </w:pPr>
    </w:p>
    <w:p w:rsidRDefault="0098293B" w:rsidP="00320A99" w:rsidR="0098293B">
      <w:pPr>
        <w:jc w:val="both"/>
        <w:rPr>
          <w:rFonts w:hAnsi="Times New Roman" w:ascii="Times New Roman"/>
          <w:szCs w:val="24"/>
          <w:lang w:val="hr-HR"/>
        </w:rPr>
      </w:pPr>
    </w:p>
    <w:p w:rsidRDefault="0098293B" w:rsidP="00320A99" w:rsidR="0098293B">
      <w:pPr>
        <w:jc w:val="both"/>
        <w:rPr>
          <w:rFonts w:hAnsi="Times New Roman" w:ascii="Times New Roman"/>
          <w:szCs w:val="24"/>
          <w:lang w:val="hr-HR"/>
        </w:rPr>
      </w:pPr>
    </w:p>
    <w:p w:rsidRDefault="0098293B" w:rsidP="00320A99" w:rsidR="00EA362A" w:rsidRPr="009829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A362A" w:rsidP="00320A99" w:rsidR="0048416D" w:rsidRPr="0098293B">
      <w:pPr>
        <w:jc w:val="both"/>
        <w:rPr>
          <w:rFonts w:hAnsi="Times New Roman" w:ascii="Times New Roman"/>
          <w:szCs w:val="24"/>
          <w:lang w:val="hr-HR"/>
        </w:rPr>
      </w:pPr>
      <w:r w:rsidRPr="0098293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98293B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98293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A607DE" w:rsidP="00A607DE" w:rsidR="00EA362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607DE" w:rsidP="00A607DE" w:rsidR="00A607DE" w:rsidRPr="0060720B">
      <w:pPr>
        <w:jc w:val="right"/>
        <w:rPr>
          <w:rFonts w:hAnsi="Times New Roman" w:ascii="Times New Roman"/>
          <w:szCs w:val="24"/>
          <w:lang w:val="hr-HR"/>
        </w:rPr>
      </w:pPr>
      <w:r w:rsidRPr="00A607DE">
        <w:rPr>
          <w:rFonts w:hAnsi="Times New Roman" w:ascii="Times New Roman"/>
          <w:szCs w:val="24"/>
          <w:lang w:val="hr-HR"/>
        </w:rPr>
        <w:t>Zlatka Plivelić</w:t>
      </w:r>
    </w:p>
    <w:sectPr w:rsidSect="000453AD" w:rsidR="00A607DE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7E3" w:rsidR="00BC67E3">
      <w:r>
        <w:separator/>
      </w:r>
    </w:p>
  </w:endnote>
  <w:endnote w:id="0" w:type="continuationSeparator">
    <w:p w:rsidRDefault="00BC67E3" w:rsidR="00BC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7E3" w:rsidR="00BC67E3">
      <w:r>
        <w:separator/>
      </w:r>
    </w:p>
  </w:footnote>
  <w:footnote w:id="0" w:type="continuationSeparator">
    <w:p w:rsidRDefault="00BC67E3" w:rsidR="00BC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4D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</w:t>
    </w:r>
    <w:r w:rsidR="0098293B">
      <w:rPr>
        <w:rFonts w:hAnsi="Times New Roman" w:ascii="Times New Roman"/>
        <w:lang w:val="hr-HR"/>
      </w:rPr>
      <w:t>.</w:t>
    </w:r>
    <w:r w:rsidR="00714CED">
      <w:rPr>
        <w:rFonts w:hAnsi="Times New Roman" w:ascii="Times New Roman"/>
        <w:lang w:val="hr-HR"/>
      </w:rPr>
      <w:t xml:space="preserve"> St-</w:t>
    </w:r>
    <w:r w:rsidR="00600411">
      <w:rPr>
        <w:rFonts w:hAnsi="Times New Roman" w:ascii="Times New Roman"/>
        <w:lang w:val="hr-HR"/>
      </w:rPr>
      <w:t>6048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St-</w:t>
    </w:r>
    <w:r w:rsidR="0098293B">
      <w:rPr>
        <w:rFonts w:hAnsi="Times New Roman" w:ascii="Times New Roman"/>
        <w:lang w:val="hr-HR"/>
      </w:rPr>
      <w:t>6048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D1381"/>
    <w:rsid w:val="00215A36"/>
    <w:rsid w:val="002254D7"/>
    <w:rsid w:val="00262D45"/>
    <w:rsid w:val="00290F3B"/>
    <w:rsid w:val="002A648E"/>
    <w:rsid w:val="002A698D"/>
    <w:rsid w:val="002C6570"/>
    <w:rsid w:val="002D638D"/>
    <w:rsid w:val="003055A7"/>
    <w:rsid w:val="00320A99"/>
    <w:rsid w:val="00384BC6"/>
    <w:rsid w:val="00441893"/>
    <w:rsid w:val="00454337"/>
    <w:rsid w:val="0046490F"/>
    <w:rsid w:val="0048416D"/>
    <w:rsid w:val="00537B2D"/>
    <w:rsid w:val="005A13B7"/>
    <w:rsid w:val="005B47E4"/>
    <w:rsid w:val="00600411"/>
    <w:rsid w:val="00606114"/>
    <w:rsid w:val="0060720B"/>
    <w:rsid w:val="006371BF"/>
    <w:rsid w:val="006673CF"/>
    <w:rsid w:val="006A4D61"/>
    <w:rsid w:val="006C5FEB"/>
    <w:rsid w:val="006E7C42"/>
    <w:rsid w:val="00714CED"/>
    <w:rsid w:val="00772068"/>
    <w:rsid w:val="0078197F"/>
    <w:rsid w:val="009361A4"/>
    <w:rsid w:val="0098293B"/>
    <w:rsid w:val="009F58F3"/>
    <w:rsid w:val="00A6049F"/>
    <w:rsid w:val="00A607DE"/>
    <w:rsid w:val="00AD4450"/>
    <w:rsid w:val="00B65695"/>
    <w:rsid w:val="00BC67E3"/>
    <w:rsid w:val="00C16E67"/>
    <w:rsid w:val="00D10450"/>
    <w:rsid w:val="00D51E98"/>
    <w:rsid w:val="00E51074"/>
    <w:rsid w:val="00EA362A"/>
    <w:rsid w:val="00F06033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D6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D6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D6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D6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D6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D6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St-6048/2015-17</izvorni_sadrzaj>
    <derivirana_varijabla naziv="DomainObject.Oznaka_1">St-6048/2015-17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6048</izvorni_sadrzaj>
    <derivirana_varijabla naziv="DomainObject.Predmet.Broj_1">6048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St-6048/2015</izvorni_sadrzaj>
    <derivirana_varijabla naziv="DomainObject.Predmet.OznakaBroj_1">St-6048/2015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 GRADITELJSTVO d.o.o.</izvorni_sadrzaj>
    <derivirana_varijabla naziv="DomainObject.Predmet.ProtustrankaFormated_1">  BABIĆ GRADITELJSTVO d.o.o.</derivirana_varijabla>
  </DomainObject.Predmet.ProtustrankaFormated>
  <DomainObject.Predmet.ProtustrankaFormatedOIB>
    <izvorni_sadrzaj>  BABIĆ GRADITELJSTVO d.o.o., OIB 15673025525</izvorni_sadrzaj>
    <derivirana_varijabla naziv="DomainObject.Predmet.ProtustrankaFormatedOIB_1">  BABIĆ GRADITELJSTVO d.o.o., OIB 15673025525</derivirana_varijabla>
  </DomainObject.Predmet.ProtustrankaFormatedOIB>
  <DomainObject.Predmet.ProtustrankaFormatedWithAdress>
    <izvorni_sadrzaj> BABIĆ GRADITELJSTVO d.o.o., Jalševec Breški, Zajčićeva 69, 10310 Ivanić-Grad</izvorni_sadrzaj>
    <derivirana_varijabla naziv="DomainObject.Predmet.ProtustrankaFormatedWithAdress_1"> BABIĆ GRADITELJSTVO d.o.o., Jalševec Breški, Zajčićeva 69, 10310 Ivanić-Grad</derivirana_varijabla>
  </DomainObject.Predmet.ProtustrankaFormatedWithAdress>
  <DomainObject.Predmet.ProtustrankaFormatedWithAdressOIB>
    <izvorni_sadrzaj> BABIĆ GRADITELJSTVO d.o.o., OIB 15673025525, Jalševec Breški, Zajčićeva 69, 10310 Ivanić-Grad</izvorni_sadrzaj>
    <derivirana_varijabla naziv="DomainObject.Predmet.ProtustrankaFormatedWithAdressOIB_1"> BABIĆ GRADITELJSTVO d.o.o., OIB 15673025525, Jalševec Breški, Zajčićeva 69, 10310 Ivanić-Grad</derivirana_varijabla>
  </DomainObject.Predmet.ProtustrankaFormatedWithAdressOIB>
  <DomainObject.Predmet.ProtustrankaWithAdress>
    <izvorni_sadrzaj>BABIĆ GRADITELJSTVO d.o.o. Jalševec Breški, Zajčićeva 69, 10310 Ivanić-Grad</izvorni_sadrzaj>
    <derivirana_varijabla naziv="DomainObject.Predmet.ProtustrankaWithAdress_1">BABIĆ GRADITELJSTVO d.o.o. Jalševec Breški, Zajčićeva 69, 10310 Ivanić-Grad</derivirana_varijabla>
  </DomainObject.Predmet.ProtustrankaWithAdress>
  <DomainObject.Predmet.ProtustrankaWithAdressOIB>
    <izvorni_sadrzaj>BABIĆ GRADITELJSTVO d.o.o., OIB 15673025525, Jalševec Breški, Zajčićeva 69, 10310 Ivanić-Grad</izvorni_sadrzaj>
    <derivirana_varijabla naziv="DomainObject.Predmet.ProtustrankaWithAdressOIB_1">BABIĆ GRADITELJSTVO d.o.o., OIB 15673025525, Jalševec Breški, Zajčićeva 69, 10310 Ivanić-Grad</derivirana_varijabla>
  </DomainObject.Predmet.ProtustrankaWithAdressOIB>
  <DomainObject.Predmet.ProtustrankaNazivFormated>
    <izvorni_sadrzaj>BABIĆ GRADITELJSTVO d.o.o.</izvorni_sadrzaj>
    <derivirana_varijabla naziv="DomainObject.Predmet.ProtustrankaNazivFormated_1">BABIĆ GRADITELJSTVO d.o.o.</derivirana_varijabla>
  </DomainObject.Predmet.ProtustrankaNazivFormated>
  <DomainObject.Predmet.ProtustrankaNazivFormatedOIB>
    <izvorni_sadrzaj>BABIĆ GRADITELJSTVO d.o.o., OIB 15673025525</izvorni_sadrzaj>
    <derivirana_varijabla naziv="DomainObject.Predmet.ProtustrankaNazivFormatedOIB_1">BABIĆ GRADITELJSTVO d.o.o., OIB 15673025525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 GRADITELJSTVO d.o.o.</item>
    </izvorni_sadrzaj>
    <derivirana_varijabla naziv="DomainObject.Predmet.ProtuStrankaListFormated_1">
      <item>BABIĆ GRADITELJSTVO d.o.o.</item>
    </derivirana_varijabla>
  </DomainObject.Predmet.ProtuStrankaListFormated>
  <DomainObject.Predmet.ProtuStrankaListFormatedOIB>
    <izvorni_sadrzaj>
      <item>BABIĆ GRADITELJSTVO d.o.o., OIB 15673025525</item>
    </izvorni_sadrzaj>
    <derivirana_varijabla naziv="DomainObject.Predmet.ProtuStrankaListFormatedOIB_1">
      <item>BABIĆ GRADITELJSTVO d.o.o., OIB 15673025525</item>
    </derivirana_varijabla>
  </DomainObject.Predmet.ProtuStrankaListFormatedOIB>
  <DomainObject.Predmet.ProtuStrankaListFormatedWithAdress>
    <izvorni_sadrzaj>
      <item>BABIĆ GRADITELJSTVO d.o.o., Jalševec Breški, Zajčićeva 69, 10310 Ivanić-Grad</item>
    </izvorni_sadrzaj>
    <derivirana_varijabla naziv="DomainObject.Predmet.ProtuStrankaListFormatedWithAdress_1">
      <item>BABIĆ GRADITELJSTVO d.o.o., Jalševec Breški, Zajčićeva 69, 10310 Ivanić-Grad</item>
    </derivirana_varijabla>
  </DomainObject.Predmet.ProtuStrankaListFormatedWithAdress>
  <DomainObject.Predmet.ProtuStrankaListFormatedWithAdressOIB>
    <izvorni_sadrzaj>
      <item>BABIĆ GRADITELJSTVO d.o.o., OIB 15673025525, Jalševec Breški, Zajčićeva 69, 10310 Ivanić-Grad</item>
    </izvorni_sadrzaj>
    <derivirana_varijabla naziv="DomainObject.Predmet.ProtuStrankaListFormatedWithAdressOIB_1">
      <item>BABIĆ GRADITELJSTVO d.o.o., OIB 15673025525, Jalševec Breški, Zajčićeva 69, 10310 Ivanić-Grad</item>
    </derivirana_varijabla>
  </DomainObject.Predmet.ProtuStrankaListFormatedWithAdressOIB>
  <DomainObject.Predmet.ProtuStrankaListNazivFormated>
    <izvorni_sadrzaj>
      <item>BABIĆ GRADITELJSTVO d.o.o.</item>
    </izvorni_sadrzaj>
    <derivirana_varijabla naziv="DomainObject.Predmet.ProtuStrankaListNazivFormated_1">
      <item>BABIĆ GRADITELJSTVO d.o.o.</item>
    </derivirana_varijabla>
  </DomainObject.Predmet.ProtuStrankaListNazivFormated>
  <DomainObject.Predmet.ProtuStrankaListNazivFormatedOIB>
    <izvorni_sadrzaj>
      <item>BABIĆ GRADITELJSTVO d.o.o., OIB 15673025525</item>
    </izvorni_sadrzaj>
    <derivirana_varijabla naziv="DomainObject.Predmet.ProtuStrankaListNazivFormatedOIB_1">
      <item>BABIĆ GRADITELJSTVO d.o.o., OIB 15673025525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St-6048/2015-17</izvorni_sadrzaj>
    <derivirana_varijabla naziv="DomainObject.PoslovniBrojDokumenta_1">St-6048/2015-17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 GRADITELJSTVO d.o.o.</izvorni_sadrzaj>
    <derivirana_varijabla naziv="DomainObject.Predmet.ProtustrankaIDrugi_1">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BABIĆ GRADITELJSTVO d.o.o., OIB 15673025525, Jalševec Breški, Zajčićeva 69, 10310 Ivanić-Grad</izvorni_sadrzaj>
    <derivirana_varijabla naziv="DomainObject.Predmet.ProtustrankaIDrugiAdressOIB_1">BABIĆ GRADITELJSTVO d.o.o., OIB 15673025525, Jalševec Breški, Zajčićeva 69,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12. travnja 2016.</izvorni_sadrzaj>
    <derivirana_varijabla naziv="DomainObject.Predmet.OdlukaRjesenje.DatumPravomocnosti_1">12. travnja 2016.</derivirana_varijabla>
  </DomainObject.Predmet.OdlukaRjesenje.DatumPravomocnosti>
  <DomainObject.Predmet.OdlukaRjesenje.Oznaka>
    <izvorni_sadrzaj>St-6048/2015-7</izvorni_sadrzaj>
    <derivirana_varijabla naziv="DomainObject.Predmet.OdlukaRjesenje.Oznaka_1">St-6048/2015-7</derivirana_varijabla>
  </DomainObject.Predmet.OdlukaRjesenje.Oznaka>
  <DomainObject.Predmet.SudioniciListNaziv>
    <izvorni_sadrzaj>
      <item>FINA Regionalni centar Zagreb</item>
      <item>BABIĆ GRADITELJSTVO d.o.o.</item>
      <item>Božo Babić</item>
    </izvorni_sadrzaj>
    <derivirana_varijabla naziv="DomainObject.Predmet.SudioniciListNaziv_1">
      <item>FINA Regionalni centar Zagreb</item>
      <item>BABIĆ GRADITELJSTVO d.o.o.</item>
      <item>Božo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BABIĆ GRADITELJSTVO d.o.o., OIB 15673025525, Jalševec Breški, Zajčićeva 69,10310 Ivanić-Grad</item>
      <item>Božo Babić, OIB 50240247610, Zajčićeva 69,10310 Jalševec Breški</item>
    </izvorni_sadrzaj>
    <derivirana_varijabla naziv="DomainObject.Predmet.SudioniciListAdressOIB_1">
      <item>FINA Regionalni centar Zagreb, OIB 85821130368, Trg svibanjskih žrtava 1995. br. 1,10000 Zagreb</item>
      <item>BABIĆ GRADITELJSTVO d.o.o., OIB 15673025525, Jalševec Breški, Zajčićeva 69,10310 Ivanić-Grad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15673025525</item>
      <item>, OIB 50240247610</item>
    </izvorni_sadrzaj>
    <derivirana_varijabla naziv="DomainObject.Predmet.SudioniciListNazivOIB_1">
      <item>, OIB 85821130368</item>
      <item>, OIB 15673025525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492</properties:Words>
  <properties:Characters>2659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2016-11-30T09:17:00Z</dcterms:created>
  <dc:creator>Sudsko vijeće</dc:creator>
  <cp:lastModifiedBy>Zlatka Plivelić</cp:lastModifiedBy>
  <cp:lastPrinted>2016-11-29T14:28:00Z</cp:lastPrinted>
  <dcterms:modified xmlns:xsi="http://www.w3.org/2001/XMLSchema-instance" xsi:type="dcterms:W3CDTF">2016-11-30T09:18:00Z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St-6048/2015-17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