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1b65" w14:paraId="be91b65" w:rsidRDefault="009B66D2" w:rsidP="009B66D2" w:rsidR="009B66D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B66D2" w:rsidP="009B66D2" w:rsidR="009B66D2">
      <w:pPr>
        <w:spacing w:after="0"/>
        <w:jc w:val="both"/>
      </w:pPr>
      <w:r>
        <w:t xml:space="preserve">       REPUBLIKA HRVATSKA</w:t>
      </w:r>
    </w:p>
    <w:p w:rsidRDefault="009B66D2" w:rsidP="009B66D2" w:rsidR="009B66D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B66D2" w:rsidP="009B66D2" w:rsidR="009B66D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B66D2" w:rsidP="009B66D2" w:rsidR="009B66D2">
      <w:pPr>
        <w:spacing w:after="0"/>
        <w:rPr>
          <w:bCs/>
        </w:rPr>
      </w:pPr>
    </w:p>
    <w:p w:rsidRDefault="009B66D2" w:rsidP="009B66D2" w:rsidR="009B66D2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9B66D2" w:rsidP="009B66D2" w:rsidR="009B66D2">
      <w:pPr>
        <w:spacing w:after="0"/>
        <w:ind w:left="5664"/>
      </w:pPr>
      <w:r>
        <w:t>Poslovni broj: 3 St-584/16-7</w:t>
      </w:r>
    </w:p>
    <w:p w:rsidRDefault="009B66D2" w:rsidP="009B66D2" w:rsidR="009B66D2">
      <w:pPr>
        <w:spacing w:after="0"/>
        <w:ind w:left="5664"/>
      </w:pPr>
    </w:p>
    <w:p w:rsidRDefault="009B66D2" w:rsidP="009B66D2" w:rsidR="009B66D2">
      <w:pPr>
        <w:spacing w:after="0"/>
        <w:ind w:left="5664"/>
      </w:pPr>
    </w:p>
    <w:p w:rsidRDefault="009B66D2" w:rsidP="009B66D2" w:rsidR="009B66D2">
      <w:pPr>
        <w:spacing w:after="0"/>
        <w:ind w:left="5664"/>
      </w:pPr>
    </w:p>
    <w:p w:rsidRDefault="009B66D2" w:rsidP="009B66D2" w:rsidR="009B66D2">
      <w:pPr>
        <w:spacing w:after="0"/>
        <w:jc w:val="center"/>
      </w:pPr>
      <w:r>
        <w:t>R E P U B L I K A   H R V A T S K A</w:t>
      </w:r>
    </w:p>
    <w:p w:rsidRDefault="009B66D2" w:rsidP="009B66D2" w:rsidR="009B66D2">
      <w:pPr>
        <w:spacing w:after="0"/>
        <w:rPr>
          <w:b/>
        </w:rPr>
      </w:pPr>
    </w:p>
    <w:p w:rsidRDefault="009B66D2" w:rsidP="009B66D2" w:rsidR="009B66D2">
      <w:pPr>
        <w:spacing w:after="0"/>
        <w:jc w:val="center"/>
      </w:pPr>
      <w:r>
        <w:t>R J E Š E N J E</w:t>
      </w: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ENERGETSKO USLUŽNI CENTAR d.o.o. za trgovinu i usluge, skraćena tvrtka ENERGETSKO USLUŽNI CENTAR d.o.o. Križevci, Zagrebačka ulica 26, MBS: 080277263, OIB: 62657671732, radi otvaranja stečajnog postupka nad dužnikom, dana 14. lipnja 2016. godine, 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center"/>
      </w:pPr>
      <w:r>
        <w:t xml:space="preserve">r i j e š i o    j e </w:t>
      </w: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</w:pPr>
    </w:p>
    <w:p w:rsidRDefault="009B66D2" w:rsidP="009B66D2" w:rsidR="009B66D2">
      <w:pPr>
        <w:numPr>
          <w:ilvl w:val="0"/>
          <w:numId w:val="47"/>
        </w:numPr>
        <w:spacing w:after="0"/>
        <w:jc w:val="both"/>
      </w:pPr>
      <w:r>
        <w:t>Pozivaju se vjerovnici stečajnog dužnika ENERGETSKO USLUŽNI CENTAR d.o.o. Križevci, Zagrebačka ulica 26, MBS: 080277263, OIB: 62657671732,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center"/>
      </w:pPr>
      <w:r>
        <w:t>Obrazloženje</w:t>
      </w: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9B66D2" w:rsidP="009B66D2" w:rsidR="009B66D2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center"/>
      </w:pPr>
      <w:r>
        <w:t>U Varaždinu, 14. lipnja 2016. godine</w:t>
      </w: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jc w:val="center"/>
      </w:pPr>
    </w:p>
    <w:p w:rsidRDefault="009B66D2" w:rsidP="009B66D2" w:rsidR="009B66D2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  <w:r>
        <w:t>UPUTA O PRAVNOM LIJEKU: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  <w:r>
        <w:t xml:space="preserve">Protiv ovog rješenja posebna žalba nije dopuštena. </w:t>
      </w: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</w:p>
    <w:p w:rsidRDefault="009B66D2" w:rsidP="009B66D2" w:rsidR="009B66D2">
      <w:pPr>
        <w:spacing w:after="0"/>
        <w:jc w:val="both"/>
      </w:pPr>
      <w:r>
        <w:t>DNA: 1. Dužnik Energetsko uslužni centar d.o.o. Križevci, Zagrebačka ulica 26</w:t>
      </w:r>
    </w:p>
    <w:p w:rsidRDefault="009B66D2" w:rsidP="009B66D2" w:rsidR="009B66D2">
      <w:pPr>
        <w:spacing w:after="0"/>
        <w:jc w:val="both"/>
      </w:pPr>
      <w:r>
        <w:t xml:space="preserve">           2. E-oglasna ploča ovog suda </w:t>
      </w:r>
    </w:p>
    <w:p w:rsidRDefault="00AE649C" w:rsidP="009B66D2" w:rsidR="00AE649C" w:rsidRPr="00B76F3C">
      <w:pPr>
        <w:pStyle w:val="Naslov3"/>
        <w:spacing w:after="0"/>
      </w:pPr>
    </w:p>
    <w:p w:rsidRDefault="002744B4" w:rsidP="009B66D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B66D2" w:rsidR="00AE649C" w:rsidRPr="00B76F3C">
      <w:pPr>
        <w:pStyle w:val="SudSjedite"/>
      </w:pPr>
      <w:r>
        <w:tab/>
      </w:r>
    </w:p>
    <w:p w:rsidRDefault="00CB0EA4" w:rsidP="009B66D2" w:rsidR="00CB0EA4">
      <w:pPr>
        <w:pStyle w:val="Naslovdokumenta"/>
        <w:spacing w:after="0"/>
      </w:pPr>
    </w:p>
    <w:p w:rsidRDefault="0071688E" w:rsidP="009B66D2" w:rsidR="0071688E">
      <w:pPr>
        <w:pStyle w:val="Poetniodjeljak"/>
        <w:spacing w:after="0"/>
      </w:pPr>
    </w:p>
    <w:p w:rsidRDefault="00A21F0D" w:rsidP="009B66D2" w:rsidR="00A21F0D">
      <w:pPr>
        <w:pStyle w:val="NormaleSPIS"/>
        <w:spacing w:after="0"/>
        <w:rPr>
          <w:noProof/>
        </w:rPr>
      </w:pPr>
    </w:p>
    <w:p w:rsidRDefault="00DA0242" w:rsidP="009B66D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4B4" w:rsidP="00537B78" w:rsidR="002744B4">
      <w:r>
        <w:separator/>
      </w:r>
    </w:p>
  </w:endnote>
  <w:endnote w:id="0" w:type="continuationSeparator">
    <w:p w:rsidRDefault="002744B4" w:rsidP="00537B78" w:rsidR="00274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4B4" w:rsidP="00537B78" w:rsidR="002744B4">
      <w:r>
        <w:separator/>
      </w:r>
    </w:p>
  </w:footnote>
  <w:footnote w:id="0" w:type="continuationSeparator">
    <w:p w:rsidRDefault="002744B4" w:rsidP="00537B78" w:rsidR="00274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199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B4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6D2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St-584/2016-7</izvorni_sadrzaj>
    <derivirana_varijabla naziv="DomainObject.Oznaka_1">St-584/2016-7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ENERGETSKO USLUŽNI CENTAR d.o.o., za trgovinu i usluge</izvorni_sadrzaj>
    <derivirana_varijabla naziv="DomainObject.Predmet.ProtustrankaFormated_1">  ENERGETSKO USLUŽNI CENTAR d.o.o., za trgovinu i usluge</derivirana_varijabla>
  </DomainObject.Predmet.ProtustrankaFormated>
  <DomainObject.Predmet.ProtustrankaFormatedOIB>
    <izvorni_sadrzaj>  ENERGETSKO USLUŽNI CENTAR d.o.o., za trgovinu i usluge, OIB 62657671732</izvorni_sadrzaj>
    <derivirana_varijabla naziv="DomainObject.Predmet.ProtustrankaFormatedOIB_1">  ENERGETSKO USLUŽNI CENTAR d.o.o., za trgovinu i usluge, OIB 62657671732</derivirana_varijabla>
  </DomainObject.Predmet.ProtustrankaFormatedOIB>
  <DomainObject.Predmet.ProtustrankaFormatedWithAdress>
    <izvorni_sadrzaj> ENERGETSKO USLUŽNI CENTAR d.o.o., za trgovinu i usluge, Zagrebačka ulica 26, 48260 Križevci</izvorni_sadrzaj>
    <derivirana_varijabla naziv="DomainObject.Predmet.ProtustrankaFormatedWithAdress_1"> ENERGETSKO USLUŽNI CENTAR d.o.o., za trgovinu i usluge, Zagrebačka ulica 26, 48260 Križevci</derivirana_varijabla>
  </DomainObject.Predmet.ProtustrankaFormatedWithAdress>
  <DomainObject.Predmet.ProtustrankaFormatedWithAdressOIB>
    <izvorni_sadrzaj> ENERGETSKO USLUŽNI CENTAR d.o.o., za trgovinu i usluge, OIB 62657671732, Zagrebačka ulica 26, 48260 Križevci</izvorni_sadrzaj>
    <derivirana_varijabla naziv="DomainObject.Predmet.ProtustrankaFormatedWithAdressOIB_1"> ENERGETSKO USLUŽNI CENTAR d.o.o., za trgovinu i usluge, OIB 62657671732, Zagrebačka ulica 26, 48260 Križevci</derivirana_varijabla>
  </DomainObject.Predmet.ProtustrankaFormatedWithAdressOIB>
  <DomainObject.Predmet.ProtustrankaWithAdress>
    <izvorni_sadrzaj>ENERGETSKO USLUŽNI CENTAR d.o.o., za trgovinu i usluge Zagrebačka ulica 26, 48260 Križevci</izvorni_sadrzaj>
    <derivirana_varijabla naziv="DomainObject.Predmet.ProtustrankaWithAdress_1">ENERGETSKO USLUŽNI CENTAR d.o.o., za trgovinu i usluge Zagrebačka ulica 26, 48260 Križevci</derivirana_varijabla>
  </DomainObject.Predmet.ProtustrankaWithAdress>
  <DomainObject.Predmet.ProtustrankaWithAdressOIB>
    <izvorni_sadrzaj>ENERGETSKO USLUŽNI CENTAR d.o.o., za trgovinu i usluge, OIB 62657671732, Zagrebačka ulica 26, 48260 Križevci</izvorni_sadrzaj>
    <derivirana_varijabla naziv="DomainObject.Predmet.ProtustrankaWithAdressOIB_1">ENERGETSKO USLUŽNI CENTAR d.o.o., za trgovinu i usluge, OIB 62657671732, Zagrebačka ulica 26, 48260 Križevci</derivirana_varijabla>
  </DomainObject.Predmet.ProtustrankaWithAdressOIB>
  <DomainObject.Predmet.ProtustrankaNazivFormated>
    <izvorni_sadrzaj>ENERGETSKO USLUŽNI CENTAR d.o.o., za trgovinu i usluge</izvorni_sadrzaj>
    <derivirana_varijabla naziv="DomainObject.Predmet.ProtustrankaNazivFormated_1">ENERGETSKO USLUŽNI CENTAR d.o.o., za trgovinu i usluge</derivirana_varijabla>
  </DomainObject.Predmet.ProtustrankaNazivFormated>
  <DomainObject.Predmet.ProtustrankaNazivFormatedOIB>
    <izvorni_sadrzaj>ENERGETSKO USLUŽNI CENTAR d.o.o., za trgovinu i usluge, OIB 62657671732</izvorni_sadrzaj>
    <derivirana_varijabla naziv="DomainObject.Predmet.ProtustrankaNazivFormatedOIB_1">ENERGETSKO USLUŽNI CENTAR d.o.o., za trgovinu i usluge, OIB 62657671732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16085.88</izvorni_sadrzaj>
    <derivirana_varijabla naziv="DomainObject.Predmet.TrenutnaVrijednost_1">16085.88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ENERGETSKO USLUŽNI CENTAR d.o.o., za trgovinu i usluge</item>
    </izvorni_sadrzaj>
    <derivirana_varijabla naziv="DomainObject.Predmet.ProtuStrankaListFormated_1">
      <item>ENERGETSKO USLUŽNI CENTAR d.o.o., za trgovinu i usluge</item>
    </derivirana_varijabla>
  </DomainObject.Predmet.ProtuStrankaListFormated>
  <DomainObject.Predmet.ProtuStrankaListFormatedOIB>
    <izvorni_sadrzaj>
      <item>ENERGETSKO USLUŽNI CENTAR d.o.o., za trgovinu i usluge, OIB 62657671732</item>
    </izvorni_sadrzaj>
    <derivirana_varijabla naziv="DomainObject.Predmet.ProtuStrankaListFormatedOIB_1">
      <item>ENERGETSKO USLUŽNI CENTAR d.o.o., za trgovinu i usluge, OIB 62657671732</item>
    </derivirana_varijabla>
  </DomainObject.Predmet.ProtuStrankaListFormatedOIB>
  <DomainObject.Predmet.ProtuStrankaListFormatedWithAdress>
    <izvorni_sadrzaj>
      <item>ENERGETSKO USLUŽNI CENTAR d.o.o., za trgovinu i usluge, Zagrebačka ulica 26, 48260 Križevci</item>
    </izvorni_sadrzaj>
    <derivirana_varijabla naziv="DomainObject.Predmet.ProtuStrankaListFormatedWithAdress_1">
      <item>ENERGETSKO USLUŽNI CENTAR d.o.o., za trgovinu i usluge, Zagrebačka ulica 26, 48260 Križevci</item>
    </derivirana_varijabla>
  </DomainObject.Predmet.ProtuStrankaListFormatedWithAdress>
  <DomainObject.Predmet.ProtuStrankaListFormatedWithAdressOIB>
    <izvorni_sadrzaj>
      <item>ENERGETSKO USLUŽNI CENTAR d.o.o., za trgovinu i usluge, OIB 62657671732, Zagrebačka ulica 26, 48260 Križevci</item>
    </izvorni_sadrzaj>
    <derivirana_varijabla naziv="DomainObject.Predmet.ProtuStrankaListFormatedWithAdressOIB_1">
      <item>ENERGETSKO USLUŽNI CENTAR d.o.o., za trgovinu i usluge, OIB 62657671732, Zagrebačka ulica 26, 48260 Križevci</item>
    </derivirana_varijabla>
  </DomainObject.Predmet.ProtuStrankaListFormatedWithAdressOIB>
  <DomainObject.Predmet.ProtuStrankaListNazivFormated>
    <izvorni_sadrzaj>
      <item>ENERGETSKO USLUŽNI CENTAR d.o.o., za trgovinu i usluge</item>
    </izvorni_sadrzaj>
    <derivirana_varijabla naziv="DomainObject.Predmet.ProtuStrankaListNazivFormated_1">
      <item>ENERGETSKO USLUŽNI CENTAR d.o.o., za trgovinu i usluge</item>
    </derivirana_varijabla>
  </DomainObject.Predmet.ProtuStrankaListNazivFormated>
  <DomainObject.Predmet.ProtuStrankaListNazivFormatedOIB>
    <izvorni_sadrzaj>
      <item>ENERGETSKO USLUŽNI CENTAR d.o.o., za trgovinu i usluge, OIB 62657671732</item>
    </izvorni_sadrzaj>
    <derivirana_varijabla naziv="DomainObject.Predmet.ProtuStrankaListNazivFormatedOIB_1">
      <item>ENERGETSKO USLUŽNI CENTAR d.o.o., za trgovinu i usluge, OIB 62657671732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St-584/2016-7</izvorni_sadrzaj>
    <derivirana_varijabla naziv="DomainObject.PoslovniBrojDokumenta_1">St-584/2016-7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ENERGETSKO USLUŽNI CENTAR d.o.o., za trgovinu i usluge</izvorni_sadrzaj>
    <derivirana_varijabla naziv="DomainObject.Predmet.ProtustrankaIDrugi_1">ENERGETSKO USLUŽNI CENTAR d.o.o.,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ENERGETSKO USLUŽNI CENTAR d.o.o., za trgovinu i usluge, OIB 62657671732, Zagrebačka ulica 26, 48260 Križevci</izvorni_sadrzaj>
    <derivirana_varijabla naziv="DomainObject.Predmet.ProtustrankaIDrugiAdressOIB_1">ENERGETSKO USLUŽNI CENTAR d.o.o., za trgovinu i usluge, OIB 62657671732, Zagrebačka ulica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ENERGETSKO USLUŽNI CENTAR d.o.o., za trgovinu i usluge</item>
      <item>Sudski registar</item>
    </izvorni_sadrzaj>
    <derivirana_varijabla naziv="DomainObject.Predmet.SudioniciListNaziv_1">
      <item>Financijska agencija</item>
      <item>ENERGETSKO USLUŽNI CENTAR d.o.o.,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ENERGETSKO USLUŽNI CENTAR d.o.o., za trgovinu i usluge, OIB 62657671732, Zagrebačka ulica 26,48260 Križevci</item>
      <item>Sudski registar</item>
    </izvorni_sadrzaj>
    <derivirana_varijabla naziv="DomainObject.Predmet.SudioniciListAdressOIB_1">
      <item>Financijska agencija, OIB 85821130368, A. Cesarca 2,42000 Varaždin</item>
      <item>ENERGETSKO USLUŽNI CENTAR d.o.o., za trgovinu i usluge, OIB 62657671732, Zagrebačka ulica 26,48260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0D2A4-86C8-4EF8-9BE7-7C610F2F7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1735</properties:Characters>
  <properties:Lines>79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2016-06-14T10:05:00Z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