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7b60e" w14:paraId="3d7b60e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7D569A">
        <w:t>1</w:t>
      </w:r>
      <w:r w:rsidR="000F65C8">
        <w:t>9</w:t>
      </w:r>
      <w:r w:rsidR="00B303BC">
        <w:t>47</w:t>
      </w:r>
      <w:r w:rsidR="000F65C8">
        <w:t>/16-3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4B1D" w:rsidP="000938B8" w:rsidR="00464B1D" w:rsidRPr="00B82754">
      <w:pPr>
        <w:ind w:hanging="720" w:left="360"/>
        <w:rPr>
          <w:sz w:val="22"/>
          <w:szCs w:val="22"/>
        </w:rPr>
      </w:pPr>
    </w:p>
    <w:p w:rsidRDefault="00F2165F" w:rsidP="00464B1D" w:rsidR="00464B1D">
      <w:pPr>
        <w:ind w:firstLine="708"/>
        <w:jc w:val="both"/>
      </w:pPr>
      <w:r>
        <w:rPr>
          <w:sz w:val="22"/>
          <w:szCs w:val="22"/>
        </w:rPr>
        <w:t xml:space="preserve">  </w:t>
      </w:r>
      <w:r w:rsidR="00464B1D"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B303BC">
        <w:t xml:space="preserve">AUTO ŠKOLA </w:t>
      </w:r>
      <w:r w:rsidR="00E12650">
        <w:t>AMC</w:t>
      </w:r>
      <w:r w:rsidR="00B303BC">
        <w:t xml:space="preserve"> društvo s ograničenom odgovornošću za proizvodnju, trgovinu i usluge Zagreb, Ljudevita Posavskog 8, OIB 79800521695, MBS </w:t>
      </w:r>
      <w:r w:rsidR="00723181">
        <w:t>0</w:t>
      </w:r>
      <w:r w:rsidR="00B303BC">
        <w:t>10034182</w:t>
      </w:r>
      <w:r w:rsidR="00723181">
        <w:t xml:space="preserve">, </w:t>
      </w:r>
      <w:r w:rsidR="00464B1D">
        <w:t xml:space="preserve">temeljem članka 430. Stečajnog zakona („Narodne novine“ 71/15, dalje SZ-a), dana </w:t>
      </w:r>
      <w:r w:rsidR="00723181">
        <w:t>24</w:t>
      </w:r>
      <w:r w:rsidR="007D569A">
        <w:t>. kolovoza</w:t>
      </w:r>
      <w:r w:rsidR="00464B1D">
        <w:t xml:space="preserve"> 2016. godine, objavljuje sl</w:t>
      </w:r>
      <w:r w:rsidR="007D569A">
        <w:t>ij</w:t>
      </w:r>
      <w:r w:rsidR="00464B1D">
        <w:t>edeći</w:t>
      </w:r>
    </w:p>
    <w:p w:rsidRDefault="00464B1D" w:rsidP="00464B1D" w:rsidR="00464B1D">
      <w:pPr>
        <w:ind w:firstLine="708"/>
        <w:jc w:val="both"/>
      </w:pPr>
    </w:p>
    <w:p w:rsidRDefault="00464B1D" w:rsidP="00464B1D" w:rsidR="00464B1D">
      <w:pPr>
        <w:jc w:val="both"/>
      </w:pPr>
    </w:p>
    <w:p w:rsidRDefault="00464B1D" w:rsidP="00464B1D" w:rsidR="00464B1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64B1D" w:rsidP="00464B1D" w:rsidR="00464B1D">
      <w:pPr>
        <w:jc w:val="both"/>
        <w:rPr>
          <w:bCs/>
        </w:rPr>
      </w:pPr>
    </w:p>
    <w:p w:rsidRDefault="00464B1D" w:rsidP="00464B1D" w:rsidR="00464B1D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B303BC">
        <w:t xml:space="preserve">AUTO ŠKOLA </w:t>
      </w:r>
      <w:r w:rsidR="00E12650">
        <w:t>AMC</w:t>
      </w:r>
      <w:r w:rsidR="00B303BC">
        <w:t xml:space="preserve"> društvo s ograničenom odgovornošću za proizvodnju, trgovinu i usluge Zagreb, Ljudevita Posavskog 8, OIB 79800521695, MBS 010034182</w:t>
      </w:r>
      <w:r w:rsidR="00A27B71">
        <w:t xml:space="preserve">, </w:t>
      </w:r>
      <w:r w:rsidR="000F65C8">
        <w:t xml:space="preserve"> </w:t>
      </w:r>
      <w:r w:rsidR="007D569A">
        <w:t>i</w:t>
      </w:r>
      <w:r>
        <w:t>znosi</w:t>
      </w:r>
      <w:r w:rsidR="00723181">
        <w:t xml:space="preserve"> </w:t>
      </w:r>
      <w:r w:rsidR="00B303BC">
        <w:t xml:space="preserve">216.353,42 </w:t>
      </w:r>
      <w:r>
        <w:t xml:space="preserve">kn. </w:t>
      </w:r>
    </w:p>
    <w:p w:rsidRDefault="00464B1D" w:rsidP="00464B1D" w:rsidR="00464B1D">
      <w:pPr>
        <w:ind w:left="708"/>
        <w:jc w:val="both"/>
      </w:pPr>
      <w:r>
        <w:t>II. Poziva se osoba ovlaštena za zastupanje dužnika</w:t>
      </w:r>
      <w:r w:rsidR="00A27B71">
        <w:t xml:space="preserve"> </w:t>
      </w:r>
      <w:r w:rsidR="00B303BC">
        <w:t xml:space="preserve">Andrej </w:t>
      </w:r>
      <w:proofErr w:type="spellStart"/>
      <w:r w:rsidR="00B303BC">
        <w:t>Peras</w:t>
      </w:r>
      <w:proofErr w:type="spellEnd"/>
      <w:r w:rsidR="00B303BC">
        <w:t xml:space="preserve">, Varaždin </w:t>
      </w:r>
      <w:proofErr w:type="spellStart"/>
      <w:r w:rsidR="00B303BC">
        <w:t>Breg</w:t>
      </w:r>
      <w:proofErr w:type="spellEnd"/>
      <w:r w:rsidR="00B8606E">
        <w:t xml:space="preserve"> da </w:t>
      </w:r>
      <w:r>
        <w:t>u roku od 15 dana od dana objave ovog oglasa na e-oglasnoj ploči suda podnese ovom sudu, pozivom na gornji broj spisa, javnobilježnički ovjerovljeni popis imovine i obveza dužnika na propisanom obrascu.</w:t>
      </w:r>
    </w:p>
    <w:p w:rsidRDefault="00464B1D" w:rsidP="00464B1D" w:rsidR="00464B1D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HR05 272-1</w:t>
      </w:r>
      <w:r w:rsidR="000F65C8">
        <w:t>9</w:t>
      </w:r>
      <w:r w:rsidR="00336DB4">
        <w:t>47</w:t>
      </w:r>
      <w:r>
        <w:t>-16 (članak 430. SZ u vezi s člankom 132. SZ-a- NN broj 71/15).</w:t>
      </w:r>
    </w:p>
    <w:p w:rsidRDefault="00464B1D" w:rsidP="00464B1D" w:rsidR="00464B1D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464B1D" w:rsidP="00464B1D" w:rsidR="00464B1D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center"/>
      </w:pPr>
      <w:r>
        <w:t xml:space="preserve">U Osijeku </w:t>
      </w:r>
      <w:r w:rsidR="00B8606E">
        <w:t>24</w:t>
      </w:r>
      <w:r w:rsidR="00641AE0">
        <w:t>. kolovoza 2016.</w:t>
      </w:r>
    </w:p>
    <w:p w:rsidRDefault="00464B1D" w:rsidP="00464B1D" w:rsidR="00464B1D">
      <w:pPr>
        <w:ind w:left="708"/>
        <w:jc w:val="center"/>
      </w:pP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464B1D" w:rsidP="00464B1D" w:rsidR="00A27B71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sectPr w:rsidSect="00F2165F" w:rsidR="00A27B71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383E95"/>
    <w:multiLevelType w:val="hybridMultilevel"/>
    <w:tmpl w:val="B4300E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D76849"/>
    <w:multiLevelType w:val="hybridMultilevel"/>
    <w:tmpl w:val="D12AE4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0F65C8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A5FF8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36DB4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54F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4B1D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1AE0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23181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B1B18"/>
    <w:rsid w:val="007D569A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27CFC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27B71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3BC"/>
    <w:rsid w:val="00B30D6B"/>
    <w:rsid w:val="00B32948"/>
    <w:rsid w:val="00B35918"/>
    <w:rsid w:val="00B67389"/>
    <w:rsid w:val="00B823E5"/>
    <w:rsid w:val="00B82540"/>
    <w:rsid w:val="00B86000"/>
    <w:rsid w:val="00B8606E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044C"/>
    <w:rsid w:val="00DD6682"/>
    <w:rsid w:val="00DE5F69"/>
    <w:rsid w:val="00DF3AE8"/>
    <w:rsid w:val="00E0236C"/>
    <w:rsid w:val="00E12650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03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03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03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03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03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03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03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03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03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03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9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0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St-1947/2016-3</izvorni_sadrzaj>
    <derivirana_varijabla naziv="DomainObject.Oznaka_1">St-1947/2016-3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1947</izvorni_sadrzaj>
    <derivirana_varijabla naziv="DomainObject.Predmet.Broj_1">1947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St-1947/2016</izvorni_sadrzaj>
    <derivirana_varijabla naziv="DomainObject.Predmet.OznakaBroj_1">St-1947/2016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1. Zakona o sudovima</izvorni_sadrzaj>
    <derivirana_varijabla naziv="DomainObject.Predmet.PrimjedbaSuca_1">Čl. 11. st. 1.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ŠKOLA AMC d.o.o.</izvorni_sadrzaj>
    <derivirana_varijabla naziv="DomainObject.Predmet.ProtustrankaFormated_1">  AUTO ŠKOLA AMC d.o.o.</derivirana_varijabla>
  </DomainObject.Predmet.ProtustrankaFormated>
  <DomainObject.Predmet.ProtustrankaFormatedOIB>
    <izvorni_sadrzaj>  AUTO ŠKOLA AMC d.o.o., OIB 79800521695</izvorni_sadrzaj>
    <derivirana_varijabla naziv="DomainObject.Predmet.ProtustrankaFormatedOIB_1">  AUTO ŠKOLA AMC d.o.o., OIB 79800521695</derivirana_varijabla>
  </DomainObject.Predmet.ProtustrankaFormatedOIB>
  <DomainObject.Predmet.ProtustrankaFormatedWithAdress>
    <izvorni_sadrzaj> AUTO ŠKOLA AMC d.o.o., Ljudevita Posavskog 8, 10000 Zagreb</izvorni_sadrzaj>
    <derivirana_varijabla naziv="DomainObject.Predmet.ProtustrankaFormatedWithAdress_1"> AUTO ŠKOLA AMC d.o.o., Ljudevita Posavskog 8, 10000 Zagreb</derivirana_varijabla>
  </DomainObject.Predmet.ProtustrankaFormatedWithAdress>
  <DomainObject.Predmet.ProtustrankaFormatedWithAdressOIB>
    <izvorni_sadrzaj> AUTO ŠKOLA AMC d.o.o., OIB 79800521695, Ljudevita Posavskog 8, 10000 Zagreb</izvorni_sadrzaj>
    <derivirana_varijabla naziv="DomainObject.Predmet.ProtustrankaFormatedWithAdressOIB_1"> AUTO ŠKOLA AMC d.o.o., OIB 79800521695, Ljudevita Posavskog 8, 10000 Zagreb</derivirana_varijabla>
  </DomainObject.Predmet.ProtustrankaFormatedWithAdressOIB>
  <DomainObject.Predmet.ProtustrankaWithAdress>
    <izvorni_sadrzaj>AUTO ŠKOLA AMC d.o.o. Ljudevita Posavskog 8, 10000 Zagreb</izvorni_sadrzaj>
    <derivirana_varijabla naziv="DomainObject.Predmet.ProtustrankaWithAdress_1">AUTO ŠKOLA AMC d.o.o. Ljudevita Posavskog 8, 10000 Zagreb</derivirana_varijabla>
  </DomainObject.Predmet.ProtustrankaWithAdress>
  <DomainObject.Predmet.ProtustrankaWithAdressOIB>
    <izvorni_sadrzaj>AUTO ŠKOLA AMC d.o.o., OIB 79800521695, Ljudevita Posavskog 8, 10000 Zagreb</izvorni_sadrzaj>
    <derivirana_varijabla naziv="DomainObject.Predmet.ProtustrankaWithAdressOIB_1">AUTO ŠKOLA AMC d.o.o., OIB 79800521695, Ljudevita Posavskog 8, 10000 Zagreb</derivirana_varijabla>
  </DomainObject.Predmet.ProtustrankaWithAdressOIB>
  <DomainObject.Predmet.ProtustrankaNazivFormated>
    <izvorni_sadrzaj>AUTO ŠKOLA AMC d.o.o.</izvorni_sadrzaj>
    <derivirana_varijabla naziv="DomainObject.Predmet.ProtustrankaNazivFormated_1">AUTO ŠKOLA AMC d.o.o.</derivirana_varijabla>
  </DomainObject.Predmet.ProtustrankaNazivFormated>
  <DomainObject.Predmet.ProtustrankaNazivFormatedOIB>
    <izvorni_sadrzaj>AUTO ŠKOLA AMC d.o.o., OIB 79800521695</izvorni_sadrzaj>
    <derivirana_varijabla naziv="DomainObject.Predmet.ProtustrankaNazivFormatedOIB_1">AUTO ŠKOLA AMC d.o.o., OIB 79800521695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ŠKOLA AMC d.o.o.</item>
    </izvorni_sadrzaj>
    <derivirana_varijabla naziv="DomainObject.Predmet.ProtuStrankaListFormated_1">
      <item>AUTO ŠKOLA AMC d.o.o.</item>
    </derivirana_varijabla>
  </DomainObject.Predmet.ProtuStrankaListFormated>
  <DomainObject.Predmet.ProtuStrankaListFormatedOIB>
    <izvorni_sadrzaj>
      <item>AUTO ŠKOLA AMC d.o.o., OIB 79800521695</item>
    </izvorni_sadrzaj>
    <derivirana_varijabla naziv="DomainObject.Predmet.ProtuStrankaListFormatedOIB_1">
      <item>AUTO ŠKOLA AMC d.o.o., OIB 79800521695</item>
    </derivirana_varijabla>
  </DomainObject.Predmet.ProtuStrankaListFormatedOIB>
  <DomainObject.Predmet.ProtuStrankaListFormatedWithAdress>
    <izvorni_sadrzaj>
      <item>AUTO ŠKOLA AMC d.o.o., Ljudevita Posavskog 8, 10000 Zagreb</item>
    </izvorni_sadrzaj>
    <derivirana_varijabla naziv="DomainObject.Predmet.ProtuStrankaListFormatedWithAdress_1">
      <item>AUTO ŠKOLA AMC d.o.o., Ljudevita Posavskog 8, 10000 Zagreb</item>
    </derivirana_varijabla>
  </DomainObject.Predmet.ProtuStrankaListFormatedWithAdress>
  <DomainObject.Predmet.ProtuStrankaListFormatedWithAdressOIB>
    <izvorni_sadrzaj>
      <item>AUTO ŠKOLA AMC d.o.o., OIB 79800521695, Ljudevita Posavskog 8, 10000 Zagreb</item>
    </izvorni_sadrzaj>
    <derivirana_varijabla naziv="DomainObject.Predmet.ProtuStrankaListFormatedWithAdressOIB_1">
      <item>AUTO ŠKOLA AMC d.o.o., OIB 79800521695, Ljudevita Posavskog 8, 10000 Zagreb</item>
    </derivirana_varijabla>
  </DomainObject.Predmet.ProtuStrankaListFormatedWithAdressOIB>
  <DomainObject.Predmet.ProtuStrankaListNazivFormated>
    <izvorni_sadrzaj>
      <item>AUTO ŠKOLA AMC d.o.o.</item>
    </izvorni_sadrzaj>
    <derivirana_varijabla naziv="DomainObject.Predmet.ProtuStrankaListNazivFormated_1">
      <item>AUTO ŠKOLA AMC d.o.o.</item>
    </derivirana_varijabla>
  </DomainObject.Predmet.ProtuStrankaListNazivFormated>
  <DomainObject.Predmet.ProtuStrankaListNazivFormatedOIB>
    <izvorni_sadrzaj>
      <item>AUTO ŠKOLA AMC d.o.o., OIB 79800521695</item>
    </izvorni_sadrzaj>
    <derivirana_varijabla naziv="DomainObject.Predmet.ProtuStrankaListNazivFormatedOIB_1">
      <item>AUTO ŠKOLA AMC d.o.o., OIB 79800521695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>St-1947/2016-3</izvorni_sadrzaj>
    <derivirana_varijabla naziv="DomainObject.PoslovniBrojDokumenta_1">St-1947/2016-3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ŠKOLA AMC d.o.o.</izvorni_sadrzaj>
    <derivirana_varijabla naziv="DomainObject.Predmet.ProtustrankaIDrugi_1">AUTO ŠKOLA AMC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ŠKOLA AMC d.o.o., OIB 79800521695, Ljudevita Posavskog 8, 10000 Zagreb</izvorni_sadrzaj>
    <derivirana_varijabla naziv="DomainObject.Predmet.ProtustrankaIDrugiAdressOIB_1">AUTO ŠKOLA AMC d.o.o., OIB 79800521695, Ljudevita Posavskog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ŠKOLA AMC d.o.o.</item>
      <item>FINA Regionalni centar Zagreb</item>
    </izvorni_sadrzaj>
    <derivirana_varijabla naziv="DomainObject.Predmet.SudioniciListNaziv_1">
      <item>AUTO ŠKOLA AMC d.o.o.</item>
      <item>FINA Regionalni centar Zagreb</item>
    </derivirana_varijabla>
  </DomainObject.Predmet.SudioniciListNaziv>
  <DomainObject.Predmet.SudioniciListAdressOIB>
    <izvorni_sadrzaj>
      <item>AUTO ŠKOLA AMC d.o.o., OIB 79800521695, Ljudevita Posavskog 8,10000 Zagreb</item>
      <item>FINA Regionalni centar Zagreb, OIB 85821130368, Trg svibanjskih žrtava 1995. 1,10000 Zagreb</item>
    </izvorni_sadrzaj>
    <derivirana_varijabla naziv="DomainObject.Predmet.SudioniciListAdressOIB_1">
      <item>AUTO ŠKOLA AMC d.o.o., OIB 79800521695, Ljudevita Posavskog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79800521695</item>
      <item>, OIB 85821130368</item>
    </izvorni_sadrzaj>
    <derivirana_varijabla naziv="DomainObject.Predmet.SudioniciListNazivOIB_1">
      <item>, OIB 79800521695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FD0F93-BED9-4FF2-BDE6-0BA7BC9251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360</properties:Words>
  <properties:Characters>1911</properties:Characters>
  <properties:Lines>46</properties:Lines>
  <properties:Paragraphs>13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2016-08-24T06:20:00Z</cp:lastPrinted>
  <dcterms:modified xmlns:xsi="http://www.w3.org/2001/XMLSchema-instance" xsi:type="dcterms:W3CDTF">2016-08-24T06:21:00Z</dcterms:modified>
  <cp:revision>25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St-1947/2016-3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