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2542" w14:paraId="afa2542" w:rsidRDefault="002D173E" w:rsidP="002E567C" w:rsidR="00C43348" w:rsidRPr="006C009B">
      <w:pPr>
        <w15:collapsed w:val="false"/>
      </w:pPr>
      <w:bookmarkStart w:name="_GoBack" w:id="0"/>
      <w:bookmarkEnd w:id="0"/>
      <w:r w:rsidRPr="006C009B"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67C" w:rsidP="002E567C" w:rsidR="002E567C" w:rsidRPr="006C009B">
      <w:r w:rsidRPr="006C009B">
        <w:t>REPUBLIKA HRVATSKA</w:t>
      </w:r>
    </w:p>
    <w:p w:rsidRDefault="002E567C" w:rsidP="002E567C" w:rsidR="002E567C" w:rsidRPr="006C009B">
      <w:r w:rsidRPr="006C009B">
        <w:t>TRGOVAČKI SUD U ZAGREBU</w:t>
      </w:r>
    </w:p>
    <w:p w:rsidRDefault="002E567C" w:rsidP="002E567C" w:rsidR="002E567C" w:rsidRPr="006C009B">
      <w:r w:rsidRPr="006C009B">
        <w:t>Zagreb, Amruševa 2/II</w:t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  <w:t xml:space="preserve">7 </w:t>
      </w:r>
      <w:r w:rsidR="00CF1BC0" w:rsidRPr="006C009B">
        <w:t>Stpn-</w:t>
      </w:r>
      <w:r w:rsidR="007916D1">
        <w:t>243/15</w:t>
      </w:r>
    </w:p>
    <w:p w:rsidRDefault="002E567C" w:rsidP="002E567C" w:rsidR="002E567C" w:rsidRPr="006C009B">
      <w:pPr>
        <w:jc w:val="center"/>
      </w:pPr>
      <w:r w:rsidRPr="006C009B">
        <w:t>R E P U B L I K A  H R V A T S K A</w:t>
      </w:r>
    </w:p>
    <w:p w:rsidRDefault="002E567C" w:rsidP="002E567C" w:rsidR="002E567C" w:rsidRPr="006C009B">
      <w:pPr>
        <w:jc w:val="center"/>
      </w:pPr>
      <w:r w:rsidRPr="006C009B">
        <w:t>R J E Š E N J E</w:t>
      </w:r>
    </w:p>
    <w:p w:rsidRDefault="002E567C" w:rsidP="002E567C" w:rsidR="002E567C" w:rsidRPr="006C009B">
      <w:pPr>
        <w:jc w:val="center"/>
      </w:pPr>
    </w:p>
    <w:p w:rsidRDefault="002E567C" w:rsidP="00C02C4D" w:rsidR="00C02C4D" w:rsidRPr="006C009B">
      <w:pPr>
        <w:jc w:val="both"/>
      </w:pPr>
      <w:r w:rsidRPr="006C009B">
        <w:tab/>
      </w:r>
      <w:r w:rsidR="00C02C4D" w:rsidRPr="006C009B">
        <w:t xml:space="preserve">Trgovački sud u Zagrebu po sucu pojedincu Vesni Malenica kao stečajnom sucu u postupku sklapanja predstečajne nagodbe s dužnikom </w:t>
      </w:r>
      <w:r w:rsidR="00CF1BC0" w:rsidRPr="006C009B">
        <w:t xml:space="preserve"> </w:t>
      </w:r>
      <w:r w:rsidR="007916D1">
        <w:t>VEMAG d. o. o., Zagreb, Pierottijeva 6, OIB 66443113252</w:t>
      </w:r>
      <w:r w:rsidR="00DA6331">
        <w:t>. travnja</w:t>
      </w:r>
      <w:r w:rsidR="00C02C4D" w:rsidRPr="006C009B">
        <w:t xml:space="preserve"> 2016.</w:t>
      </w:r>
    </w:p>
    <w:p w:rsidRDefault="007947B3" w:rsidP="00B04F71" w:rsidR="007947B3" w:rsidRPr="006C009B">
      <w:pPr>
        <w:jc w:val="both"/>
      </w:pPr>
    </w:p>
    <w:p w:rsidRDefault="002E567C" w:rsidP="002E567C" w:rsidR="002E567C" w:rsidRPr="006C009B">
      <w:pPr>
        <w:jc w:val="center"/>
        <w:rPr>
          <w:bCs/>
        </w:rPr>
      </w:pPr>
      <w:r w:rsidRPr="006C009B">
        <w:rPr>
          <w:bCs/>
        </w:rPr>
        <w:t>r i j e š i o  j e</w:t>
      </w:r>
    </w:p>
    <w:p w:rsidRDefault="002E567C" w:rsidP="002E567C" w:rsidR="002E567C" w:rsidRPr="006C009B">
      <w:pPr>
        <w:rPr>
          <w:bCs/>
        </w:rPr>
      </w:pPr>
    </w:p>
    <w:p w:rsidRDefault="00940FD3" w:rsidP="00DF6E8B" w:rsidR="002E567C" w:rsidRPr="006C009B">
      <w:pPr>
        <w:ind w:firstLine="646" w:right="-52"/>
        <w:jc w:val="both"/>
        <w:rPr>
          <w:bCs/>
        </w:rPr>
      </w:pPr>
      <w:r w:rsidRPr="006C009B">
        <w:t xml:space="preserve">Odgađa se ročište </w:t>
      </w:r>
      <w:r w:rsidR="002E567C" w:rsidRPr="006C009B">
        <w:t xml:space="preserve">radi sklapanja predstečajne nagodbe s dužnikom </w:t>
      </w:r>
      <w:r w:rsidR="007916D1">
        <w:t>VEMAG d. o. o., Zagreb, Pierottijeva 6, OIB 66443113252</w:t>
      </w:r>
      <w:r w:rsidR="002E567C" w:rsidRPr="006C009B">
        <w:rPr>
          <w:bCs/>
        </w:rPr>
        <w:t>,</w:t>
      </w:r>
      <w:r w:rsidR="002E567C" w:rsidRPr="006C009B">
        <w:t xml:space="preserve"> </w:t>
      </w:r>
      <w:r w:rsidRPr="006C009B">
        <w:t xml:space="preserve">određeno </w:t>
      </w:r>
      <w:r w:rsidR="002E567C" w:rsidRPr="006C009B">
        <w:t xml:space="preserve">za dan </w:t>
      </w:r>
      <w:r w:rsidR="007916D1">
        <w:rPr>
          <w:bCs/>
        </w:rPr>
        <w:t>12</w:t>
      </w:r>
      <w:r w:rsidR="00C02C4D" w:rsidRPr="006C009B">
        <w:rPr>
          <w:bCs/>
        </w:rPr>
        <w:t>. travanj</w:t>
      </w:r>
      <w:r w:rsidR="00FC66F7" w:rsidRPr="006C009B">
        <w:rPr>
          <w:bCs/>
        </w:rPr>
        <w:t xml:space="preserve"> 2016</w:t>
      </w:r>
      <w:r w:rsidR="00C02C4D" w:rsidRPr="006C009B">
        <w:rPr>
          <w:bCs/>
        </w:rPr>
        <w:t xml:space="preserve">. u </w:t>
      </w:r>
      <w:r w:rsidR="00DF6E8B" w:rsidRPr="006C009B">
        <w:rPr>
          <w:bCs/>
        </w:rPr>
        <w:t>11,00</w:t>
      </w:r>
      <w:r w:rsidR="002E567C" w:rsidRPr="006C009B">
        <w:rPr>
          <w:bCs/>
        </w:rPr>
        <w:t xml:space="preserve"> sati,</w:t>
      </w:r>
      <w:r w:rsidR="002E567C" w:rsidRPr="006C009B">
        <w:t xml:space="preserve"> </w:t>
      </w:r>
      <w:r w:rsidR="002E567C" w:rsidRPr="006C009B">
        <w:rPr>
          <w:bCs/>
        </w:rPr>
        <w:t>u prostorijama Trgovačkog suda u Zagrebu,</w:t>
      </w:r>
      <w:r w:rsidR="002E567C" w:rsidRPr="006C009B">
        <w:t xml:space="preserve"> </w:t>
      </w:r>
      <w:r w:rsidR="00CF1BC0" w:rsidRPr="006C009B">
        <w:rPr>
          <w:bCs/>
        </w:rPr>
        <w:t>Petrinjska 8, soba broj 96</w:t>
      </w:r>
      <w:r w:rsidR="007916D1">
        <w:rPr>
          <w:bCs/>
        </w:rPr>
        <w:t>/II kat, a slijedeće će se odrediti pisanim putem.</w:t>
      </w:r>
    </w:p>
    <w:p w:rsidRDefault="00DF6E8B" w:rsidP="00DF6E8B" w:rsidR="00DF6E8B" w:rsidRPr="006C009B">
      <w:pPr>
        <w:ind w:firstLine="646" w:right="-52"/>
        <w:jc w:val="both"/>
        <w:rPr>
          <w:bCs/>
        </w:rPr>
      </w:pPr>
    </w:p>
    <w:p w:rsidRDefault="00DF6E8B" w:rsidP="00DF6E8B" w:rsidR="00DF6E8B" w:rsidRPr="006C009B">
      <w:pPr>
        <w:ind w:right="-52"/>
        <w:jc w:val="center"/>
        <w:rPr>
          <w:bCs/>
        </w:rPr>
      </w:pPr>
      <w:r w:rsidRPr="006C009B">
        <w:rPr>
          <w:bCs/>
        </w:rPr>
        <w:t>Obrazloženje</w:t>
      </w:r>
    </w:p>
    <w:p w:rsidRDefault="00DF6E8B" w:rsidP="00DF6E8B" w:rsidR="00DF6E8B" w:rsidRPr="006C009B">
      <w:pPr>
        <w:ind w:right="-52"/>
        <w:jc w:val="center"/>
        <w:rPr>
          <w:bCs/>
        </w:rPr>
      </w:pPr>
    </w:p>
    <w:p w:rsidRDefault="003B2653" w:rsidP="007916D1" w:rsidR="00D10D19" w:rsidRPr="006C009B">
      <w:pPr>
        <w:ind w:firstLine="708"/>
        <w:jc w:val="both"/>
      </w:pPr>
      <w:r>
        <w:t xml:space="preserve">Podneskom od </w:t>
      </w:r>
      <w:r w:rsidR="007916D1">
        <w:t xml:space="preserve">5. travnja 2016. dužnik je predložio da se odgodi rošte za sklapanje predstečajne nagodbe određeno za </w:t>
      </w:r>
      <w:r w:rsidR="007916D1" w:rsidRPr="006C009B">
        <w:t xml:space="preserve">dan </w:t>
      </w:r>
      <w:r w:rsidR="007916D1">
        <w:rPr>
          <w:bCs/>
        </w:rPr>
        <w:t>12</w:t>
      </w:r>
      <w:r w:rsidR="007916D1" w:rsidRPr="006C009B">
        <w:rPr>
          <w:bCs/>
        </w:rPr>
        <w:t>. travanj 2016. u 11,00 sati</w:t>
      </w:r>
      <w:r w:rsidR="007916D1">
        <w:rPr>
          <w:bCs/>
        </w:rPr>
        <w:t>, zbog spriječenosti zakonskog zastupnika dužnika.</w:t>
      </w:r>
    </w:p>
    <w:p w:rsidRDefault="005371C1" w:rsidP="005371C1" w:rsidR="005371C1" w:rsidRPr="006C009B">
      <w:pPr>
        <w:jc w:val="center"/>
      </w:pPr>
      <w:r w:rsidRPr="006C009B">
        <w:rPr>
          <w:lang w:val="pl-PL"/>
        </w:rPr>
        <w:t>Zagreb</w:t>
      </w:r>
      <w:r w:rsidRPr="006C009B">
        <w:t xml:space="preserve">, </w:t>
      </w:r>
      <w:r w:rsidR="007916D1">
        <w:t>11</w:t>
      </w:r>
      <w:r w:rsidR="00DA6331">
        <w:t>. travanj</w:t>
      </w:r>
      <w:r w:rsidRPr="006C009B">
        <w:t xml:space="preserve"> 2016.</w:t>
      </w:r>
    </w:p>
    <w:p w:rsidRDefault="005371C1" w:rsidP="005371C1" w:rsidR="005371C1" w:rsidRPr="006C009B">
      <w:pPr>
        <w:jc w:val="center"/>
      </w:pPr>
    </w:p>
    <w:p w:rsidRDefault="005371C1" w:rsidP="005371C1" w:rsidR="005371C1" w:rsidRPr="006C009B">
      <w:pPr>
        <w:jc w:val="both"/>
      </w:pP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  <w:t>SUDAC:</w:t>
      </w:r>
    </w:p>
    <w:p w:rsidRDefault="005371C1" w:rsidP="005371C1" w:rsidR="005371C1" w:rsidRPr="006C009B">
      <w:pPr>
        <w:jc w:val="both"/>
      </w:pP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  <w:t>Vesna Malenica</w:t>
      </w:r>
      <w:r w:rsidR="00C85AAE">
        <w:t xml:space="preserve"> v. r. </w:t>
      </w:r>
    </w:p>
    <w:p w:rsidRDefault="002E567C" w:rsidP="00C328D9" w:rsidR="002E567C" w:rsidRPr="00C328D9">
      <w:pPr>
        <w:ind w:right="-52"/>
        <w:jc w:val="both"/>
      </w:pPr>
      <w:r w:rsidRPr="006C009B">
        <w:tab/>
      </w:r>
      <w:r w:rsidRPr="006C009B">
        <w:tab/>
      </w:r>
      <w:r w:rsidRPr="006C009B">
        <w:tab/>
      </w:r>
    </w:p>
    <w:p w:rsidRDefault="00C85AAE" w:rsidP="00AB7A2F" w:rsidR="00C85AA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85AAE" w:rsidP="00995CE9" w:rsidR="00C85AA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6C009B"/>
    <w:p w:rsidRDefault="00F85B1C" w:rsidP="002E567C" w:rsidR="00F85B1C" w:rsidRPr="006C009B"/>
    <w:sectPr w:rsidSect="00A569C2" w:rsidR="00F85B1C" w:rsidRPr="006C009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3432844"/>
      <w:docPartObj>
        <w:docPartGallery w:val="Page Numbers (Top of Page)"/>
        <w:docPartUnique/>
      </w:docPartObj>
    </w:sdtPr>
    <w:sdtEndPr/>
    <w:sdtContent>
      <w:p w:rsidRDefault="00A569C2" w:rsidR="00A569C2">
        <w:pPr>
          <w:pStyle w:val="Zaglavlje"/>
          <w:jc w:val="right"/>
        </w:pPr>
        <w:r>
          <w:t xml:space="preserve">7 Stpn-215/15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16D1">
          <w:rPr>
            <w:noProof/>
          </w:rPr>
          <w:t>2</w:t>
        </w:r>
        <w:r>
          <w:fldChar w:fldCharType="end"/>
        </w:r>
      </w:p>
    </w:sdtContent>
  </w:sdt>
  <w:p w:rsidRDefault="008F5B6C" w:rsidR="008F5B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7899207"/>
      <w:docPartObj>
        <w:docPartGallery w:val="Page Numbers (Top of Page)"/>
        <w:docPartUnique/>
      </w:docPartObj>
    </w:sdtPr>
    <w:sdtEndPr/>
    <w:sdtContent>
      <w:p w:rsidRDefault="00A569C2" w:rsidR="00A569C2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AAE">
          <w:rPr>
            <w:noProof/>
          </w:rPr>
          <w:t>1</w:t>
        </w:r>
        <w:r>
          <w:fldChar w:fldCharType="end"/>
        </w:r>
      </w:p>
    </w:sdtContent>
  </w:sdt>
  <w:p w:rsidRDefault="008F5B6C" w:rsidR="008F5B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6852"/>
    <w:rsid w:val="000812AC"/>
    <w:rsid w:val="0011242B"/>
    <w:rsid w:val="00170F99"/>
    <w:rsid w:val="001719FD"/>
    <w:rsid w:val="0017499E"/>
    <w:rsid w:val="001A348D"/>
    <w:rsid w:val="001D71EC"/>
    <w:rsid w:val="00295A20"/>
    <w:rsid w:val="002D0EC4"/>
    <w:rsid w:val="002D173E"/>
    <w:rsid w:val="002E567C"/>
    <w:rsid w:val="002F4C7F"/>
    <w:rsid w:val="003745F1"/>
    <w:rsid w:val="00382F3A"/>
    <w:rsid w:val="003B2653"/>
    <w:rsid w:val="00414A95"/>
    <w:rsid w:val="00444114"/>
    <w:rsid w:val="004A11E4"/>
    <w:rsid w:val="005054E9"/>
    <w:rsid w:val="005371C1"/>
    <w:rsid w:val="005A73F4"/>
    <w:rsid w:val="006615FF"/>
    <w:rsid w:val="006939A6"/>
    <w:rsid w:val="006B0FBA"/>
    <w:rsid w:val="006C009B"/>
    <w:rsid w:val="00737CA6"/>
    <w:rsid w:val="00757029"/>
    <w:rsid w:val="007647EE"/>
    <w:rsid w:val="007916D1"/>
    <w:rsid w:val="007947B3"/>
    <w:rsid w:val="00837028"/>
    <w:rsid w:val="00871507"/>
    <w:rsid w:val="008F5B6C"/>
    <w:rsid w:val="009173B5"/>
    <w:rsid w:val="00940FD3"/>
    <w:rsid w:val="0095612C"/>
    <w:rsid w:val="00A569C2"/>
    <w:rsid w:val="00AA3B03"/>
    <w:rsid w:val="00B034A7"/>
    <w:rsid w:val="00B04F71"/>
    <w:rsid w:val="00BB7539"/>
    <w:rsid w:val="00C02C4D"/>
    <w:rsid w:val="00C16BF7"/>
    <w:rsid w:val="00C328D9"/>
    <w:rsid w:val="00C34939"/>
    <w:rsid w:val="00C43348"/>
    <w:rsid w:val="00C85AAE"/>
    <w:rsid w:val="00CC71B8"/>
    <w:rsid w:val="00CE4186"/>
    <w:rsid w:val="00CF1BC0"/>
    <w:rsid w:val="00D10D19"/>
    <w:rsid w:val="00D1189D"/>
    <w:rsid w:val="00D1647D"/>
    <w:rsid w:val="00D24452"/>
    <w:rsid w:val="00D85C26"/>
    <w:rsid w:val="00DA6331"/>
    <w:rsid w:val="00DE7013"/>
    <w:rsid w:val="00DF5113"/>
    <w:rsid w:val="00DF6E8B"/>
    <w:rsid w:val="00DF6EB8"/>
    <w:rsid w:val="00E10050"/>
    <w:rsid w:val="00E46509"/>
    <w:rsid w:val="00E60498"/>
    <w:rsid w:val="00E8743F"/>
    <w:rsid w:val="00F34863"/>
    <w:rsid w:val="00F612FB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A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A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Stpn-243/2015</izvorni_sadrzaj>
    <derivirana_varijabla naziv="DomainObject.Predmet.OznakaBroj_1">Stpn-243/2015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VEMAG d.o.o.</izvorni_sadrzaj>
    <derivirana_varijabla naziv="DomainObject.Predmet.ProtustrankaFormated_1">  VEMAG d.o.o.</derivirana_varijabla>
  </DomainObject.Predmet.ProtustrankaFormated>
  <DomainObject.Predmet.ProtustrankaFormatedOIB>
    <izvorni_sadrzaj>  VEMAG d.o.o., OIB 66443113252</izvorni_sadrzaj>
    <derivirana_varijabla naziv="DomainObject.Predmet.ProtustrankaFormatedOIB_1">  VEMAG d.o.o., OIB 66443113252</derivirana_varijabla>
  </DomainObject.Predmet.ProtustrankaFormatedOIB>
  <DomainObject.Predmet.ProtustrankaFormatedWithAdress>
    <izvorni_sadrzaj> VEMAG d.o.o., Pierottijeva 6, 10000 Zagreb</izvorni_sadrzaj>
    <derivirana_varijabla naziv="DomainObject.Predmet.ProtustrankaFormatedWithAdress_1"> VEMAG d.o.o., Pierottijeva 6, 10000 Zagreb</derivirana_varijabla>
  </DomainObject.Predmet.ProtustrankaFormatedWithAdress>
  <DomainObject.Predmet.ProtustrankaFormatedWithAdressOIB>
    <izvorni_sadrzaj> VEMAG d.o.o., OIB 66443113252, Pierottijeva 6, 10000 Zagreb</izvorni_sadrzaj>
    <derivirana_varijabla naziv="DomainObject.Predmet.ProtustrankaFormatedWithAdressOIB_1"> VEMAG d.o.o., OIB 66443113252, Pierottijeva 6, 10000 Zagreb</derivirana_varijabla>
  </DomainObject.Predmet.ProtustrankaFormatedWithAdressOIB>
  <DomainObject.Predmet.ProtustrankaWithAdress>
    <izvorni_sadrzaj>VEMAG d.o.o. Pierottijeva 6, 10000 Zagreb</izvorni_sadrzaj>
    <derivirana_varijabla naziv="DomainObject.Predmet.ProtustrankaWithAdress_1">VEMAG d.o.o. Pierottijeva 6, 10000 Zagreb</derivirana_varijabla>
  </DomainObject.Predmet.ProtustrankaWithAdress>
  <DomainObject.Predmet.ProtustrankaWithAdressOIB>
    <izvorni_sadrzaj>VEMAG d.o.o., OIB 66443113252, Pierottijeva 6, 10000 Zagreb</izvorni_sadrzaj>
    <derivirana_varijabla naziv="DomainObject.Predmet.ProtustrankaWithAdressOIB_1">VEMAG d.o.o., OIB 66443113252, Pierottijeva 6, 10000 Zagreb</derivirana_varijabla>
  </DomainObject.Predmet.ProtustrankaWithAdressOIB>
  <DomainObject.Predmet.ProtustrankaNazivFormated>
    <izvorni_sadrzaj>VEMAG d.o.o.</izvorni_sadrzaj>
    <derivirana_varijabla naziv="DomainObject.Predmet.ProtustrankaNazivFormated_1">VEMAG d.o.o.</derivirana_varijabla>
  </DomainObject.Predmet.ProtustrankaNazivFormated>
  <DomainObject.Predmet.ProtustrankaNazivFormatedOIB>
    <izvorni_sadrzaj>VEMAG d.o.o., OIB 66443113252</izvorni_sadrzaj>
    <derivirana_varijabla naziv="DomainObject.Predmet.ProtustrankaNazivFormatedOIB_1">VEMAG d.o.o., OIB 66443113252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VEMAG d.o.o.</izvorni_sadrzaj>
    <derivirana_varijabla naziv="DomainObject.Predmet.StrankaFormated_1">  VEMAG d.o.o.</derivirana_varijabla>
  </DomainObject.Predmet.StrankaFormated>
  <DomainObject.Predmet.StrankaFormatedOIB>
    <izvorni_sadrzaj>  VEMAG d.o.o., OIB 66443113252</izvorni_sadrzaj>
    <derivirana_varijabla naziv="DomainObject.Predmet.StrankaFormatedOIB_1">  VEMAG d.o.o., OIB 66443113252</derivirana_varijabla>
  </DomainObject.Predmet.StrankaFormatedOIB>
  <DomainObject.Predmet.StrankaFormatedWithAdress>
    <izvorni_sadrzaj> VEMAG d.o.o., Pierottijeva 6, 10000 Zagreb</izvorni_sadrzaj>
    <derivirana_varijabla naziv="DomainObject.Predmet.StrankaFormatedWithAdress_1"> VEMAG d.o.o., Pierottijeva 6, 10000 Zagreb</derivirana_varijabla>
  </DomainObject.Predmet.StrankaFormatedWithAdress>
  <DomainObject.Predmet.StrankaFormatedWithAdressOIB>
    <izvorni_sadrzaj> VEMAG d.o.o., OIB 66443113252, Pierottijeva 6, 10000 Zagreb</izvorni_sadrzaj>
    <derivirana_varijabla naziv="DomainObject.Predmet.StrankaFormatedWithAdressOIB_1"> VEMAG d.o.o., OIB 66443113252, Pierottijeva 6, 10000 Zagreb</derivirana_varijabla>
  </DomainObject.Predmet.StrankaFormatedWithAdressOIB>
  <DomainObject.Predmet.StrankaWithAdress>
    <izvorni_sadrzaj>VEMAG d.o.o. Pierottijeva 6,10000 Zagreb</izvorni_sadrzaj>
    <derivirana_varijabla naziv="DomainObject.Predmet.StrankaWithAdress_1">VEMAG d.o.o. Pierottijeva 6,10000 Zagreb</derivirana_varijabla>
  </DomainObject.Predmet.StrankaWithAdress>
  <DomainObject.Predmet.StrankaWithAdressOIB>
    <izvorni_sadrzaj>VEMAG d.o.o., OIB 66443113252, Pierottijeva 6,10000 Zagreb</izvorni_sadrzaj>
    <derivirana_varijabla naziv="DomainObject.Predmet.StrankaWithAdressOIB_1">VEMAG d.o.o., OIB 66443113252, Pierottijeva 6,10000 Zagreb</derivirana_varijabla>
  </DomainObject.Predmet.StrankaWithAdressOIB>
  <DomainObject.Predmet.StrankaNazivFormated>
    <izvorni_sadrzaj>VEMAG d.o.o.</izvorni_sadrzaj>
    <derivirana_varijabla naziv="DomainObject.Predmet.StrankaNazivFormated_1">VEMAG d.o.o.</derivirana_varijabla>
  </DomainObject.Predmet.StrankaNazivFormated>
  <DomainObject.Predmet.StrankaNazivFormatedOIB>
    <izvorni_sadrzaj>VEMAG d.o.o., OIB 66443113252</izvorni_sadrzaj>
    <derivirana_varijabla naziv="DomainObject.Predmet.StrankaNazivFormatedOIB_1">VEMAG d.o.o., OIB 66443113252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VEMAG d.o.o.</item>
    </izvorni_sadrzaj>
    <derivirana_varijabla naziv="DomainObject.Predmet.StrankaListFormated_1">
      <item>VEMAG d.o.o.</item>
    </derivirana_varijabla>
  </DomainObject.Predmet.StrankaListFormated>
  <DomainObject.Predmet.StrankaListFormatedOIB>
    <izvorni_sadrzaj>
      <item>VEMAG d.o.o., OIB 66443113252</item>
    </izvorni_sadrzaj>
    <derivirana_varijabla naziv="DomainObject.Predmet.StrankaListFormatedOIB_1">
      <item>VEMAG d.o.o., OIB 66443113252</item>
    </derivirana_varijabla>
  </DomainObject.Predmet.StrankaListFormatedOIB>
  <DomainObject.Predmet.StrankaListFormatedWithAdress>
    <izvorni_sadrzaj>
      <item>VEMAG d.o.o., Pierottijeva 6, 10000 Zagreb</item>
    </izvorni_sadrzaj>
    <derivirana_varijabla naziv="DomainObject.Predmet.StrankaListFormatedWithAdress_1">
      <item>VEMAG d.o.o., Pierottijeva 6, 10000 Zagreb</item>
    </derivirana_varijabla>
  </DomainObject.Predmet.StrankaListFormatedWithAdress>
  <DomainObject.Predmet.StrankaListFormatedWithAdressOIB>
    <izvorni_sadrzaj>
      <item>VEMAG d.o.o., OIB 66443113252, Pierottijeva 6, 10000 Zagreb</item>
    </izvorni_sadrzaj>
    <derivirana_varijabla naziv="DomainObject.Predmet.StrankaListFormatedWithAdressOIB_1">
      <item>VEMAG d.o.o., OIB 66443113252, Pierottijeva 6, 10000 Zagreb</item>
    </derivirana_varijabla>
  </DomainObject.Predmet.StrankaListFormatedWithAdressOIB>
  <DomainObject.Predmet.StrankaListNazivFormated>
    <izvorni_sadrzaj>
      <item>VEMAG d.o.o.</item>
    </izvorni_sadrzaj>
    <derivirana_varijabla naziv="DomainObject.Predmet.StrankaListNazivFormated_1">
      <item>VEMAG d.o.o.</item>
    </derivirana_varijabla>
  </DomainObject.Predmet.StrankaListNazivFormated>
  <DomainObject.Predmet.StrankaListNazivFormatedOIB>
    <izvorni_sadrzaj>
      <item>VEMAG d.o.o., OIB 66443113252</item>
    </izvorni_sadrzaj>
    <derivirana_varijabla naziv="DomainObject.Predmet.StrankaListNazivFormatedOIB_1">
      <item>VEMAG d.o.o., OIB 66443113252</item>
    </derivirana_varijabla>
  </DomainObject.Predmet.StrankaListNazivFormatedOIB>
  <DomainObject.Predmet.ProtuStrankaListFormated>
    <izvorni_sadrzaj>
      <item>VEMAG d.o.o.</item>
    </izvorni_sadrzaj>
    <derivirana_varijabla naziv="DomainObject.Predmet.ProtuStrankaListFormated_1">
      <item>VEMAG d.o.o.</item>
    </derivirana_varijabla>
  </DomainObject.Predmet.ProtuStrankaListFormated>
  <DomainObject.Predmet.ProtuStrankaListFormatedOIB>
    <izvorni_sadrzaj>
      <item>VEMAG d.o.o., OIB 66443113252</item>
    </izvorni_sadrzaj>
    <derivirana_varijabla naziv="DomainObject.Predmet.ProtuStrankaListFormatedOIB_1">
      <item>VEMAG d.o.o., OIB 66443113252</item>
    </derivirana_varijabla>
  </DomainObject.Predmet.ProtuStrankaListFormatedOIB>
  <DomainObject.Predmet.ProtuStrankaListFormatedWithAdress>
    <izvorni_sadrzaj>
      <item>VEMAG d.o.o., Pierottijeva 6, 10000 Zagreb</item>
    </izvorni_sadrzaj>
    <derivirana_varijabla naziv="DomainObject.Predmet.ProtuStrankaListFormatedWithAdress_1">
      <item>VEMAG d.o.o., Pierottijeva 6, 10000 Zagreb</item>
    </derivirana_varijabla>
  </DomainObject.Predmet.ProtuStrankaListFormatedWithAdress>
  <DomainObject.Predmet.ProtuStrankaListFormatedWithAdressOIB>
    <izvorni_sadrzaj>
      <item>VEMAG d.o.o., OIB 66443113252, Pierottijeva 6, 10000 Zagreb</item>
    </izvorni_sadrzaj>
    <derivirana_varijabla naziv="DomainObject.Predmet.ProtuStrankaListFormatedWithAdressOIB_1">
      <item>VEMAG d.o.o., OIB 66443113252, Pierottijeva 6, 10000 Zagreb</item>
    </derivirana_varijabla>
  </DomainObject.Predmet.ProtuStrankaListFormatedWithAdressOIB>
  <DomainObject.Predmet.ProtuStrankaListNazivFormated>
    <izvorni_sadrzaj>
      <item>VEMAG d.o.o.</item>
    </izvorni_sadrzaj>
    <derivirana_varijabla naziv="DomainObject.Predmet.ProtuStrankaListNazivFormated_1">
      <item>VEMAG d.o.o.</item>
    </derivirana_varijabla>
  </DomainObject.Predmet.ProtuStrankaListNazivFormated>
  <DomainObject.Predmet.ProtuStrankaListNazivFormatedOIB>
    <izvorni_sadrzaj>
      <item>VEMAG d.o.o., OIB 66443113252</item>
    </izvorni_sadrzaj>
    <derivirana_varijabla naziv="DomainObject.Predmet.ProtuStrankaListNazivFormatedOIB_1">
      <item>VEMAG d.o.o., OIB 66443113252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VEMAG d.o.o.</izvorni_sadrzaj>
    <derivirana_varijabla naziv="DomainObject.Predmet.StrankaIDrugi_1">VEMAG d.o.o.</derivirana_varijabla>
  </DomainObject.Predmet.StrankaIDrugi>
  <DomainObject.Predmet.ProtustrankaIDrugi>
    <izvorni_sadrzaj>VEMAG d.o.o.</izvorni_sadrzaj>
    <derivirana_varijabla naziv="DomainObject.Predmet.ProtustrankaIDrugi_1">VEMAG d.o.o.</derivirana_varijabla>
  </DomainObject.Predmet.ProtustrankaIDrugi>
  <DomainObject.Predmet.StrankaIDrugiAdressOIB>
    <izvorni_sadrzaj>VEMAG d.o.o., OIB 66443113252, Pierottijeva 6, 10000 Zagreb</izvorni_sadrzaj>
    <derivirana_varijabla naziv="DomainObject.Predmet.StrankaIDrugiAdressOIB_1">VEMAG d.o.o., OIB 66443113252, Pierottijeva 6, 10000 Zagreb</derivirana_varijabla>
  </DomainObject.Predmet.StrankaIDrugiAdressOIB>
  <DomainObject.Predmet.ProtustrankaIDrugiAdressOIB>
    <izvorni_sadrzaj>VEMAG d.o.o., OIB 66443113252, Pierottijeva 6, 10000 Zagreb</izvorni_sadrzaj>
    <derivirana_varijabla naziv="DomainObject.Predmet.ProtustrankaIDrugiAdressOIB_1">VEMAG d.o.o., OIB 66443113252,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VEMAG d.o.o.</item>
      <item>VEMAG d.o.o.</item>
    </izvorni_sadrzaj>
    <derivirana_varijabla naziv="DomainObject.Predmet.SudioniciListNaziv_1">
      <item>VEMAG d.o.o.</item>
      <item>VEMAG d.o.o.</item>
    </derivirana_varijabla>
  </DomainObject.Predmet.SudioniciListNaziv>
  <DomainObject.Predmet.SudioniciListAdressOIB>
    <izvorni_sadrzaj>
      <item>VEMAG d.o.o., OIB 66443113252, Pierottijeva 6,10000 Zagreb</item>
      <item>VEMAG d.o.o., OIB 66443113252, Pierottijeva 6,10000 Zagreb</item>
    </izvorni_sadrzaj>
    <derivirana_varijabla naziv="DomainObject.Predmet.SudioniciListAdressOIB_1">
      <item>VEMAG d.o.o., OIB 66443113252, Pierottijeva 6,10000 Zagreb</item>
      <item>VEMAG d.o.o., OIB 66443113252,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66443113252</item>
      <item>, OIB 66443113252</item>
    </izvorni_sadrzaj>
    <derivirana_varijabla naziv="DomainObject.Predmet.SudioniciListNazivOIB_1">
      <item>, OIB 66443113252</item>
      <item>, OIB 66443113252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D8E56-F1F6-4205-9457-74BD26BA2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788</properties:Characters>
  <properties:Lines>31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2016-04-11T12:16:00Z</dcterms:created>
  <dc:creator>ksvajger</dc:creator>
  <cp:lastModifiedBy>Kristina Švajger</cp:lastModifiedBy>
  <cp:lastPrinted>2016-04-11T12:22:00Z</cp:lastPrinted>
  <dcterms:modified xmlns:xsi="http://www.w3.org/2001/XMLSchema-instance" xsi:type="dcterms:W3CDTF">2016-04-11T12:22:00Z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