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0eca0" w14:paraId="e10eca0" w:rsidRDefault="00AE649C" w:rsidP="00AD200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AD200D" w:rsidP="00AD200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AD200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1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D200D" w:rsidP="00AD200D" w:rsidR="00AD200D" w:rsidRPr="00AD200D">
      <w:pPr>
        <w:spacing w:after="0"/>
        <w:ind w:left="5664"/>
      </w:pPr>
      <w:r>
        <w:t>Poslovni broj: 4 Stpn-56/15-4</w:t>
      </w:r>
      <w:r>
        <w:rPr>
          <w:noProof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1" id="1">
              <a:hlinkClick r:id="rId11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5" id="0">
                      <a:hlinkClick r:id="rId11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3" r:embed="rId12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D200D" w:rsidP="00AD200D" w:rsidR="00AD200D">
      <w:pPr>
        <w:spacing w:after="0"/>
      </w:pPr>
    </w:p>
    <w:p w:rsidRDefault="00AD200D" w:rsidP="00AD200D" w:rsidR="00AD200D">
      <w:pPr>
        <w:spacing w:after="0"/>
        <w:ind w:firstLine="720"/>
        <w:rPr>
          <w:b/>
        </w:rPr>
      </w:pPr>
    </w:p>
    <w:p w:rsidRDefault="00AD200D" w:rsidP="00AD200D" w:rsidR="00AD200D">
      <w:pPr>
        <w:spacing w:after="0"/>
        <w:ind w:firstLine="720"/>
        <w:rPr>
          <w:b/>
        </w:rPr>
      </w:pPr>
    </w:p>
    <w:p w:rsidRDefault="00AD200D" w:rsidP="00AD200D" w:rsidR="00AD200D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AD200D" w:rsidP="00AD200D" w:rsidR="00AD200D">
      <w:pPr>
        <w:spacing w:after="0"/>
        <w:rPr>
          <w:b/>
        </w:rPr>
      </w:pPr>
      <w:r>
        <w:t>TRGOVAČKI SUD U VARAŽDINU</w:t>
      </w:r>
    </w:p>
    <w:p w:rsidRDefault="00AD200D" w:rsidP="00AD200D" w:rsidR="00AD200D">
      <w:pPr>
        <w:spacing w:after="0"/>
      </w:pPr>
      <w:r>
        <w:t xml:space="preserve">                 Braće Radića 2</w:t>
      </w:r>
    </w:p>
    <w:p w:rsidRDefault="00AD200D" w:rsidP="00AD200D" w:rsidR="00AD200D">
      <w:pPr>
        <w:spacing w:after="0"/>
      </w:pPr>
    </w:p>
    <w:p w:rsidRDefault="00AD200D" w:rsidP="00AD200D" w:rsidR="00AD200D">
      <w:pPr>
        <w:spacing w:after="0"/>
      </w:pPr>
    </w:p>
    <w:p w:rsidRDefault="00AD200D" w:rsidP="00AD200D" w:rsidR="00AD200D">
      <w:pPr>
        <w:spacing w:after="0"/>
      </w:pPr>
    </w:p>
    <w:p w:rsidRDefault="00AD200D" w:rsidP="00AD200D" w:rsidR="00AD200D">
      <w:pPr>
        <w:spacing w:after="0"/>
        <w:ind w:firstLine="708"/>
        <w:jc w:val="both"/>
        <w:rPr>
          <w:b/>
          <w:bCs/>
        </w:rPr>
      </w:pPr>
      <w:r>
        <w:t>Trgovački sud u Varaždinu, u ime Republike Hrvatske, po sucu toga suda Iris Hatvalić Nemec, povodom prijedloga za sklapanje predstečajne nagodbe nad predlagateljem – dužnikom DRVOPROMET-VURAIĆ d.o.o., Breznički Hum 125/a, Hum Breznički, OIB: 98374888320, za sklapanje predstečajne nagodbe, dana 19. veljače 2016.</w:t>
      </w:r>
      <w:r>
        <w:rPr>
          <w:b/>
          <w:bCs/>
        </w:rPr>
        <w:t xml:space="preserve">, </w:t>
      </w:r>
      <w:r>
        <w:t>donio je sljedeći</w:t>
      </w:r>
    </w:p>
    <w:p w:rsidRDefault="00AD200D" w:rsidP="00AD200D" w:rsidR="00AD200D">
      <w:pPr>
        <w:spacing w:after="0"/>
        <w:jc w:val="both"/>
      </w:pPr>
    </w:p>
    <w:p w:rsidRDefault="00AD200D" w:rsidP="00AD200D" w:rsidR="00AD200D">
      <w:pPr>
        <w:spacing w:after="0" w:before="240"/>
        <w:jc w:val="center"/>
      </w:pPr>
      <w:r>
        <w:t>O G L A S</w:t>
      </w:r>
    </w:p>
    <w:p w:rsidRDefault="00AD200D" w:rsidP="00AD200D" w:rsidR="00AD200D">
      <w:pPr>
        <w:spacing w:after="0" w:before="240"/>
        <w:jc w:val="both"/>
      </w:pPr>
      <w:r>
        <w:tab/>
        <w:t>I / Temeljem čl. 66. st. 5. Zakona o financijskom poslovanju i predstečajnoj nagodbi (Narodne novine broj 108/12, 144/12, 81/13 i 112/13) određuje se ročište radi sklapanja predstečajne nagodbe nad dužnikom DRVOPROMET-VURAIĆ d.o.o., Breznički Hum 125/a, Hum Breznički, OIB: 98374888320, za dan</w:t>
      </w:r>
    </w:p>
    <w:p w:rsidRDefault="00AD200D" w:rsidP="00AD200D" w:rsidR="00AD200D">
      <w:pPr>
        <w:spacing w:after="0" w:before="240"/>
        <w:jc w:val="center"/>
        <w:rPr>
          <w:b/>
          <w:u w:val="single"/>
        </w:rPr>
      </w:pPr>
      <w:r>
        <w:rPr>
          <w:b/>
          <w:u w:val="single"/>
        </w:rPr>
        <w:t>10. ožujka 2016. u 12,00 sati</w:t>
      </w:r>
    </w:p>
    <w:p w:rsidRDefault="00AD200D" w:rsidP="00AD200D" w:rsidR="00AD200D">
      <w:pPr>
        <w:spacing w:after="0" w:before="240"/>
        <w:jc w:val="center"/>
      </w:pPr>
      <w:r>
        <w:t>u sudnici broj 230, II kat</w:t>
      </w:r>
    </w:p>
    <w:p w:rsidRDefault="00AD200D" w:rsidP="00AD200D" w:rsidR="00AD200D">
      <w:pPr>
        <w:spacing w:after="0" w:before="240"/>
        <w:jc w:val="both"/>
      </w:pPr>
      <w:r>
        <w:tab/>
        <w:t>II/ Na ročište se pozivaju:</w:t>
      </w:r>
    </w:p>
    <w:p w:rsidRDefault="00AD200D" w:rsidP="00AD200D" w:rsidR="00AD200D">
      <w:pPr>
        <w:spacing w:after="0" w:before="240"/>
        <w:jc w:val="both"/>
      </w:pPr>
      <w:r>
        <w:t>- predlagatelj-dužnik, DRVOPROMET-VURAIĆ d.o.o., Breznički Hum 125/a, Breznički Hum</w:t>
      </w:r>
    </w:p>
    <w:p w:rsidRDefault="00AD200D" w:rsidP="00AD200D" w:rsidR="00AD200D">
      <w:pPr>
        <w:spacing w:after="0" w:before="240"/>
        <w:jc w:val="both"/>
      </w:pPr>
      <w:r>
        <w:t>- svi vjerovnici koji su prihvatili plan financijskog restrukturiranja</w:t>
      </w:r>
    </w:p>
    <w:p w:rsidRDefault="00AD200D" w:rsidP="00AD200D" w:rsidR="00AD200D">
      <w:pPr>
        <w:spacing w:after="0" w:before="240"/>
        <w:jc w:val="center"/>
      </w:pPr>
      <w:r>
        <w:t xml:space="preserve">U Varaždinu, </w:t>
      </w:r>
      <w:r>
        <w:t>19. veljače 2016</w:t>
      </w:r>
      <w:r>
        <w:t xml:space="preserve">. </w:t>
      </w:r>
    </w:p>
    <w:p w:rsidRDefault="00AD200D" w:rsidP="00AD200D" w:rsidR="00AD200D">
      <w:pPr>
        <w:spacing w:after="0" w:before="240"/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SUDAC:</w:t>
      </w:r>
    </w:p>
    <w:p w:rsidRDefault="00AD200D" w:rsidP="00AD200D" w:rsidR="00AD200D">
      <w:pPr>
        <w:spacing w:after="0" w:before="240"/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Iris Hatvalić Nemec, v.r.</w:t>
      </w:r>
    </w:p>
    <w:p w:rsidRDefault="00AD200D" w:rsidP="00AD200D" w:rsidR="00AD200D">
      <w:pPr>
        <w:spacing w:after="0" w:before="240"/>
        <w:ind w:left="4956"/>
        <w:jc w:val="both"/>
      </w:pPr>
      <w:r>
        <w:t xml:space="preserve">  </w:t>
      </w:r>
      <w:r>
        <w:t xml:space="preserve"> Za točnost otpravka-ovlašteni službenik: </w:t>
      </w:r>
    </w:p>
    <w:p w:rsidRDefault="00AD200D" w:rsidP="00AD200D" w:rsidR="00AD200D">
      <w:pPr>
        <w:spacing w:after="0" w:before="240"/>
        <w:jc w:val="both"/>
      </w:pPr>
      <w:r>
        <w:t>D N A :</w:t>
      </w:r>
    </w:p>
    <w:p w:rsidRDefault="00AD200D" w:rsidP="00AD200D" w:rsidR="00AD200D">
      <w:pPr>
        <w:spacing w:after="0" w:before="240"/>
        <w:jc w:val="both"/>
      </w:pPr>
      <w:r>
        <w:t>1.e-oglasna ploča ovoga suda</w:t>
      </w:r>
    </w:p>
    <w:p w:rsidRDefault="00AD200D" w:rsidP="00AD200D" w:rsidR="00AD200D">
      <w:pPr>
        <w:spacing w:after="0" w:before="240"/>
        <w:jc w:val="both"/>
      </w:pPr>
      <w:r>
        <w:t>2.objava na web stranici Financijske agencije</w:t>
      </w:r>
    </w:p>
    <w:p w:rsidRDefault="00CB0EA4" w:rsidP="00AD200D" w:rsidR="00CB0EA4">
      <w:pPr>
        <w:pStyle w:val="Naslovdokumenta"/>
        <w:spacing w:after="0"/>
      </w:pPr>
    </w:p>
    <w:p w:rsidRDefault="0071688E" w:rsidP="00AD200D" w:rsidR="0071688E">
      <w:pPr>
        <w:pStyle w:val="Poetniodjeljak"/>
        <w:spacing w:after="0"/>
      </w:pPr>
    </w:p>
    <w:p w:rsidRDefault="00A21F0D" w:rsidP="00AD200D" w:rsidR="00A21F0D">
      <w:pPr>
        <w:pStyle w:val="NormaleSPIS"/>
        <w:spacing w:after="0"/>
        <w:rPr>
          <w:noProof/>
        </w:rPr>
      </w:pPr>
    </w:p>
    <w:p w:rsidRDefault="00DA0242" w:rsidP="00AD200D" w:rsidR="00DA0242">
      <w:pPr>
        <w:pStyle w:val="ZapisniarPotpis"/>
        <w:spacing w:after="0"/>
      </w:pPr>
    </w:p>
    <w:sectPr w:rsidSect="00EB0D4C" w:rsidR="00DA0242">
      <w:headerReference w:type="default" r:id="rId14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200D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047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http://upload.wikimedia.org/wikipedia/commons/thumb/c/c9/Coat_of_arms_of_Croatia.svg/220px-Coat_of_arms_of_Croatia.svg.png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hr.wikipedia.org/wiki/Datoteka:Coat_of_arms_of_Croatia.svg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Stpn-56/2015-4</izvorni_sadrzaj>
    <derivirana_varijabla naziv="DomainObject.Oznaka_1">Stpn-56/2015-4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skraćenog postupka predstečajne nagodbe</izvorni_sadrzaj>
    <derivirana_varijabla naziv="DomainObject.Predmet.Opis_1">Prijedlog za sklapanje skraćenog postupka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Stpn-56/2015</izvorni_sadrzaj>
    <derivirana_varijabla naziv="DomainObject.Predmet.OznakaBroj_1">Stpn-56/2015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DRVOPROMET-VURAIĆ društvo za proizvodnju i promet drvnim proizvodima  i vanjsku trgovinu d.o.o.</izvorni_sadrzaj>
    <derivirana_varijabla naziv="DomainObject.Predmet.StrankaFormated_1">  DRVOPROMET-VURAIĆ društvo za proizvodnju i promet drvnim proizvodima  i vanjsku trgovinu d.o.o.</derivirana_varijabla>
  </DomainObject.Predmet.StrankaFormated>
  <DomainObject.Predmet.StrankaFormatedOIB>
    <izvorni_sadrzaj>  DRVOPROMET-VURAIĆ društvo za proizvodnju i promet drvnim proizvodima  i vanjsku trgovinu d.o.o., OIB 98374888320</izvorni_sadrzaj>
    <derivirana_varijabla naziv="DomainObject.Predmet.StrankaFormatedOIB_1">  DRVOPROMET-VURAIĆ društvo za proizvodnju i promet drvnim proizvodima  i vanjsku trgovinu d.o.o., OIB 98374888320</derivirana_varijabla>
  </DomainObject.Predmet.StrankaFormatedOIB>
  <DomainObject.Predmet.StrankaFormatedWithAdress>
    <izvorni_sadrzaj> DRVOPROMET-VURAIĆ društvo za proizvodnju i promet drvnim proizvodima  i vanjsku trgovinu d.o.o., Breznički Hum 125/a, 42225 Hum Breznički</izvorni_sadrzaj>
    <derivirana_varijabla naziv="DomainObject.Predmet.StrankaFormatedWithAdress_1"> DRVOPROMET-VURAIĆ društvo za proizvodnju i promet drvnim proizvodima  i vanjsku trgovinu d.o.o., Breznički Hum 125/a, 42225 Hum Breznički</derivirana_varijabla>
  </DomainObject.Predmet.StrankaFormatedWithAdress>
  <DomainObject.Predmet.StrankaFormatedWithAdressOIB>
    <izvorni_sadrzaj> DRVOPROMET-VURAIĆ društvo za proizvodnju i promet drvnim proizvodima  i vanjsku trgovinu d.o.o., OIB 98374888320, Breznički Hum 125/a, 42225 Hum Breznički</izvorni_sadrzaj>
    <derivirana_varijabla naziv="DomainObject.Predmet.StrankaFormatedWithAdressOIB_1"> DRVOPROMET-VURAIĆ društvo za proizvodnju i promet drvnim proizvodima  i vanjsku trgovinu d.o.o., OIB 98374888320, Breznički Hum 125/a, 42225 Hum Breznički</derivirana_varijabla>
  </DomainObject.Predmet.StrankaFormatedWithAdressOIB>
  <DomainObject.Predmet.StrankaWithAdress>
    <izvorni_sadrzaj>DRVOPROMET-VURAIĆ društvo za proizvodnju i promet drvnim proizvodima  i vanjsku trgovinu d.o.o. Breznički Hum 125/a,42225 Hum Breznički</izvorni_sadrzaj>
    <derivirana_varijabla naziv="DomainObject.Predmet.StrankaWithAdress_1">DRVOPROMET-VURAIĆ društvo za proizvodnju i promet drvnim proizvodima  i vanjsku trgovinu d.o.o. Breznički Hum 125/a,42225 Hum Breznički</derivirana_varijabla>
  </DomainObject.Predmet.StrankaWithAdress>
  <DomainObject.Predmet.StrankaWithAdressOIB>
    <izvorni_sadrzaj>DRVOPROMET-VURAIĆ društvo za proizvodnju i promet drvnim proizvodima  i vanjsku trgovinu d.o.o., OIB 98374888320, Breznički Hum 125/a,42225 Hum Breznički</izvorni_sadrzaj>
    <derivirana_varijabla naziv="DomainObject.Predmet.StrankaWithAdressOIB_1">DRVOPROMET-VURAIĆ društvo za proizvodnju i promet drvnim proizvodima  i vanjsku trgovinu d.o.o., OIB 98374888320, Breznički Hum 125/a,42225 Hum Breznički</derivirana_varijabla>
  </DomainObject.Predmet.StrankaWithAdressOIB>
  <DomainObject.Predmet.StrankaNazivFormated>
    <izvorni_sadrzaj>DRVOPROMET-VURAIĆ društvo za proizvodnju i promet drvnim proizvodima  i vanjsku trgovinu d.o.o.</izvorni_sadrzaj>
    <derivirana_varijabla naziv="DomainObject.Predmet.StrankaNazivFormated_1">DRVOPROMET-VURAIĆ društvo za proizvodnju i promet drvnim proizvodima  i vanjsku trgovinu d.o.o.</derivirana_varijabla>
  </DomainObject.Predmet.StrankaNazivFormated>
  <DomainObject.Predmet.StrankaNazivFormatedOIB>
    <izvorni_sadrzaj>DRVOPROMET-VURAIĆ društvo za proizvodnju i promet drvnim proizvodima  i vanjsku trgovinu d.o.o., OIB 98374888320</izvorni_sadrzaj>
    <derivirana_varijabla naziv="DomainObject.Predmet.StrankaNazivFormatedOIB_1">DRVOPROMET-VURAIĆ društvo za proizvodnju i promet drvnim proizvodima  i vanjsku trgovinu d.o.o., OIB 98374888320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384792.96</izvorni_sadrzaj>
    <derivirana_varijabla naziv="DomainObject.Predmet.TrenutnaVrijednost_1">384792.96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DRVOPROMET-VURAIĆ društvo za proizvodnju i promet drvnim proizvodima  i vanjsku trgovinu d.o.o.</item>
    </izvorni_sadrzaj>
    <derivirana_varijabla naziv="DomainObject.Predmet.StrankaListFormated_1">
      <item>DRVOPROMET-VURAIĆ društvo za proizvodnju i promet drvnim proizvodima  i vanjsku trgovinu d.o.o.</item>
    </derivirana_varijabla>
  </DomainObject.Predmet.StrankaListFormated>
  <DomainObject.Predmet.StrankaListFormatedOIB>
    <izvorni_sadrzaj>
      <item>DRVOPROMET-VURAIĆ društvo za proizvodnju i promet drvnim proizvodima  i vanjsku trgovinu d.o.o., OIB 98374888320</item>
    </izvorni_sadrzaj>
    <derivirana_varijabla naziv="DomainObject.Predmet.StrankaListFormatedOIB_1">
      <item>DRVOPROMET-VURAIĆ društvo za proizvodnju i promet drvnim proizvodima  i vanjsku trgovinu d.o.o., OIB 98374888320</item>
    </derivirana_varijabla>
  </DomainObject.Predmet.StrankaListFormatedOIB>
  <DomainObject.Predmet.StrankaListFormatedWithAdress>
    <izvorni_sadrzaj>
      <item>DRVOPROMET-VURAIĆ društvo za proizvodnju i promet drvnim proizvodima  i vanjsku trgovinu d.o.o., Breznički Hum 125/a, 42225 Hum Breznički</item>
    </izvorni_sadrzaj>
    <derivirana_varijabla naziv="DomainObject.Predmet.StrankaListFormatedWithAdress_1">
      <item>DRVOPROMET-VURAIĆ društvo za proizvodnju i promet drvnim proizvodima  i vanjsku trgovinu d.o.o., Breznički Hum 125/a, 42225 Hum Breznički</item>
    </derivirana_varijabla>
  </DomainObject.Predmet.StrankaListFormatedWithAdress>
  <DomainObject.Predmet.StrankaListFormatedWithAdressOIB>
    <izvorni_sadrzaj>
      <item>DRVOPROMET-VURAIĆ društvo za proizvodnju i promet drvnim proizvodima  i vanjsku trgovinu d.o.o., OIB 98374888320, Breznički Hum 125/a, 42225 Hum Breznički</item>
    </izvorni_sadrzaj>
    <derivirana_varijabla naziv="DomainObject.Predmet.StrankaListFormatedWithAdressOIB_1">
      <item>DRVOPROMET-VURAIĆ društvo za proizvodnju i promet drvnim proizvodima  i vanjsku trgovinu d.o.o., OIB 98374888320, Breznički Hum 125/a, 42225 Hum Breznički</item>
    </derivirana_varijabla>
  </DomainObject.Predmet.StrankaListFormatedWithAdressOIB>
  <DomainObject.Predmet.StrankaListNazivFormated>
    <izvorni_sadrzaj>
      <item>DRVOPROMET-VURAIĆ društvo za proizvodnju i promet drvnim proizvodima  i vanjsku trgovinu d.o.o.</item>
    </izvorni_sadrzaj>
    <derivirana_varijabla naziv="DomainObject.Predmet.StrankaListNazivFormated_1">
      <item>DRVOPROMET-VURAIĆ društvo za proizvodnju i promet drvnim proizvodima  i vanjsku trgovinu d.o.o.</item>
    </derivirana_varijabla>
  </DomainObject.Predmet.StrankaListNazivFormated>
  <DomainObject.Predmet.StrankaListNazivFormatedOIB>
    <izvorni_sadrzaj>
      <item>DRVOPROMET-VURAIĆ društvo za proizvodnju i promet drvnim proizvodima  i vanjsku trgovinu d.o.o., OIB 98374888320</item>
    </izvorni_sadrzaj>
    <derivirana_varijabla naziv="DomainObject.Predmet.StrankaListNazivFormatedOIB_1">
      <item>DRVOPROMET-VURAIĆ društvo za proizvodnju i promet drvnim proizvodima  i vanjsku trgovinu d.o.o., OIB 98374888320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</izvorni_sadrzaj>
    <derivirana_varijabla naziv="DomainObject.Predmet.OstaliListFormated_1">
      <item>Financijska agencija</item>
    </derivirana_varijabla>
  </DomainObject.Predmet.OstaliListFormated>
  <DomainObject.Predmet.OstaliListFormatedOIB>
    <izvorni_sadrzaj>
      <item>Financijska agencija, OIB 85821130368</item>
    </izvorni_sadrzaj>
    <derivirana_varijabla naziv="DomainObject.Predmet.OstaliListFormatedOIB_1">
      <item>Financijska agencija, OIB 85821130368</item>
    </derivirana_varijabla>
  </DomainObject.Predmet.OstaliListFormatedOIB>
  <DomainObject.Predmet.OstaliListFormatedWithAdress>
    <izvorni_sadrzaj>
      <item>Financijska agencija, Ulica grada Vukovara 70, 10000 Zagreb</item>
    </izvorni_sadrzaj>
    <derivirana_varijabla naziv="DomainObject.Predmet.OstaliListFormatedWithAdress_1">
      <item>Financijska agencija, Ulica grada Vukovara 70,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</izvorni_sadrzaj>
    <derivirana_varijabla naziv="DomainObject.Predmet.OstaliListFormatedWithAdressOIB_1">
      <item>Financijska agencija, OIB 85821130368, Ulica grada Vukovara 70, 10000 Zagreb</item>
    </derivirana_varijabla>
  </DomainObject.Predmet.OstaliListFormatedWithAdressOIB>
  <DomainObject.Predmet.OstaliListNazivFormated>
    <izvorni_sadrzaj>
      <item>Financijska agencija</item>
    </izvorni_sadrzaj>
    <derivirana_varijabla naziv="DomainObject.Predmet.OstaliListNazivFormated_1">
      <item>Financijska agencija</item>
    </derivirana_varijabla>
  </DomainObject.Predmet.OstaliListNazivFormated>
  <DomainObject.Predmet.OstaliListNazivFormatedOIB>
    <izvorni_sadrzaj>
      <item>Financijska agencija, OIB 85821130368</item>
    </izvorni_sadrzaj>
    <derivirana_varijabla naziv="DomainObject.Predmet.OstaliListNazivFormatedOIB_1"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>Stpn-56/2015-4</izvorni_sadrzaj>
    <derivirana_varijabla naziv="DomainObject.PoslovniBrojDokumenta_1">Stpn-56/2015-4</derivirana_varijabla>
  </DomainObject.PoslovniBrojDokumenta>
  <DomainObject.Predmet.StrankaIDrugi>
    <izvorni_sadrzaj>DRVOPROMET-VURAIĆ društvo za proizvodnju i promet drvnim proizvodima  i vanjsku trgovinu d.o.o.</izvorni_sadrzaj>
    <derivirana_varijabla naziv="DomainObject.Predmet.StrankaIDrugi_1">DRVOPROMET-VURAIĆ društvo za proizvodnju i promet drvnim proizvodima  i vanjsku trgovinu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DRVOPROMET-VURAIĆ društvo za proizvodnju i promet drvnim proizvodima  i vanjsku trgovinu d.o.o., OIB 98374888320, Breznički Hum 125/a, 42225 Hum Breznički</izvorni_sadrzaj>
    <derivirana_varijabla naziv="DomainObject.Predmet.StrankaIDrugiAdressOIB_1">DRVOPROMET-VURAIĆ društvo za proizvodnju i promet drvnim proizvodima  i vanjsku trgovinu d.o.o., OIB 98374888320, Breznički Hum 125/a, 42225 Hum Breznički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DRVOPROMET-VURAIĆ društvo za proizvodnju i promet drvnim proizvodima  i vanjsku trgovinu d.o.o.</item>
      <item>Financijska agencija</item>
    </izvorni_sadrzaj>
    <derivirana_varijabla naziv="DomainObject.Predmet.SudioniciListNaziv_1">
      <item>DRVOPROMET-VURAIĆ društvo za proizvodnju i promet drvnim proizvodima  i vanjsku trgovinu d.o.o.</item>
      <item>Financijska agencija</item>
    </derivirana_varijabla>
  </DomainObject.Predmet.SudioniciListNaziv>
  <DomainObject.Predmet.SudioniciListAdressOIB>
    <izvorni_sadrzaj>
      <item>DRVOPROMET-VURAIĆ društvo za proizvodnju i promet drvnim proizvodima  i vanjsku trgovinu d.o.o., OIB 98374888320, Breznički Hum 125/a,42225 Hum Breznički</item>
      <item>Financijska agencija, OIB 85821130368, Ulica grada Vukovara 70,10000 Zagreb</item>
    </izvorni_sadrzaj>
    <derivirana_varijabla naziv="DomainObject.Predmet.SudioniciListAdressOIB_1">
      <item>DRVOPROMET-VURAIĆ društvo za proizvodnju i promet drvnim proizvodima  i vanjsku trgovinu d.o.o., OIB 98374888320, Breznički Hum 125/a,42225 Hum Breznički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34599-1A91-4916-89D8-D75EFDA66D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167</properties:Words>
  <properties:Characters>986</properties:Characters>
  <properties:Lines>38</properties:Lines>
  <properties:Paragraphs>19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2016-02-19T09:47:00Z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Stpn-56/2015-4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