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2d7a1" w14:paraId="c62d7a1"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B61F93" w:rsidR="00B61F93" w:rsidRPr="000767E9">
      <w:pPr>
        <w:ind w:firstLine="709"/>
        <w:jc w:val="both"/>
      </w:pPr>
      <w:r w:rsidRPr="000767E9">
        <w:t>Trgovački sud u Zagrebu po sucu pojedincu</w:t>
      </w:r>
      <w:r w:rsidRPr="000767E9">
        <w:rPr>
          <w:b/>
        </w:rPr>
        <w:t xml:space="preserve"> </w:t>
      </w:r>
      <w:r w:rsidRPr="000767E9">
        <w:t xml:space="preserve">Nevenki Siladi Rstić u stečajnom postupku otvorenim nad stečajnim dužnikom </w:t>
      </w:r>
      <w:r w:rsidR="00963B6E" w:rsidRPr="00BE7D14">
        <w:t>MEGAFLEX d.o.o. za p</w:t>
      </w:r>
      <w:r w:rsidR="001D4BA2">
        <w:t xml:space="preserve">roizvodnju, trgovinu i usluge </w:t>
      </w:r>
      <w:r w:rsidR="00963B6E" w:rsidRPr="00BE7D14">
        <w:t>u stečaju, Sisak, Obrtnička 10, OIB: 70278578937</w:t>
      </w:r>
      <w:r w:rsidRPr="000767E9">
        <w:t xml:space="preserve">,  </w:t>
      </w:r>
      <w:r w:rsidR="000B6953">
        <w:t xml:space="preserve">dana </w:t>
      </w:r>
      <w:r w:rsidR="00375B1D">
        <w:t>8</w:t>
      </w:r>
      <w:r w:rsidRPr="000767E9">
        <w:t xml:space="preserve">. </w:t>
      </w:r>
      <w:r w:rsidR="00375B1D">
        <w:t>siječnja</w:t>
      </w:r>
      <w:r w:rsidRPr="000767E9">
        <w:t xml:space="preserve"> </w:t>
      </w:r>
      <w:r w:rsidR="0083759C">
        <w:t>2016</w:t>
      </w:r>
      <w:r w:rsidR="000B6953">
        <w:t>.</w:t>
      </w:r>
      <w:r w:rsidR="00FD5E66">
        <w:t xml:space="preserve"> godine</w:t>
      </w:r>
    </w:p>
    <w:p w:rsidRDefault="00B61F93" w:rsidP="008415F5" w:rsidR="00B61F93" w:rsidRPr="000767E9">
      <w:pPr>
        <w:jc w:val="center"/>
      </w:pP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963B6E" w:rsidP="00963B6E" w:rsidR="00963B6E">
      <w:pPr>
        <w:jc w:val="both"/>
      </w:pPr>
    </w:p>
    <w:p w:rsidRDefault="00B16F77" w:rsidP="00963B6E" w:rsidR="00963B6E" w:rsidRPr="00963B6E">
      <w:pPr>
        <w:pStyle w:val="Odlomakpopisa"/>
        <w:numPr>
          <w:ilvl w:val="0"/>
          <w:numId w:val="40"/>
        </w:numPr>
        <w:ind w:left="709"/>
        <w:jc w:val="both"/>
        <w:rPr>
          <w:b/>
        </w:rPr>
      </w:pPr>
      <w:r w:rsidRPr="000767E9">
        <w:t>U stečajnom postupku koji se vodi nad stečajnim dužnikom</w:t>
      </w:r>
      <w:r w:rsidR="00A927F4" w:rsidRPr="000767E9">
        <w:t xml:space="preserve"> </w:t>
      </w:r>
      <w:r w:rsidR="00963B6E" w:rsidRPr="00BE7D14">
        <w:t>MEGAFLEX d.o.o. za p</w:t>
      </w:r>
      <w:r w:rsidR="00B415A7">
        <w:t xml:space="preserve">roizvodnju, trgovinu i usluge </w:t>
      </w:r>
      <w:r w:rsidR="00963B6E" w:rsidRPr="00BE7D14">
        <w:t>u stečaju, Sisak, Obrtnička 10, OIB: 70278578937</w:t>
      </w:r>
      <w:r w:rsidR="00152575" w:rsidRPr="000767E9">
        <w:t xml:space="preserve">, </w:t>
      </w:r>
      <w:r w:rsidRPr="000767E9">
        <w:t>o</w:t>
      </w:r>
      <w:r w:rsidR="006D4DB7" w:rsidRPr="000767E9">
        <w:t xml:space="preserve">dređuje se </w:t>
      </w:r>
      <w:r w:rsidR="00FD5E66">
        <w:rPr>
          <w:b/>
          <w:u w:val="single"/>
        </w:rPr>
        <w:t>treće</w:t>
      </w:r>
      <w:r w:rsidR="009E0375" w:rsidRPr="00963B6E">
        <w:rPr>
          <w:b/>
          <w:u w:val="single"/>
        </w:rPr>
        <w:t xml:space="preserve"> </w:t>
      </w:r>
      <w:r w:rsidRPr="00963B6E">
        <w:rPr>
          <w:b/>
          <w:u w:val="single"/>
        </w:rPr>
        <w:t>ročište za javnu dražbu</w:t>
      </w:r>
      <w:r w:rsidRPr="000767E9">
        <w:t xml:space="preserve"> radi prodaje </w:t>
      </w:r>
      <w:r w:rsidR="00ED1AB8" w:rsidRPr="000767E9">
        <w:t>nekretnine</w:t>
      </w:r>
      <w:r w:rsidR="006D4DB7" w:rsidRPr="000767E9">
        <w:t xml:space="preserve"> u vlasništvu stečajnog</w:t>
      </w:r>
      <w:r w:rsidR="00947AC0" w:rsidRPr="000767E9">
        <w:t xml:space="preserve"> </w:t>
      </w:r>
      <w:r w:rsidR="00841210" w:rsidRPr="000767E9">
        <w:t>d</w:t>
      </w:r>
      <w:r w:rsidR="00494A48" w:rsidRPr="000767E9">
        <w:t>užnika</w:t>
      </w:r>
      <w:r w:rsidR="008841B3" w:rsidRPr="000767E9">
        <w:t>,</w:t>
      </w:r>
      <w:r w:rsidR="00597E7B" w:rsidRPr="000767E9">
        <w:t xml:space="preserve"> </w:t>
      </w:r>
      <w:r w:rsidR="006D4DB7" w:rsidRPr="000767E9">
        <w:t xml:space="preserve">uz odgovarajuću primjenu  pravila </w:t>
      </w:r>
      <w:r w:rsidR="00E92A0B" w:rsidRPr="000767E9">
        <w:t>o ovrsi na nekretninama</w:t>
      </w:r>
      <w:r w:rsidR="00ED1AB8" w:rsidRPr="000767E9">
        <w:t xml:space="preserve"> i to</w:t>
      </w:r>
      <w:r w:rsidR="0041532D" w:rsidRPr="000767E9">
        <w:t xml:space="preserve"> upisanih u </w:t>
      </w:r>
      <w:r w:rsidR="00E218E7" w:rsidRPr="000767E9">
        <w:t xml:space="preserve">upisanih u zemljišnim knjigama </w:t>
      </w:r>
      <w:r w:rsidR="00963B6E" w:rsidRPr="00BE7D14">
        <w:t xml:space="preserve">Općinskog suda u Sisku, u </w:t>
      </w:r>
      <w:r w:rsidR="00963B6E" w:rsidRPr="00963B6E">
        <w:rPr>
          <w:b/>
        </w:rPr>
        <w:t xml:space="preserve">zk. ul 5014, k.o. Stari Sisak:  </w:t>
      </w:r>
    </w:p>
    <w:p w:rsidRDefault="00963B6E" w:rsidP="00963B6E" w:rsidR="00963B6E" w:rsidRPr="00BE7D14">
      <w:pPr>
        <w:ind w:left="709"/>
        <w:jc w:val="both"/>
        <w:rPr>
          <w:b/>
        </w:rPr>
      </w:pPr>
    </w:p>
    <w:tbl>
      <w:tblPr>
        <w:tblStyle w:val="Reetkatablice"/>
        <w:tblW w:type="dxa" w:w="8363"/>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268"/>
        <w:gridCol w:w="3544"/>
        <w:gridCol w:w="1701"/>
        <w:gridCol w:w="850"/>
      </w:tblGrid>
      <w:tr w:rsidTr="00963B6E" w:rsidR="00963B6E" w:rsidRPr="00BE7D14">
        <w:tc>
          <w:tcPr>
            <w:tcW w:type="dxa" w:w="2268"/>
          </w:tcPr>
          <w:p w:rsidRDefault="00963B6E" w:rsidP="00867CB7" w:rsidR="00963B6E" w:rsidRPr="00BE7D14">
            <w:pPr>
              <w:jc w:val="both"/>
              <w:rPr>
                <w:b/>
              </w:rPr>
            </w:pPr>
            <w:r w:rsidRPr="00BE7D14">
              <w:rPr>
                <w:b/>
              </w:rPr>
              <w:t>kat. čest. 1725/7</w:t>
            </w:r>
          </w:p>
        </w:tc>
        <w:tc>
          <w:tcPr>
            <w:tcW w:type="dxa" w:w="3544"/>
          </w:tcPr>
          <w:p w:rsidRDefault="00963B6E" w:rsidP="00867CB7" w:rsidR="00963B6E" w:rsidRPr="00BE7D14">
            <w:pPr>
              <w:jc w:val="both"/>
            </w:pPr>
            <w:r w:rsidRPr="00BE7D14">
              <w:rPr>
                <w:bCs/>
                <w:color w:val="000000"/>
              </w:rPr>
              <w:t>OBRTNIČKA ULICA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bCs/>
                <w:color w:val="000000"/>
              </w:rPr>
              <w:t xml:space="preserve">259 </w:t>
            </w:r>
            <w:r w:rsidRPr="00BE7D14">
              <w:rPr>
                <w:bCs/>
                <w:color w:val="000000"/>
                <w:vertAlign w:val="superscript"/>
              </w:rPr>
              <w:t>m2</w:t>
            </w:r>
          </w:p>
        </w:tc>
      </w:tr>
      <w:tr w:rsidTr="00963B6E" w:rsidR="00963B6E" w:rsidRPr="00BE7D14">
        <w:tc>
          <w:tcPr>
            <w:tcW w:type="dxa" w:w="2268"/>
          </w:tcPr>
          <w:p w:rsidRDefault="00963B6E" w:rsidP="00867CB7" w:rsidR="00963B6E" w:rsidRPr="00BE7D14">
            <w:pPr>
              <w:jc w:val="both"/>
            </w:pPr>
          </w:p>
        </w:tc>
        <w:tc>
          <w:tcPr>
            <w:tcW w:type="dxa" w:w="3544"/>
          </w:tcPr>
          <w:p w:rsidRDefault="00963B6E" w:rsidP="00867CB7" w:rsidR="00963B6E" w:rsidRPr="00BE7D14">
            <w:pPr>
              <w:jc w:val="both"/>
              <w:rPr>
                <w:bCs/>
                <w:color w:val="000000"/>
              </w:rPr>
            </w:pPr>
            <w:r w:rsidRPr="00BE7D14">
              <w:rPr>
                <w:color w:val="000000"/>
              </w:rPr>
              <w:t>POSLOVNA ZGRADA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color w:val="000000"/>
              </w:rPr>
              <w:t xml:space="preserve">198 </w:t>
            </w:r>
            <w:r w:rsidRPr="00BE7D14">
              <w:rPr>
                <w:color w:val="000000"/>
                <w:vertAlign w:val="superscript"/>
              </w:rPr>
              <w:t>m2</w:t>
            </w:r>
          </w:p>
        </w:tc>
      </w:tr>
      <w:tr w:rsidTr="00963B6E" w:rsidR="00963B6E" w:rsidRPr="00BE7D14">
        <w:tc>
          <w:tcPr>
            <w:tcW w:type="dxa" w:w="2268"/>
          </w:tcPr>
          <w:p w:rsidRDefault="00963B6E" w:rsidP="00867CB7" w:rsidR="00963B6E" w:rsidRPr="00BE7D14">
            <w:pPr>
              <w:jc w:val="both"/>
            </w:pPr>
          </w:p>
        </w:tc>
        <w:tc>
          <w:tcPr>
            <w:tcW w:type="dxa" w:w="3544"/>
          </w:tcPr>
          <w:p w:rsidRDefault="00963B6E" w:rsidP="00867CB7" w:rsidR="00963B6E" w:rsidRPr="00BE7D14">
            <w:pPr>
              <w:jc w:val="both"/>
              <w:rPr>
                <w:color w:val="000000"/>
              </w:rPr>
            </w:pPr>
            <w:r w:rsidRPr="00BE7D14">
              <w:rPr>
                <w:color w:val="000000"/>
              </w:rPr>
              <w:t>POSLOVNA ZGRADA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color w:val="000000"/>
              </w:rPr>
              <w:t xml:space="preserve">  61 </w:t>
            </w:r>
            <w:r w:rsidRPr="00BE7D14">
              <w:rPr>
                <w:color w:val="000000"/>
                <w:vertAlign w:val="superscript"/>
              </w:rPr>
              <w:t>m2</w:t>
            </w:r>
          </w:p>
        </w:tc>
      </w:tr>
    </w:tbl>
    <w:p w:rsidRDefault="00963B6E" w:rsidP="00963B6E" w:rsidR="00963B6E" w:rsidRPr="00BE7D14">
      <w:pPr>
        <w:ind w:left="709"/>
        <w:jc w:val="both"/>
        <w:rPr>
          <w:b/>
        </w:rPr>
      </w:pPr>
    </w:p>
    <w:p w:rsidRDefault="00963B6E" w:rsidP="00963B6E" w:rsidR="00963B6E" w:rsidRPr="00BE7D14">
      <w:pPr>
        <w:ind w:firstLine="709"/>
        <w:jc w:val="both"/>
      </w:pPr>
      <w:r w:rsidRPr="00BE7D14">
        <w:t>Na navedenim nekretninama upisana su razlučna prava u korist sljedećih razlučnih vjerovnika (uknjižbe i predbilježbe):</w:t>
      </w:r>
    </w:p>
    <w:p w:rsidRDefault="00963B6E" w:rsidP="00963B6E" w:rsidR="00963B6E" w:rsidRPr="00BE7D14">
      <w:pPr>
        <w:ind w:firstLine="709"/>
        <w:jc w:val="both"/>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kreditu broj:401-104/2005 sa Sporazumom o osiguranju novčane tražbine zasnivanjem založnog prava na nekretnini od 10.listopada 2005.godine, ovjerenog kao ovršni javnobilježnički akt, uknjižuje se pravo zaloga na nekretnine u A za iznos od 175.000,00 EUR-a </w:t>
      </w:r>
      <w:r w:rsidRPr="00BE7D14">
        <w:rPr>
          <w:i/>
          <w:color w:val="000000"/>
        </w:rPr>
        <w:t xml:space="preserve">(stosedamdesetpettisućaeura), </w:t>
      </w:r>
      <w:r w:rsidRPr="00BE7D14">
        <w:rPr>
          <w:color w:val="000000"/>
        </w:rPr>
        <w:t xml:space="preserve">što prema srednjem tečaju Hypo Alpe-Adria-Bank d.d. za devize važećem na dan korištenja kredita, koji 14.listopada 2005.godine iznosi 1.291.595,38 Kn </w:t>
      </w:r>
      <w:r w:rsidRPr="00BE7D14">
        <w:rPr>
          <w:i/>
          <w:color w:val="000000"/>
        </w:rPr>
        <w:t>(jedanmilijundvjestodevedesetjednatisućapetstodevedesetpetkunatridesetosamlipa),</w:t>
      </w:r>
      <w:r w:rsidRPr="00BE7D14">
        <w:rPr>
          <w:color w:val="000000"/>
        </w:rPr>
        <w:t xml:space="preserve"> uvećano za pripadajuću kamatu, zateznu kamatu, naknade i sve ostale troškove, radi osiguranja tražbina iz ovog Ugovora, za korist </w:t>
      </w:r>
      <w:r w:rsidRPr="00BE7D14">
        <w:rPr>
          <w:b/>
          <w:bCs/>
          <w:color w:val="000000"/>
        </w:rPr>
        <w:t xml:space="preserve">HYPO ALPE-ADRIA-BANK D.D. ZAGREB, PODRUŽNICA SISAK, SISAK, SILVIJA STRAHIMIRA KRANJČEVIĆA 11. </w:t>
      </w:r>
    </w:p>
    <w:p w:rsidRDefault="00963B6E" w:rsidP="00963B6E" w:rsidR="00963B6E" w:rsidRPr="00BE7D14">
      <w:pPr>
        <w:pStyle w:val="Odlomakpopisa"/>
        <w:ind w:left="709"/>
        <w:jc w:val="both"/>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odobrenju okvira za financijsko praćenje broj 401-1/2006 sa sporazumom o osiguranju novčane tražbine od 10. kolovoza 2006. godine ovjerenog kao ovršni javnobilježnički akt, uknjižuje se pravo zaloga na nekretnine u A za iznos </w:t>
      </w:r>
      <w:r w:rsidRPr="00BE7D14">
        <w:rPr>
          <w:color w:val="000000"/>
        </w:rPr>
        <w:lastRenderedPageBreak/>
        <w:t xml:space="preserve">od 750.000,00 </w:t>
      </w:r>
      <w:r w:rsidRPr="00BE7D14">
        <w:rPr>
          <w:i/>
          <w:color w:val="000000"/>
        </w:rPr>
        <w:t>(sedamstopedesettisuća)</w:t>
      </w:r>
      <w:r w:rsidRPr="00BE7D14">
        <w:rPr>
          <w:color w:val="000000"/>
        </w:rPr>
        <w:t xml:space="preserve"> kn, uvećano za pripadajuću kamatu, zateznu kamatu, naknade i sve ostale troškove radi osiguranja tražbine, za korist: </w:t>
      </w:r>
      <w:r w:rsidRPr="00BE7D14">
        <w:rPr>
          <w:b/>
          <w:bCs/>
          <w:color w:val="000000"/>
        </w:rPr>
        <w:t xml:space="preserve">HYPO ALPE-ADRIA-BANK D.D., ZAGREB, KOTURAŠKA 47. </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aneksa ugovora broj II uz Ugovor o odobrenju okvira za financijsko praćenje broj 401-1/2006 sa Sporazumom o osiguranju novčane tražbine od 12. rujna 2008. godine, ovjerenog kao ovršni javnobilježnički akt, uknjižuje se pravo zaloga na nekretnine u A radi osiguranja tražbine iz ovog Aneksa II ugovora za iznos od 500.000,00 kn, uvećano za pripadajuću kamatu i sve ostale troškove za korist</w:t>
      </w:r>
      <w:r w:rsidRPr="00BE7D14">
        <w:rPr>
          <w:b/>
          <w:bCs/>
          <w:color w:val="000000"/>
        </w:rPr>
        <w:t xml:space="preserve"> HYPO ALPE-ADRIA-BANK D.D., ZAGREB, SLAVONSKA AVENIJA 6.</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kreditu broj 405-51003606 sa Sporazumom o osiguranju novčane tražbine od 18. ožujka 2009. godine, ovjerenog kao ovršni javnobilježnički akt, uknjižuje se pravo zaloga na nekretnine u A, radi osiguranja tražbine u kunskoj protuvrijednosti iznosa od 30.000,00 EUR, prema srednjem tečaju Hypo Alpe-Adria-Bank d.d. za devize važećem na dan korištenja kredita što na dan 19. ožukka 2009. godine iznosi 222.750,00 </w:t>
      </w:r>
      <w:r w:rsidRPr="00BE7D14">
        <w:rPr>
          <w:i/>
          <w:color w:val="000000"/>
        </w:rPr>
        <w:t>(dvjestodvadesetdvijetisućesedamstopedeset)</w:t>
      </w:r>
      <w:r w:rsidRPr="00BE7D14">
        <w:rPr>
          <w:color w:val="000000"/>
        </w:rPr>
        <w:t xml:space="preserve"> kuna, s pripadajućim kamatama i troškovima, za korist:</w:t>
      </w:r>
      <w:r w:rsidRPr="00BE7D14">
        <w:rPr>
          <w:b/>
          <w:bCs/>
          <w:color w:val="000000"/>
        </w:rPr>
        <w:t xml:space="preserve"> HYPO ALPE-ADRIA-BANK D.D., ZAGREB, SLAVONSKA AVENIJA 6.</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osiguranju novčane tražbine zasnivanjem založnog prava na nekretnini od 6. listopada 2010. godine ovjerenog kao ovršni javnobilježnički akt, uknjižuje se pravo zaloga na nekretnine u A za iznos od 209.000,00 EUR u kunskoj protuvrijednosti, što na dan 25. listopada 2010. godine iznosi 1,531.970,00 </w:t>
      </w:r>
      <w:r w:rsidRPr="00BE7D14">
        <w:rPr>
          <w:i/>
          <w:color w:val="000000"/>
        </w:rPr>
        <w:t>(milijunpetstotridesetjednatisućadevetstosedamdeset)</w:t>
      </w:r>
      <w:r w:rsidRPr="00BE7D14">
        <w:rPr>
          <w:color w:val="000000"/>
        </w:rPr>
        <w:t xml:space="preserve"> kn, s ugovorenim naknadama, troškovima i kamatom po stopi EURIBOR + 6,00 p.p. (minimalno 8,75 p.p.), za korist:</w:t>
      </w:r>
      <w:r w:rsidRPr="00BE7D14">
        <w:rPr>
          <w:bCs/>
          <w:color w:val="000000"/>
        </w:rPr>
        <w:t xml:space="preserve"> </w:t>
      </w:r>
      <w:r w:rsidRPr="00BE7D14">
        <w:rPr>
          <w:b/>
          <w:bCs/>
          <w:color w:val="000000"/>
        </w:rPr>
        <w:t>ERSTE &amp; STEIERMÄRKISCHE BANK D.D., OIB: 23057039320, RIJEKA, JADRANSKI TRG 3A.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Rješenja broj Ovr-2456/13 od 14. siječnja 2014. godine i Rješenja od 21. listopada 2014. godine broj Ovr-2456/2013, uknjižuje se pravo zaloga na nekretnine u A, u prvenstvenom redu koje mu je bilo osigurano zabilježbom pokrenutog postupka, radi osiguranja novčane tražbine koja na dan 13. studenog 2013. godine iznosi 107.629,80 kn glavnice, kamata na taj iznos od 3.309,48 kn obračunatih od dospjelosti glavnog potraživanja pa do 13. studenog 2013. godine, zateznih kamata na iznos glavnice od 107.629,80 kn tekućih od 14. studenog 2013. godine pa do isplate po eskontnoj stopi Hrvatske narodne banke koja je vrijedila zadnjeg dana polugodišta koje je prethodilo tekućem polugoidštu, uvećanoj za 7 p.p., te troškova postupka osiguranja u iznosu od 2.500,00 kn, za korist:</w:t>
      </w:r>
      <w:r w:rsidRPr="00BE7D14">
        <w:rPr>
          <w:b/>
          <w:bCs/>
          <w:color w:val="000000"/>
        </w:rPr>
        <w:t xml:space="preserve"> REPUBLIKA HRVATSKA.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Sporazuma o prijenosu sredstava osiguranja od 13. lipnja 2014. godine potvrđenog kao javnobilježnički akt, Punomoći od 3. travnja 2014. godine i Punomoći od 14. svibnja 2014. godine u Z-4489/2014, predbilježuje se prijenos hipotekarne tražbine na C3.1.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BE7D14">
        <w:rPr>
          <w:b/>
          <w:bCs/>
          <w:color w:val="000000"/>
        </w:rPr>
        <w:t xml:space="preserve"> H-ABDUCO D.O.O., OIB: 13667298928, ZAGREB, SLAVONSKA AVENIJA 6A.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prijenosu sredstava osiguranja od 13. lipnja 2014. godine potvrđenog kao javnobilježnički akt, Punomoći od 3. travnja 2014. godine i Punomoći </w:t>
      </w:r>
      <w:r w:rsidRPr="00BE7D14">
        <w:rPr>
          <w:color w:val="000000"/>
        </w:rPr>
        <w:lastRenderedPageBreak/>
        <w:t>od 14. svibnja 2014. godine u Z-4489/2014, predbilježuje se prijenos hipotekarne tražbine na C4.1.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BE7D14">
        <w:rPr>
          <w:b/>
          <w:bCs/>
          <w:color w:val="000000"/>
        </w:rPr>
        <w:t xml:space="preserve"> H-ABDUCO D.O.O., OIB: 13667298928, ZAGREB, SLAVONSKA AVENIJA 6A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prijenosu sredstava osiguranja od 13. lipnja 2014. godine potvrđenog kao javnobilježnički akt, Punomoći od 3. travnja 2014. godine i Punomoći od 14. svibnja 2014. godine u Z-4489/2014, predbilježuje se prijenos hipotekarne tražbine na C5.1. "dok predlagatelj dostavi ispravu s točnom oznakom prava glede kojeg se uknjižba zahtjeva onako kako je označeno u zemljišnoj knjizi, s oznakom katastarske općine i zemljišnoknjižnog uloška u kojem je pravo upisano i s izričitom izjavom </w:t>
      </w:r>
      <w:r w:rsidRPr="0054436A">
        <w:rPr>
          <w:color w:val="000000"/>
        </w:rPr>
        <w:t>onoga čije se pravo prenosi na drugu osobu da pristaje na uknjižbu",</w:t>
      </w:r>
      <w:r w:rsidRPr="0054436A">
        <w:rPr>
          <w:b/>
          <w:bCs/>
          <w:color w:val="000000"/>
        </w:rPr>
        <w:t xml:space="preserve"> H-ABDUCO D.O.O., OIB: 13667298928, ZAGREB, SLAVONSKA AVENIJA 6A</w:t>
      </w:r>
    </w:p>
    <w:p w:rsidRDefault="000E63CD" w:rsidP="00963B6E" w:rsidR="000E63CD" w:rsidRPr="000767E9">
      <w:pPr>
        <w:ind w:left="349"/>
        <w:jc w:val="both"/>
      </w:pPr>
    </w:p>
    <w:p w:rsidRDefault="00FC1EDB" w:rsidP="00963B6E" w:rsidR="00963B6E" w:rsidRPr="00963B6E">
      <w:pPr>
        <w:pStyle w:val="Odlomakpopisa"/>
        <w:numPr>
          <w:ilvl w:val="0"/>
          <w:numId w:val="40"/>
        </w:numPr>
        <w:ind w:left="709"/>
        <w:rPr>
          <w:i/>
        </w:rPr>
      </w:pPr>
      <w:r w:rsidRPr="000767E9">
        <w:t xml:space="preserve">Utvrđena vrijednost nekretnine iz toke I.) ovog zaključka iznosi </w:t>
      </w:r>
      <w:r w:rsidR="00963B6E" w:rsidRPr="00963B6E">
        <w:rPr>
          <w:b/>
          <w:i/>
        </w:rPr>
        <w:t>1.561.070,58 kuna (slovima: jedanmilijunpetstošezdesetijednatisuća sedamdeset kuna i pedesetosam lipa</w:t>
      </w:r>
      <w:r w:rsidR="00963B6E" w:rsidRPr="00963B6E">
        <w:rPr>
          <w:i/>
        </w:rPr>
        <w:t>)</w:t>
      </w:r>
    </w:p>
    <w:p w:rsidRDefault="00BB53D2" w:rsidP="00963B6E" w:rsidR="000E63CD" w:rsidRPr="000767E9">
      <w:pPr>
        <w:ind w:right="-144"/>
      </w:pPr>
      <w:r w:rsidRPr="00963B6E">
        <w:rPr>
          <w:b/>
          <w:i/>
        </w:rPr>
        <w:t xml:space="preserve"> </w:t>
      </w:r>
    </w:p>
    <w:p w:rsidRDefault="00DA1DB6" w:rsidP="00963B6E" w:rsidR="00DA1DB6" w:rsidRPr="00963B6E">
      <w:pPr>
        <w:pStyle w:val="Odlomakpopisa"/>
        <w:numPr>
          <w:ilvl w:val="0"/>
          <w:numId w:val="40"/>
        </w:numPr>
        <w:ind w:hanging="709" w:left="709"/>
        <w:jc w:val="both"/>
        <w:rPr>
          <w:u w:val="single"/>
        </w:rPr>
      </w:pPr>
      <w:r w:rsidRPr="00963B6E">
        <w:rPr>
          <w:u w:val="single"/>
        </w:rPr>
        <w:t>NAČIN PRODAJE:</w:t>
      </w:r>
    </w:p>
    <w:p w:rsidRDefault="00FB5ACB" w:rsidP="008415F5" w:rsidR="00FB5ACB" w:rsidRPr="000767E9">
      <w:pPr>
        <w:ind w:firstLine="360"/>
        <w:jc w:val="both"/>
      </w:pPr>
    </w:p>
    <w:p w:rsidRDefault="00DA1DB6" w:rsidP="00963B6E" w:rsidR="00DA1DB6" w:rsidRPr="000767E9">
      <w:pPr>
        <w:ind w:firstLine="709" w:left="709"/>
        <w:jc w:val="both"/>
      </w:pPr>
      <w:r w:rsidRPr="000767E9">
        <w:t>Nekretnine iz točke I</w:t>
      </w:r>
      <w:r w:rsidR="00FB5ACB" w:rsidRPr="000767E9">
        <w:t>.)</w:t>
      </w:r>
      <w:r w:rsidRPr="000767E9">
        <w:t xml:space="preserve"> ovog rješenja prodavat će se u stečajnom postupku usmenom javnom dražbom.</w:t>
      </w:r>
    </w:p>
    <w:p w:rsidRDefault="00BB53D2" w:rsidP="00963B6E" w:rsidR="00BB53D2" w:rsidRPr="000767E9">
      <w:pPr>
        <w:ind w:left="709"/>
        <w:jc w:val="both"/>
      </w:pPr>
    </w:p>
    <w:p w:rsidRDefault="00FD5E66" w:rsidP="00963B6E" w:rsidR="00963B6E">
      <w:pPr>
        <w:ind w:firstLine="709" w:left="709"/>
        <w:jc w:val="both"/>
      </w:pPr>
      <w:r w:rsidRPr="00375B1D">
        <w:t>Treće</w:t>
      </w:r>
      <w:r w:rsidR="00DA1DB6" w:rsidRPr="00375B1D">
        <w:t xml:space="preserve"> ročište za javnu dražbu održat će se pred stečajnim sucem u zgradi Trgovačkog suda u Zagrebu, soba broj 94/II (ulična zgrada), dana  </w:t>
      </w:r>
      <w:r w:rsidR="0083759C" w:rsidRPr="00375B1D">
        <w:rPr>
          <w:b/>
          <w:u w:val="single"/>
        </w:rPr>
        <w:t>3</w:t>
      </w:r>
      <w:r w:rsidR="007D3A28" w:rsidRPr="00375B1D">
        <w:rPr>
          <w:b/>
          <w:u w:val="single"/>
        </w:rPr>
        <w:t xml:space="preserve">. </w:t>
      </w:r>
      <w:r w:rsidR="0083759C" w:rsidRPr="00375B1D">
        <w:rPr>
          <w:b/>
          <w:u w:val="single"/>
        </w:rPr>
        <w:t>veljače</w:t>
      </w:r>
      <w:r w:rsidR="00FC1EDB" w:rsidRPr="00375B1D">
        <w:rPr>
          <w:b/>
          <w:u w:val="single"/>
        </w:rPr>
        <w:t xml:space="preserve"> </w:t>
      </w:r>
      <w:r w:rsidR="0083759C" w:rsidRPr="00375B1D">
        <w:rPr>
          <w:b/>
          <w:u w:val="single"/>
        </w:rPr>
        <w:t>2016</w:t>
      </w:r>
      <w:r w:rsidR="007D3A28" w:rsidRPr="00375B1D">
        <w:rPr>
          <w:b/>
          <w:u w:val="single"/>
        </w:rPr>
        <w:t xml:space="preserve">. godine u </w:t>
      </w:r>
      <w:r w:rsidR="0083759C" w:rsidRPr="00375B1D">
        <w:rPr>
          <w:b/>
          <w:u w:val="single"/>
        </w:rPr>
        <w:t>11</w:t>
      </w:r>
      <w:r w:rsidR="007D3A28" w:rsidRPr="00375B1D">
        <w:rPr>
          <w:b/>
          <w:u w:val="single"/>
        </w:rPr>
        <w:t>,</w:t>
      </w:r>
      <w:r w:rsidR="0083759C" w:rsidRPr="00375B1D">
        <w:rPr>
          <w:b/>
          <w:u w:val="single"/>
        </w:rPr>
        <w:t>15</w:t>
      </w:r>
      <w:r w:rsidR="007D3A28" w:rsidRPr="00375B1D">
        <w:rPr>
          <w:b/>
          <w:u w:val="single"/>
        </w:rPr>
        <w:t xml:space="preserve"> sati.</w:t>
      </w:r>
      <w:r w:rsidR="00BB53D2" w:rsidRPr="000767E9">
        <w:t xml:space="preserve"> </w:t>
      </w:r>
    </w:p>
    <w:p w:rsidRDefault="00963B6E" w:rsidP="00963B6E" w:rsidR="00963B6E">
      <w:pPr>
        <w:ind w:firstLine="709" w:left="709"/>
        <w:jc w:val="both"/>
      </w:pPr>
    </w:p>
    <w:p w:rsidRDefault="00DA1DB6" w:rsidP="00963B6E" w:rsidR="00DA1DB6" w:rsidRPr="000767E9">
      <w:pPr>
        <w:ind w:firstLine="709" w:left="709"/>
        <w:jc w:val="both"/>
      </w:pPr>
      <w:r w:rsidRPr="000767E9">
        <w:t>Ročište će se održati i ako na njemu sudjeluje samo jedan ponuditelj.</w:t>
      </w:r>
    </w:p>
    <w:p w:rsidRDefault="007D3A28" w:rsidP="008415F5" w:rsidR="007D3A28" w:rsidRPr="000767E9">
      <w:pPr>
        <w:ind w:firstLine="708"/>
        <w:jc w:val="both"/>
      </w:pPr>
    </w:p>
    <w:p w:rsidRDefault="00391F73" w:rsidP="00963B6E" w:rsidR="000E63CD">
      <w:pPr>
        <w:pStyle w:val="Odlomakpopisa"/>
        <w:numPr>
          <w:ilvl w:val="0"/>
          <w:numId w:val="40"/>
        </w:numPr>
        <w:ind w:left="709"/>
        <w:jc w:val="both"/>
      </w:pPr>
      <w:r w:rsidRPr="000767E9">
        <w:t xml:space="preserve">Ovaj zaključak o prodaji objavit će se na </w:t>
      </w:r>
      <w:r w:rsidR="00FD5E66">
        <w:t xml:space="preserve">mrežnoj stranici e-Oglasna ploča Trgovačkog suda u Zagrebu, </w:t>
      </w:r>
      <w:r w:rsidRPr="000767E9">
        <w:t xml:space="preserve">na web stranici </w:t>
      </w:r>
      <w:r w:rsidR="00ED2100" w:rsidRPr="000767E9">
        <w:t>Visokog trgovačkog suda RH, u očevidniku nekretnin</w:t>
      </w:r>
      <w:r w:rsidRPr="000767E9">
        <w:t xml:space="preserve">a </w:t>
      </w:r>
      <w:r w:rsidR="003252B5">
        <w:t>FINA-e</w:t>
      </w:r>
      <w:r w:rsidRPr="000767E9">
        <w:t>, a razlučni vjerovnik može ga objavi</w:t>
      </w:r>
      <w:r w:rsidR="000E63CD" w:rsidRPr="000767E9">
        <w:t>ti i u jednom od javnih glasila.</w:t>
      </w:r>
    </w:p>
    <w:p w:rsidRDefault="00963B6E" w:rsidP="00963B6E" w:rsidR="00963B6E" w:rsidRPr="000767E9">
      <w:pPr>
        <w:pStyle w:val="Odlomakpopisa"/>
        <w:ind w:left="709"/>
        <w:jc w:val="both"/>
      </w:pPr>
    </w:p>
    <w:p w:rsidRDefault="00391F73" w:rsidP="00963B6E" w:rsidR="007D3A28" w:rsidRPr="000767E9">
      <w:pPr>
        <w:pStyle w:val="Odlomakpopisa"/>
        <w:ind w:firstLine="709" w:left="709"/>
        <w:jc w:val="both"/>
      </w:pPr>
      <w:r w:rsidRPr="000767E9">
        <w:t>Rok od objave zaključka o prodaji nekretnina na oglasnoj ploči ovog suda do prodaje iznosi 15 dana.</w:t>
      </w:r>
    </w:p>
    <w:p w:rsidRDefault="000E63CD" w:rsidP="000E63CD" w:rsidR="000E63CD" w:rsidRPr="000767E9">
      <w:pPr>
        <w:jc w:val="both"/>
      </w:pPr>
    </w:p>
    <w:p w:rsidRDefault="00391F73" w:rsidP="00963B6E" w:rsidR="00391F73" w:rsidRPr="00963B6E">
      <w:pPr>
        <w:pStyle w:val="Odlomakpopisa"/>
        <w:numPr>
          <w:ilvl w:val="0"/>
          <w:numId w:val="40"/>
        </w:numPr>
        <w:ind w:hanging="709" w:left="709"/>
        <w:jc w:val="both"/>
        <w:rPr>
          <w:u w:val="single"/>
        </w:rPr>
      </w:pPr>
      <w:r w:rsidRPr="00963B6E">
        <w:rPr>
          <w:u w:val="single"/>
        </w:rPr>
        <w:t>UVJETI PRODAJE:</w:t>
      </w:r>
    </w:p>
    <w:p w:rsidRDefault="00391F73" w:rsidP="008415F5" w:rsidR="00391F73" w:rsidRPr="000767E9">
      <w:pPr>
        <w:ind w:firstLine="708"/>
        <w:jc w:val="both"/>
      </w:pPr>
    </w:p>
    <w:p w:rsidRDefault="00391F73" w:rsidP="00963B6E" w:rsidR="00FB5ACB" w:rsidRPr="000767E9">
      <w:pPr>
        <w:numPr>
          <w:ilvl w:val="0"/>
          <w:numId w:val="27"/>
        </w:numPr>
        <w:ind w:hanging="426" w:left="426"/>
        <w:jc w:val="both"/>
      </w:pPr>
      <w:r w:rsidRPr="000767E9">
        <w:t>Prodaju se nekretnine navedene u točci I</w:t>
      </w:r>
      <w:r w:rsidR="003E4C90" w:rsidRPr="000767E9">
        <w:t>.)</w:t>
      </w:r>
      <w:r w:rsidRPr="000767E9">
        <w:t xml:space="preserve"> ovog zaključka.</w:t>
      </w:r>
    </w:p>
    <w:p w:rsidRDefault="000E63CD" w:rsidP="00963B6E" w:rsidR="000E63CD" w:rsidRPr="000767E9">
      <w:pPr>
        <w:ind w:hanging="426" w:left="426"/>
        <w:jc w:val="both"/>
      </w:pPr>
    </w:p>
    <w:p w:rsidRDefault="00391F73" w:rsidP="00FD5E66" w:rsidR="00FD5E66">
      <w:pPr>
        <w:numPr>
          <w:ilvl w:val="0"/>
          <w:numId w:val="27"/>
        </w:numPr>
        <w:ind w:hanging="426" w:left="426"/>
        <w:jc w:val="both"/>
      </w:pPr>
      <w:r w:rsidRPr="000767E9">
        <w:t>Vrijednost nekretnina utvrđena je u iznosu</w:t>
      </w:r>
      <w:r w:rsidR="00165B0A" w:rsidRPr="000767E9">
        <w:t xml:space="preserve"> </w:t>
      </w:r>
      <w:r w:rsidRPr="000767E9">
        <w:t>ka</w:t>
      </w:r>
      <w:r w:rsidR="00ED2100" w:rsidRPr="000767E9">
        <w:t>o pod točkom II</w:t>
      </w:r>
      <w:r w:rsidR="003E4C90" w:rsidRPr="000767E9">
        <w:t>.)</w:t>
      </w:r>
      <w:r w:rsidR="00ED2100" w:rsidRPr="000767E9">
        <w:t xml:space="preserve"> ovog rješenja.</w:t>
      </w:r>
    </w:p>
    <w:p w:rsidRDefault="00FD5E66" w:rsidP="00FD5E66" w:rsidR="00FD5E66">
      <w:pPr>
        <w:pStyle w:val="Odlomakpopisa"/>
      </w:pPr>
    </w:p>
    <w:p w:rsidRDefault="00FD5E66" w:rsidP="00FD5E66" w:rsidR="00FD5E66">
      <w:pPr>
        <w:numPr>
          <w:ilvl w:val="0"/>
          <w:numId w:val="27"/>
        </w:numPr>
        <w:ind w:hanging="426" w:left="426"/>
        <w:jc w:val="both"/>
      </w:pPr>
      <w:r>
        <w:t xml:space="preserve">Nekretnina iz točke I.) ovog zaključka prodavat će se na trećem ročištu za javnu dražbu po početnoj cijeni od </w:t>
      </w:r>
      <w:r w:rsidRPr="00FD5E66">
        <w:rPr>
          <w:b/>
        </w:rPr>
        <w:t>1.040.713,72 kuna</w:t>
      </w:r>
      <w:r>
        <w:t xml:space="preserve"> i ispod te cijene se ne može prodati na navedenom ročištu za javnu dražbu.</w:t>
      </w:r>
    </w:p>
    <w:p w:rsidRDefault="000E63CD" w:rsidP="00963B6E" w:rsidR="000E63CD" w:rsidRPr="000767E9">
      <w:pPr>
        <w:ind w:hanging="426" w:left="426"/>
        <w:jc w:val="both"/>
      </w:pPr>
    </w:p>
    <w:p w:rsidRDefault="00391F73" w:rsidP="00963B6E" w:rsidR="00FB5ACB">
      <w:pPr>
        <w:numPr>
          <w:ilvl w:val="0"/>
          <w:numId w:val="27"/>
        </w:numPr>
        <w:ind w:hanging="426" w:left="426"/>
        <w:jc w:val="both"/>
      </w:pPr>
      <w:r w:rsidRPr="000767E9">
        <w:t>Sve poreze i pristojbe u svezi s prodajom nekretnina snosi kupac.</w:t>
      </w:r>
    </w:p>
    <w:p w:rsidRDefault="00033155" w:rsidP="00033155" w:rsidR="00033155">
      <w:pPr>
        <w:pStyle w:val="Odlomakpopisa"/>
      </w:pPr>
    </w:p>
    <w:p w:rsidRDefault="00033155" w:rsidP="00033155" w:rsidR="00033155" w:rsidRPr="000767E9">
      <w:pPr>
        <w:ind w:left="426"/>
        <w:jc w:val="both"/>
      </w:pPr>
    </w:p>
    <w:p w:rsidRDefault="00FB5ACB" w:rsidP="00FD5E66" w:rsidR="00FB5ACB" w:rsidRPr="000767E9">
      <w:pPr>
        <w:numPr>
          <w:ilvl w:val="0"/>
          <w:numId w:val="27"/>
        </w:numPr>
        <w:ind w:hanging="426" w:left="426"/>
        <w:jc w:val="both"/>
      </w:pPr>
      <w:r w:rsidRPr="000767E9">
        <w:lastRenderedPageBreak/>
        <w:t>Kao kupci mogu sudjelovati samo osobe koje su najkasnije dva dana prije dana održava</w:t>
      </w:r>
      <w:r w:rsidR="00FD5E66">
        <w:t xml:space="preserve">nja ročišta za dražbu uplatile </w:t>
      </w:r>
      <w:r w:rsidRPr="000767E9">
        <w:t>jamčevinu u iznosu od 10 % utvrđene vrijednosti n</w:t>
      </w:r>
      <w:r w:rsidR="00FD5E66">
        <w:t xml:space="preserve">ekretnina iz </w:t>
      </w:r>
      <w:r w:rsidRPr="000767E9">
        <w:t>točke I. ovog zakl</w:t>
      </w:r>
      <w:r w:rsidR="00FD5E66">
        <w:t>jučka na račun sudskog depozita</w:t>
      </w:r>
      <w:r w:rsidRPr="000767E9">
        <w:t xml:space="preserve"> Trgovačkog suda u Zagrebu pri  Hrvatsk</w:t>
      </w:r>
      <w:r w:rsidR="000B6953">
        <w:t xml:space="preserve">oj poštanskoj banci d.d. Zagreb, </w:t>
      </w:r>
      <w:r w:rsidRPr="000767E9">
        <w:t xml:space="preserve">broj </w:t>
      </w:r>
      <w:r w:rsidRPr="000767E9">
        <w:rPr>
          <w:b/>
          <w:i/>
        </w:rPr>
        <w:t>HR9223900011300000460</w:t>
      </w:r>
      <w:r w:rsidRPr="000767E9">
        <w:t xml:space="preserve"> poziv na broj </w:t>
      </w:r>
      <w:r w:rsidR="006E5C7E">
        <w:rPr>
          <w:b/>
          <w:i/>
        </w:rPr>
        <w:t>147313</w:t>
      </w:r>
      <w:r w:rsidRPr="000767E9">
        <w:t xml:space="preserve"> i dokaz o tome predoče stečajnom sucu prije početka dražbe.</w:t>
      </w:r>
      <w:r w:rsidR="00FD5E66">
        <w:t xml:space="preserve"> </w:t>
      </w:r>
      <w:r w:rsidRPr="000767E9">
        <w:t>Punomoćnici ponuditelja mogu sudjelovati na dražbi samo uz ovjerenu specijalnu punomoć.</w:t>
      </w:r>
      <w:r w:rsidR="00FD5E66">
        <w:t xml:space="preserve"> </w:t>
      </w:r>
      <w:r w:rsidRPr="000767E9">
        <w:t>Sudionicima  dražbe koji ne uspiju u nadme</w:t>
      </w:r>
      <w:r w:rsidR="00FD5E66">
        <w:t xml:space="preserve">tanju, jamčevina će se vratiti odmah nakon zaključenja javne dražbe. </w:t>
      </w:r>
      <w:r w:rsidRPr="000767E9">
        <w:t>Jamčevinu nisu dužni položiti razlučni vjerovni</w:t>
      </w:r>
      <w:r w:rsidR="00FD5E66">
        <w:t>ci kojima je to pravo upisano u</w:t>
      </w:r>
      <w:r w:rsidRPr="000767E9">
        <w:t xml:space="preserve"> zemljišnim knjigama.</w:t>
      </w:r>
      <w:r w:rsidR="00FD5E66">
        <w:t xml:space="preserve"> </w:t>
      </w:r>
      <w:r w:rsidRPr="000767E9">
        <w:t xml:space="preserve">Na jamčevinu se ne obračunavaju kamate. </w:t>
      </w:r>
    </w:p>
    <w:p w:rsidRDefault="00FB5ACB" w:rsidP="00963B6E" w:rsidR="00FB5ACB" w:rsidRPr="000767E9">
      <w:pPr>
        <w:tabs>
          <w:tab w:pos="2430" w:val="left"/>
        </w:tabs>
        <w:ind w:hanging="426" w:left="426"/>
        <w:jc w:val="both"/>
      </w:pPr>
      <w:r w:rsidRPr="000767E9">
        <w:tab/>
      </w:r>
    </w:p>
    <w:p w:rsidRDefault="00391F73" w:rsidP="00FD5E66" w:rsidR="00391F73" w:rsidRPr="000767E9">
      <w:pPr>
        <w:numPr>
          <w:ilvl w:val="0"/>
          <w:numId w:val="27"/>
        </w:numPr>
        <w:ind w:hanging="426" w:left="426"/>
        <w:jc w:val="both"/>
      </w:pPr>
      <w:r w:rsidRPr="000767E9">
        <w:t>Kupac je dužan up</w:t>
      </w:r>
      <w:r w:rsidR="00FD5E66">
        <w:t>latiti razliku između jamčevine</w:t>
      </w:r>
      <w:r w:rsidRPr="000767E9">
        <w:t xml:space="preserve"> i p</w:t>
      </w:r>
      <w:r w:rsidR="00FD5E66">
        <w:t>ostignute kupoprodajne cijene u</w:t>
      </w:r>
      <w:r w:rsidRPr="000767E9">
        <w:t xml:space="preserve"> roku od 30 dana od održane javne dražbe.</w:t>
      </w:r>
      <w:r w:rsidR="00FD5E66">
        <w:t xml:space="preserve"> </w:t>
      </w: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w:t>
      </w:r>
      <w:r w:rsidR="00FD5E66">
        <w:t>aju pravo na namirenje iz iste</w:t>
      </w:r>
      <w:r w:rsidRPr="000767E9">
        <w:t xml:space="preserve"> kupovnine, nije dužan položiti kupovninu </w:t>
      </w:r>
      <w:r w:rsidR="00FD5E66">
        <w:t>ako ona iznosi koliko i njegova</w:t>
      </w:r>
      <w:r w:rsidRPr="000767E9">
        <w:t xml:space="preserve"> tražbina ili manje, a ako iznosi više tada je dužan položiti razliku.</w:t>
      </w:r>
    </w:p>
    <w:p w:rsidRDefault="00FB5ACB" w:rsidP="00963B6E" w:rsidR="00FB5ACB" w:rsidRPr="000767E9">
      <w:pPr>
        <w:ind w:hanging="426" w:left="426"/>
        <w:jc w:val="both"/>
      </w:pPr>
    </w:p>
    <w:p w:rsidRDefault="00391F73" w:rsidP="00FD5E66" w:rsidR="00C06A15" w:rsidRPr="000767E9">
      <w:pPr>
        <w:numPr>
          <w:ilvl w:val="0"/>
          <w:numId w:val="27"/>
        </w:numPr>
        <w:ind w:hanging="426" w:left="426"/>
        <w:jc w:val="both"/>
      </w:pPr>
      <w:r w:rsidRPr="000767E9">
        <w:t>Nekretnine će se rješenjem o dosudi dosuditi kupcu koji ponudi najpovoljniju cijenu.</w:t>
      </w:r>
      <w:r w:rsidR="00FD5E66">
        <w:t xml:space="preserve"> </w:t>
      </w:r>
      <w:r w:rsidRPr="000767E9">
        <w:t>Ukoliko bude više kupaca, nekretnina će se dosuditi i kupcima koji su ponudili nižu cijenu (ali ne i nižu od one počet</w:t>
      </w:r>
      <w:r w:rsidR="00FD5E66">
        <w:t xml:space="preserve">ne na ovom ročištu za prodaju) </w:t>
      </w:r>
      <w:r w:rsidRPr="000767E9">
        <w:t>prema veličini ponuđene cijene, ako kupci koji su ponudili veću cijen</w:t>
      </w:r>
      <w:r w:rsidR="00FB5ACB" w:rsidRPr="000767E9">
        <w:t>u ne polože kupovninu u roku.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0767E9">
      <w:pPr>
        <w:ind w:hanging="426" w:left="426"/>
        <w:jc w:val="both"/>
      </w:pPr>
    </w:p>
    <w:p w:rsidRDefault="00391F73" w:rsidP="006E5C7E"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Razgledati nekretnine i dokumentaciju vezanu  uz iste, zainteresirane osobe mogu u vrijeme dogovoreno sa stečajnim upraviteljem na tel.</w:t>
      </w:r>
      <w:r w:rsidR="0033713F" w:rsidRPr="000767E9">
        <w:t xml:space="preserve"> </w:t>
      </w:r>
      <w:r w:rsidRPr="000767E9">
        <w:t>br.</w:t>
      </w:r>
      <w:r w:rsidR="0033713F" w:rsidRPr="000767E9">
        <w:t xml:space="preserve"> </w:t>
      </w:r>
      <w:r w:rsidR="006E5C7E">
        <w:rPr>
          <w:i/>
        </w:rPr>
        <w:t>099</w:t>
      </w:r>
      <w:r w:rsidR="00052891" w:rsidRPr="000767E9">
        <w:rPr>
          <w:i/>
        </w:rPr>
        <w:t>/</w:t>
      </w:r>
      <w:r w:rsidR="006E5C7E">
        <w:rPr>
          <w:i/>
        </w:rPr>
        <w:t>6150</w:t>
      </w:r>
      <w:r w:rsidR="00052891" w:rsidRPr="000767E9">
        <w:rPr>
          <w:i/>
        </w:rPr>
        <w:t>-</w:t>
      </w:r>
      <w:r w:rsidR="006E5C7E">
        <w:rPr>
          <w:i/>
        </w:rPr>
        <w:t>888</w:t>
      </w:r>
      <w:r w:rsidRPr="000767E9">
        <w:t>.</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FD5E66" w:rsidP="00FD5E66" w:rsidR="00FD5E66">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w:t>
      </w:r>
      <w:r>
        <w:t xml:space="preserve"> </w:t>
      </w:r>
      <w:r w:rsidRPr="002048C5">
        <w:t>1</w:t>
      </w:r>
      <w:r>
        <w:t xml:space="preserve"> </w:t>
      </w:r>
      <w:r w:rsidRPr="00D70856">
        <w:t>Stečajnog zakona (NN 44/96 do</w:t>
      </w:r>
      <w:r>
        <w:t xml:space="preserve"> 133/12</w:t>
      </w:r>
      <w:r w:rsidRPr="00D70856">
        <w:t>: dalje SZ)</w:t>
      </w:r>
      <w:r>
        <w:t>, budući da se radi o nekretninama na kojima su upisana razlučna prava.</w:t>
      </w:r>
    </w:p>
    <w:p w:rsidRDefault="00FD5E66" w:rsidP="00FD5E66" w:rsidR="00FD5E66">
      <w:pPr>
        <w:jc w:val="both"/>
      </w:pPr>
    </w:p>
    <w:p w:rsidRDefault="00FD5E66" w:rsidP="00FD5E66" w:rsidR="00FD5E66">
      <w:pPr>
        <w:jc w:val="both"/>
      </w:pPr>
      <w:r>
        <w:tab/>
        <w:t xml:space="preserve">Kako na dosadašnjim ročištima za javnu dražbu nije bilo zainteresiranih kupaca, to je određeno sljedeće ročište na kojem se nekretnina može prodati ispod utvrđene vrijednosti, te </w:t>
      </w:r>
      <w:r>
        <w:lastRenderedPageBreak/>
        <w:t>je stoga o uvjetima i načinu prodaje odlučeno je kao u izreci ovog zaključka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FD5E66" w:rsidP="00FD5E66" w:rsidR="00FD5E66">
      <w:pPr>
        <w:ind w:firstLine="708"/>
        <w:jc w:val="both"/>
      </w:pPr>
    </w:p>
    <w:p w:rsidRDefault="00FD5E66" w:rsidP="00FD5E66" w:rsidR="00FD5E66">
      <w:pPr>
        <w:jc w:val="both"/>
      </w:pPr>
      <w:r>
        <w:tab/>
        <w:t>Kod prodaje u stečajnom postupku ne primjenjuju se odredbe Ovršnog zakona odnoseće na broj ročišta i visinu cijene.</w:t>
      </w:r>
    </w:p>
    <w:p w:rsidRDefault="0020558A" w:rsidP="008415F5" w:rsidR="0020558A" w:rsidRPr="000767E9">
      <w:pPr>
        <w:jc w:val="center"/>
      </w:pPr>
    </w:p>
    <w:p w:rsidRDefault="00D74F5E" w:rsidP="000B6953" w:rsidR="00DF49FF" w:rsidRPr="000767E9">
      <w:pPr>
        <w:jc w:val="center"/>
      </w:pPr>
      <w:r w:rsidRPr="000767E9">
        <w:t xml:space="preserve">U </w:t>
      </w:r>
      <w:r w:rsidR="002048C5" w:rsidRPr="000767E9">
        <w:t>Zagreb</w:t>
      </w:r>
      <w:r w:rsidRPr="000767E9">
        <w:t>u</w:t>
      </w:r>
      <w:r w:rsidR="0033713F" w:rsidRPr="000767E9">
        <w:t xml:space="preserve">, </w:t>
      </w:r>
      <w:r w:rsidR="00375B1D">
        <w:t>8</w:t>
      </w:r>
      <w:r w:rsidR="008B7A19" w:rsidRPr="000767E9">
        <w:t xml:space="preserve">. </w:t>
      </w:r>
      <w:r w:rsidR="0083759C">
        <w:t>siječnja</w:t>
      </w:r>
      <w:r w:rsidR="00052891" w:rsidRPr="000767E9">
        <w:t xml:space="preserve"> </w:t>
      </w:r>
      <w:r w:rsidR="0083759C">
        <w:t>2016</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33713F" w:rsidRPr="000767E9">
        <w:tab/>
        <w:t xml:space="preserve"> </w:t>
      </w:r>
      <w:r w:rsidR="002C262E">
        <w:t xml:space="preserve">  </w:t>
      </w:r>
      <w:r w:rsidR="0033713F" w:rsidRPr="000767E9">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2C262E">
        <w:t xml:space="preserve">  </w:t>
      </w:r>
      <w:r w:rsidR="0063497F" w:rsidRPr="000767E9">
        <w:t>Nevenka Siladi Rstić</w:t>
      </w:r>
      <w:r w:rsidR="006E1DC0" w:rsidRPr="000767E9">
        <w:t>, v.</w:t>
      </w:r>
      <w:r w:rsidR="002C262E">
        <w:t xml:space="preserve"> </w:t>
      </w:r>
      <w:r w:rsidR="006E1DC0" w:rsidRPr="000767E9">
        <w:t>r.</w:t>
      </w:r>
      <w:r w:rsidR="00BA1900" w:rsidRPr="000767E9">
        <w:t xml:space="preserve"> </w:t>
      </w: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w:t>
      </w:r>
      <w:r w:rsidR="002C262E">
        <w:rPr>
          <w:i/>
        </w:rPr>
        <w:t xml:space="preserve"> </w:t>
      </w:r>
      <w:r w:rsidRPr="000767E9">
        <w:rPr>
          <w:i/>
        </w:rPr>
        <w:t>11.</w:t>
      </w:r>
      <w:r w:rsidR="002C262E">
        <w:rPr>
          <w:i/>
        </w:rPr>
        <w:t xml:space="preserve"> </w:t>
      </w:r>
      <w:r w:rsidRPr="000767E9">
        <w:rPr>
          <w:i/>
        </w:rPr>
        <w:t>st.</w:t>
      </w:r>
      <w:r w:rsidR="002C262E">
        <w:rPr>
          <w:i/>
        </w:rPr>
        <w:t xml:space="preserve"> </w:t>
      </w:r>
      <w:r w:rsidRPr="000767E9">
        <w:rPr>
          <w:i/>
        </w:rPr>
        <w:t>9. SZ).</w:t>
      </w:r>
      <w:r w:rsidRPr="000767E9">
        <w:tab/>
      </w:r>
      <w:r w:rsidRPr="000767E9">
        <w:tab/>
      </w:r>
      <w:r w:rsidRPr="000767E9">
        <w:tab/>
      </w:r>
      <w:r w:rsidR="00C949A8" w:rsidRPr="000767E9">
        <w:tab/>
      </w:r>
    </w:p>
    <w:p w:rsidRDefault="00C465E7" w:rsidP="008415F5" w:rsidR="00C465E7" w:rsidRPr="000767E9">
      <w:pPr>
        <w:ind w:firstLine="708" w:left="4956"/>
        <w:jc w:val="both"/>
      </w:pPr>
    </w:p>
    <w:p w:rsidRDefault="0041532D" w:rsidP="0033713F" w:rsidR="0041532D" w:rsidRPr="000767E9">
      <w:pPr>
        <w:pStyle w:val="Uvuenotijeloteksta"/>
        <w:ind w:left="0"/>
        <w:jc w:val="both"/>
      </w:pPr>
      <w:r w:rsidRPr="000767E9">
        <w:t>Za točnost otpravka – ovlašten službenik</w:t>
      </w:r>
    </w:p>
    <w:p w:rsidRDefault="0033713F" w:rsidP="008415F5" w:rsidR="0041532D" w:rsidRPr="000767E9">
      <w:pPr>
        <w:pStyle w:val="Uvuenotijeloteksta"/>
        <w:ind w:left="0"/>
        <w:jc w:val="both"/>
      </w:pPr>
      <w:r w:rsidRPr="000767E9">
        <w:t xml:space="preserve">                     </w:t>
      </w:r>
      <w:r w:rsidR="0041532D" w:rsidRPr="000767E9">
        <w:t xml:space="preserve"> Ana Brlek</w:t>
      </w:r>
    </w:p>
    <w:p w:rsidRDefault="00F80116" w:rsidP="008415F5" w:rsidR="00F80116" w:rsidRPr="000767E9">
      <w:pPr>
        <w:jc w:val="both"/>
      </w:pPr>
    </w:p>
    <w:p w:rsidRDefault="00C465E7" w:rsidP="008415F5" w:rsidR="00C465E7" w:rsidRPr="000767E9">
      <w:pPr>
        <w:jc w:val="both"/>
      </w:pPr>
    </w:p>
    <w:p w:rsidRDefault="006E5C7E" w:rsidP="006E5C7E" w:rsidR="006E5C7E" w:rsidRPr="002048C5">
      <w:pPr>
        <w:jc w:val="both"/>
      </w:pPr>
      <w:r>
        <w:t>DNa:</w:t>
      </w:r>
    </w:p>
    <w:p w:rsidRDefault="006E5C7E" w:rsidP="006E5C7E" w:rsidR="006E5C7E" w:rsidRPr="00537DFF">
      <w:pPr>
        <w:numPr>
          <w:ilvl w:val="0"/>
          <w:numId w:val="37"/>
        </w:numPr>
        <w:tabs>
          <w:tab w:pos="1440" w:val="clear"/>
          <w:tab w:pos="426" w:val="num"/>
        </w:tabs>
        <w:ind w:hanging="426" w:left="426"/>
        <w:jc w:val="both"/>
      </w:pPr>
      <w:r w:rsidRPr="00537DFF">
        <w:t>S</w:t>
      </w:r>
      <w:r>
        <w:t>tečajni upravitelj, Davorka Huljev</w:t>
      </w:r>
    </w:p>
    <w:p w:rsidRDefault="006E5C7E" w:rsidP="006E5C7E" w:rsidR="006E5C7E">
      <w:pPr>
        <w:numPr>
          <w:ilvl w:val="0"/>
          <w:numId w:val="37"/>
        </w:numPr>
        <w:tabs>
          <w:tab w:pos="1440" w:val="clear"/>
          <w:tab w:pos="426" w:val="num"/>
        </w:tabs>
        <w:ind w:hanging="426" w:left="426"/>
        <w:jc w:val="both"/>
      </w:pPr>
      <w:r w:rsidRPr="00537DFF">
        <w:t xml:space="preserve">Razlučni </w:t>
      </w:r>
      <w:r>
        <w:t>vjerovnici</w:t>
      </w:r>
    </w:p>
    <w:p w:rsidRDefault="006E5C7E" w:rsidP="006E5C7E" w:rsidR="006E5C7E" w:rsidRPr="0031710F">
      <w:pPr>
        <w:pStyle w:val="Odlomakpopisa"/>
        <w:numPr>
          <w:ilvl w:val="0"/>
          <w:numId w:val="39"/>
        </w:numPr>
        <w:tabs>
          <w:tab w:pos="567" w:val="left"/>
        </w:tabs>
        <w:ind w:firstLine="0" w:right="-144" w:left="567"/>
        <w:contextualSpacing/>
        <w:jc w:val="both"/>
      </w:pPr>
      <w:r w:rsidRPr="0031710F">
        <w:rPr>
          <w:bCs/>
          <w:color w:val="000000"/>
        </w:rPr>
        <w:t xml:space="preserve">HYPO ALPE-ADRIA-BANK d.d., </w:t>
      </w:r>
      <w:r>
        <w:rPr>
          <w:bCs/>
          <w:color w:val="000000"/>
        </w:rPr>
        <w:t>Zagreb, S</w:t>
      </w:r>
      <w:r w:rsidRPr="0031710F">
        <w:rPr>
          <w:bCs/>
          <w:color w:val="000000"/>
        </w:rPr>
        <w:t>lavonska avenija 6.</w:t>
      </w:r>
    </w:p>
    <w:p w:rsidRDefault="006E5C7E" w:rsidP="006E5C7E" w:rsidR="006E5C7E" w:rsidRPr="0031710F">
      <w:pPr>
        <w:pStyle w:val="Odlomakpopisa"/>
        <w:numPr>
          <w:ilvl w:val="0"/>
          <w:numId w:val="39"/>
        </w:numPr>
        <w:tabs>
          <w:tab w:pos="567" w:val="left"/>
        </w:tabs>
        <w:ind w:firstLine="0" w:right="-711" w:left="567"/>
        <w:contextualSpacing/>
      </w:pPr>
      <w:r w:rsidRPr="0031710F">
        <w:rPr>
          <w:bCs/>
          <w:color w:val="000000"/>
        </w:rPr>
        <w:t>E</w:t>
      </w:r>
      <w:r>
        <w:rPr>
          <w:bCs/>
          <w:color w:val="000000"/>
        </w:rPr>
        <w:t>RSTE &amp; STEIERMÄRKISCHE BANK d.d.</w:t>
      </w:r>
      <w:r w:rsidRPr="0031710F">
        <w:rPr>
          <w:bCs/>
          <w:color w:val="000000"/>
        </w:rPr>
        <w:t xml:space="preserve">, OIB: 23057039320, </w:t>
      </w:r>
      <w:r>
        <w:rPr>
          <w:bCs/>
          <w:color w:val="000000"/>
        </w:rPr>
        <w:t>Rijeka</w:t>
      </w:r>
      <w:r w:rsidRPr="0031710F">
        <w:rPr>
          <w:bCs/>
          <w:color w:val="000000"/>
        </w:rPr>
        <w:t xml:space="preserve">, </w:t>
      </w:r>
      <w:r>
        <w:rPr>
          <w:bCs/>
          <w:color w:val="000000"/>
        </w:rPr>
        <w:t>Jadranski trg 3a</w:t>
      </w:r>
    </w:p>
    <w:p w:rsidRDefault="00FD5E66" w:rsidP="00FD5E66" w:rsidR="00FD5E66" w:rsidRPr="006E5C7E">
      <w:pPr>
        <w:pStyle w:val="Odlomakpopisa"/>
        <w:numPr>
          <w:ilvl w:val="0"/>
          <w:numId w:val="39"/>
        </w:numPr>
        <w:tabs>
          <w:tab w:pos="567" w:val="left"/>
        </w:tabs>
        <w:ind w:firstLine="0" w:right="-144" w:left="567"/>
        <w:contextualSpacing/>
        <w:jc w:val="both"/>
      </w:pPr>
      <w:r w:rsidRPr="0031710F">
        <w:rPr>
          <w:bCs/>
          <w:color w:val="000000"/>
        </w:rPr>
        <w:t xml:space="preserve">H-ABDUCO </w:t>
      </w:r>
      <w:r>
        <w:rPr>
          <w:bCs/>
          <w:color w:val="000000"/>
        </w:rPr>
        <w:t>d.o.o.</w:t>
      </w:r>
      <w:r w:rsidRPr="0031710F">
        <w:rPr>
          <w:bCs/>
          <w:color w:val="000000"/>
        </w:rPr>
        <w:t xml:space="preserve">, OIB: 13667298928, </w:t>
      </w:r>
      <w:r>
        <w:rPr>
          <w:bCs/>
          <w:color w:val="000000"/>
        </w:rPr>
        <w:t>Zagreb, Slavonska avenija 6a</w:t>
      </w:r>
    </w:p>
    <w:p w:rsidRDefault="006E5C7E" w:rsidP="006E5C7E" w:rsidR="006E5C7E" w:rsidRPr="0031710F">
      <w:pPr>
        <w:pStyle w:val="Odlomakpopisa"/>
        <w:numPr>
          <w:ilvl w:val="0"/>
          <w:numId w:val="39"/>
        </w:numPr>
        <w:tabs>
          <w:tab w:pos="567" w:val="left"/>
        </w:tabs>
        <w:ind w:firstLine="0" w:right="-144" w:left="567"/>
        <w:contextualSpacing/>
      </w:pPr>
      <w:r>
        <w:rPr>
          <w:bCs/>
          <w:color w:val="000000"/>
        </w:rPr>
        <w:t>RH po ŽDO</w:t>
      </w:r>
    </w:p>
    <w:p w:rsidRDefault="006E5C7E" w:rsidP="006E5C7E" w:rsidR="006E5C7E">
      <w:pPr>
        <w:pStyle w:val="Odlomakpopisa"/>
        <w:numPr>
          <w:ilvl w:val="0"/>
          <w:numId w:val="37"/>
        </w:numPr>
        <w:tabs>
          <w:tab w:pos="1440" w:val="clear"/>
        </w:tabs>
        <w:ind w:hanging="426" w:right="-144" w:left="426"/>
        <w:contextualSpacing/>
        <w:jc w:val="both"/>
      </w:pPr>
      <w:r>
        <w:t>e-Oglasna ploča</w:t>
      </w:r>
    </w:p>
    <w:p w:rsidRDefault="006E5C7E" w:rsidP="006E5C7E" w:rsidR="006E5C7E" w:rsidRPr="000767E9">
      <w:pPr>
        <w:pStyle w:val="Odlomakpopisa"/>
        <w:numPr>
          <w:ilvl w:val="0"/>
          <w:numId w:val="37"/>
        </w:numPr>
        <w:tabs>
          <w:tab w:pos="1440" w:val="clear"/>
        </w:tabs>
        <w:ind w:hanging="426" w:left="426"/>
        <w:jc w:val="both"/>
      </w:pPr>
      <w:r w:rsidRPr="000767E9">
        <w:t>VTS RH i FINA te za sredstva javnog informiranja, dostavit će stečajni upravitelj</w:t>
      </w:r>
    </w:p>
    <w:p w:rsidRDefault="006E5C7E" w:rsidP="006E5C7E" w:rsidR="006E5C7E" w:rsidRPr="0031710F">
      <w:pPr>
        <w:pStyle w:val="Odlomakpopisa"/>
        <w:ind w:right="-144" w:left="426"/>
        <w:contextualSpacing/>
        <w:jc w:val="both"/>
      </w:pPr>
    </w:p>
    <w:p w:rsidRDefault="006E5C7E" w:rsidP="0020558A" w:rsidR="006E5C7E">
      <w:pPr>
        <w:jc w:val="both"/>
      </w:pPr>
    </w:p>
    <w:p w:rsidRDefault="006E5C7E" w:rsidP="0020558A" w:rsidR="006E5C7E">
      <w:pPr>
        <w:jc w:val="both"/>
      </w:pPr>
    </w:p>
    <w:p w:rsidRDefault="00762468" w:rsidP="008415F5" w:rsidR="00762468" w:rsidRPr="000767E9">
      <w:pPr>
        <w:jc w:val="both"/>
      </w:pPr>
    </w:p>
    <w:p w:rsidRDefault="00622282" w:rsidP="008415F5" w:rsidR="00622282" w:rsidRPr="000767E9">
      <w:pPr>
        <w:jc w:val="both"/>
      </w:pPr>
    </w:p>
    <w:sectPr w:rsidSect="00052891" w:rsidR="00622282"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18AE">
      <w:rPr>
        <w:rStyle w:val="Brojstranice"/>
        <w:noProof/>
      </w:rPr>
      <w:t>- 5 -</w:t>
    </w:r>
    <w:r>
      <w:rPr>
        <w:rStyle w:val="Brojstranice"/>
      </w:rPr>
      <w:fldChar w:fldCharType="end"/>
    </w:r>
  </w:p>
  <w:p w:rsidRDefault="00E218E7" w:rsidP="0041532D" w:rsidR="00E218E7" w:rsidRPr="009C3F4F">
    <w:pPr>
      <w:pStyle w:val="Zaglavlje"/>
      <w:ind w:right="360"/>
      <w:jc w:val="right"/>
      <w:rPr>
        <w:sz w:val="20"/>
      </w:rPr>
    </w:pPr>
    <w:r>
      <w:tab/>
    </w:r>
    <w:r>
      <w:tab/>
    </w:r>
    <w:r w:rsidR="00B61F93">
      <w:t>47. St-</w:t>
    </w:r>
    <w:r w:rsidR="00963B6E">
      <w:t>1473/13</w:t>
    </w:r>
    <w:r w:rsidR="00B61F93">
      <w:t>-</w:t>
    </w:r>
    <w:r w:rsidR="00A918AE">
      <w:rPr>
        <w:sz w:val="20"/>
      </w:rPr>
      <w:t>58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61F93" w:rsidR="00B61F93">
    <w:pPr>
      <w:pStyle w:val="Zaglavlje"/>
      <w:rPr>
        <w:sz w:val="20"/>
      </w:rPr>
    </w:pPr>
    <w:r>
      <w:tab/>
    </w:r>
    <w:r>
      <w:tab/>
      <w:t xml:space="preserve">       47. St-</w:t>
    </w:r>
    <w:r w:rsidR="00963B6E">
      <w:t>1473/13</w:t>
    </w:r>
    <w:r>
      <w:t>-</w:t>
    </w:r>
    <w:r w:rsidR="00A918AE">
      <w:rPr>
        <w:sz w:val="20"/>
      </w:rPr>
      <w:t>58</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 Amruševa 2/II, desno (p.p. 455)</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6">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9">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1">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2">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0">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1">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38">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5"/>
  </w:num>
  <w:num w:numId="3">
    <w:abstractNumId w:val="28"/>
  </w:num>
  <w:num w:numId="4">
    <w:abstractNumId w:val="0"/>
  </w:num>
  <w:num w:numId="5">
    <w:abstractNumId w:val="3"/>
  </w:num>
  <w:num w:numId="6">
    <w:abstractNumId w:val="34"/>
  </w:num>
  <w:num w:numId="7">
    <w:abstractNumId w:val="10"/>
  </w:num>
  <w:num w:numId="8">
    <w:abstractNumId w:val="26"/>
  </w:num>
  <w:num w:numId="9">
    <w:abstractNumId w:val="4"/>
  </w:num>
  <w:num w:numId="10">
    <w:abstractNumId w:val="9"/>
  </w:num>
  <w:num w:numId="11">
    <w:abstractNumId w:val="21"/>
  </w:num>
  <w:num w:numId="12">
    <w:abstractNumId w:val="5"/>
  </w:num>
  <w:num w:numId="13">
    <w:abstractNumId w:val="33"/>
  </w:num>
  <w:num w:numId="14">
    <w:abstractNumId w:val="14"/>
  </w:num>
  <w:num w:numId="15">
    <w:abstractNumId w:val="6"/>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1"/>
  </w:num>
  <w:num w:numId="19">
    <w:abstractNumId w:val="24"/>
  </w:num>
  <w:num w:numId="20">
    <w:abstractNumId w:val="7"/>
  </w:num>
  <w:num w:numId="21">
    <w:abstractNumId w:val="23"/>
  </w:num>
  <w:num w:numId="22">
    <w:abstractNumId w:val="13"/>
  </w:num>
  <w:num w:numId="23">
    <w:abstractNumId w:val="29"/>
  </w:num>
  <w:num w:numId="24">
    <w:abstractNumId w:val="30"/>
  </w:num>
  <w:num w:numId="25">
    <w:abstractNumId w:val="15"/>
  </w:num>
  <w:num w:numId="26">
    <w:abstractNumId w:val="31"/>
  </w:num>
  <w:num w:numId="27">
    <w:abstractNumId w:val="27"/>
  </w:num>
  <w:num w:numId="28">
    <w:abstractNumId w:val="36"/>
  </w:num>
  <w:num w:numId="29">
    <w:abstractNumId w:val="22"/>
  </w:num>
  <w:num w:numId="30">
    <w:abstractNumId w:val="32"/>
  </w:num>
  <w:num w:numId="31">
    <w:abstractNumId w:val="12"/>
  </w:num>
  <w:num w:numId="32">
    <w:abstractNumId w:val="2"/>
  </w:num>
  <w:num w:numId="33">
    <w:abstractNumId w:val="20"/>
  </w:num>
  <w:num w:numId="34">
    <w:abstractNumId w:val="19"/>
  </w:num>
  <w:num w:numId="35">
    <w:abstractNumId w:val="35"/>
  </w:num>
  <w:num w:numId="36">
    <w:abstractNumId w:val="16"/>
  </w:num>
  <w:num w:numId="37">
    <w:abstractNumId w:val="38"/>
  </w:num>
  <w:num w:numId="38">
    <w:abstractNumId w:val="17"/>
  </w:num>
  <w:num w:numId="39">
    <w:abstractNumId w:val="18"/>
  </w:num>
  <w:num w:numId="4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33155"/>
    <w:rsid w:val="00052891"/>
    <w:rsid w:val="00071195"/>
    <w:rsid w:val="000767E9"/>
    <w:rsid w:val="00077E9A"/>
    <w:rsid w:val="0008428F"/>
    <w:rsid w:val="000B6953"/>
    <w:rsid w:val="000C747F"/>
    <w:rsid w:val="000E292E"/>
    <w:rsid w:val="000E63CD"/>
    <w:rsid w:val="000F21CE"/>
    <w:rsid w:val="00107426"/>
    <w:rsid w:val="0013119D"/>
    <w:rsid w:val="00142D20"/>
    <w:rsid w:val="00152575"/>
    <w:rsid w:val="001643D5"/>
    <w:rsid w:val="00165B0A"/>
    <w:rsid w:val="0019493C"/>
    <w:rsid w:val="001A0199"/>
    <w:rsid w:val="001C157B"/>
    <w:rsid w:val="001C4A03"/>
    <w:rsid w:val="001D4BA2"/>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C262E"/>
    <w:rsid w:val="002E2883"/>
    <w:rsid w:val="002F5511"/>
    <w:rsid w:val="00303C1B"/>
    <w:rsid w:val="003252B5"/>
    <w:rsid w:val="0033713F"/>
    <w:rsid w:val="00361D36"/>
    <w:rsid w:val="00374088"/>
    <w:rsid w:val="00374D53"/>
    <w:rsid w:val="00375B1D"/>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E1DC0"/>
    <w:rsid w:val="006E5C7E"/>
    <w:rsid w:val="007025E0"/>
    <w:rsid w:val="0073788E"/>
    <w:rsid w:val="0075663D"/>
    <w:rsid w:val="00761B59"/>
    <w:rsid w:val="00762468"/>
    <w:rsid w:val="007678A2"/>
    <w:rsid w:val="00784EF5"/>
    <w:rsid w:val="007960BC"/>
    <w:rsid w:val="007A0ABD"/>
    <w:rsid w:val="007D25D9"/>
    <w:rsid w:val="007D3A28"/>
    <w:rsid w:val="007F1B27"/>
    <w:rsid w:val="00800ABF"/>
    <w:rsid w:val="00816788"/>
    <w:rsid w:val="00836C85"/>
    <w:rsid w:val="0083759C"/>
    <w:rsid w:val="00841210"/>
    <w:rsid w:val="008415F5"/>
    <w:rsid w:val="0088070C"/>
    <w:rsid w:val="00882E6B"/>
    <w:rsid w:val="008841B3"/>
    <w:rsid w:val="008A387F"/>
    <w:rsid w:val="008B7A19"/>
    <w:rsid w:val="008D514A"/>
    <w:rsid w:val="008F4849"/>
    <w:rsid w:val="00914709"/>
    <w:rsid w:val="00947AC0"/>
    <w:rsid w:val="009515ED"/>
    <w:rsid w:val="009516D7"/>
    <w:rsid w:val="00963B6E"/>
    <w:rsid w:val="0098650A"/>
    <w:rsid w:val="009902BD"/>
    <w:rsid w:val="009C3B39"/>
    <w:rsid w:val="009C3F4F"/>
    <w:rsid w:val="009E0375"/>
    <w:rsid w:val="009E64C1"/>
    <w:rsid w:val="009F4968"/>
    <w:rsid w:val="00A31CB4"/>
    <w:rsid w:val="00A406A1"/>
    <w:rsid w:val="00A53CB8"/>
    <w:rsid w:val="00A63AD6"/>
    <w:rsid w:val="00A75EAF"/>
    <w:rsid w:val="00A76FD1"/>
    <w:rsid w:val="00A806E8"/>
    <w:rsid w:val="00A918AE"/>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415A7"/>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20AB"/>
    <w:rsid w:val="00E92A0B"/>
    <w:rsid w:val="00EC6820"/>
    <w:rsid w:val="00ED1AB8"/>
    <w:rsid w:val="00ED2100"/>
    <w:rsid w:val="00EE35B9"/>
    <w:rsid w:val="00EE634B"/>
    <w:rsid w:val="00F57473"/>
    <w:rsid w:val="00F63357"/>
    <w:rsid w:val="00F80116"/>
    <w:rsid w:val="00F82CEF"/>
    <w:rsid w:val="00F86E5D"/>
    <w:rsid w:val="00F92F05"/>
    <w:rsid w:val="00FB5ACB"/>
    <w:rsid w:val="00FC10F8"/>
    <w:rsid w:val="00FC1EDB"/>
    <w:rsid w:val="00FD5E66"/>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033155"/>
    <w:rPr>
      <w:color w:val="808080"/>
      <w:bdr w:space="0" w:sz="0" w:color="auto" w:val="none"/>
      <w:shd w:fill="auto" w:color="auto" w:val="clear"/>
    </w:rPr>
  </w:style>
  <w:style w:customStyle="true" w:styleId="eSPISCCParagraphDefaultFont" w:type="character">
    <w:name w:val="eSPIS_CC_Paragraph Default Font"/>
    <w:basedOn w:val="Zadanifontodlomka"/>
    <w:rsid w:val="0003315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3155"/>
    <w:rPr>
      <w:b/>
      <w:bdr w:space="0" w:sz="0" w:color="auto" w:val="none"/>
      <w:shd w:fill="FFFFCC" w:color="auto" w:val="clear"/>
      <w:lang w:val="hr-HR"/>
    </w:rPr>
  </w:style>
  <w:style w:customStyle="true" w:styleId="PozadinaSvijetloCrvena" w:type="character">
    <w:name w:val="Pozadina_SvijetloCrvena"/>
    <w:basedOn w:val="eSPISCCParagraphDefaultFont"/>
    <w:rsid w:val="0003315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315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033155"/>
    <w:rPr>
      <w:color w:val="808080"/>
      <w:bdr w:color="auto" w:space="0" w:sz="0" w:val="none"/>
      <w:shd w:color="auto" w:fill="auto" w:val="clear"/>
    </w:rPr>
  </w:style>
  <w:style w:customStyle="1" w:styleId="eSPISCCParagraphDefaultFont" w:type="character">
    <w:name w:val="eSPIS_CC_Paragraph Default Font"/>
    <w:basedOn w:val="Zadanifontodlomka"/>
    <w:rsid w:val="0003315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33155"/>
    <w:rPr>
      <w:b/>
      <w:bdr w:color="auto" w:space="0" w:sz="0" w:val="none"/>
      <w:shd w:color="auto" w:fill="FFFFCC" w:val="clear"/>
      <w:lang w:val="hr-HR"/>
    </w:rPr>
  </w:style>
  <w:style w:customStyle="1" w:styleId="PozadinaSvijetloCrvena" w:type="character">
    <w:name w:val="Pozadina_SvijetloCrvena"/>
    <w:basedOn w:val="eSPISCCParagraphDefaultFont"/>
    <w:rsid w:val="0003315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3315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3. javna dražba</izvorni_sadrzaj>
    <derivirana_varijabla naziv="DomainObject.Primjedba_1">3. javna dražba</derivirana_varijabla>
  </DomainObject.Primjedba>
  <DomainObject.Oznaka>
    <izvorni_sadrzaj>St-1473/2013-58</izvorni_sadrzaj>
    <derivirana_varijabla naziv="DomainObject.Oznaka_1">St-1473/2013-58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2013.</izvorni_sadrzaj>
    <derivirana_varijabla naziv="DomainObject.Predmet.DatumOsnivanja_1">20.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St-1473/2013</izvorni_sadrzaj>
    <derivirana_varijabla naziv="DomainObject.Predmet.OznakaBroj_1">St-1473/2013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MEGAFLEX d.o.o.</izvorni_sadrzaj>
    <derivirana_varijabla naziv="DomainObject.Predmet.ProtustrankaFormated_1">  MEGAFLEX d.o.o.</derivirana_varijabla>
  </DomainObject.Predmet.ProtustrankaFormated>
  <DomainObject.Predmet.ProtustrankaFormatedOIB>
    <izvorni_sadrzaj>  MEGAFLEX d.o.o., OIB 70278578937</izvorni_sadrzaj>
    <derivirana_varijabla naziv="DomainObject.Predmet.ProtustrankaFormatedOIB_1">  MEGAFLEX d.o.o., OIB 70278578937</derivirana_varijabla>
  </DomainObject.Predmet.ProtustrankaFormatedOIB>
  <DomainObject.Predmet.ProtustrankaFormatedWithAdress>
    <izvorni_sadrzaj> MEGAFLEX d.o.o., Obrtnička 10, Sisak</izvorni_sadrzaj>
    <derivirana_varijabla naziv="DomainObject.Predmet.ProtustrankaFormatedWithAdress_1"> MEGAFLEX d.o.o., Obrtnička 10, Sisak</derivirana_varijabla>
  </DomainObject.Predmet.ProtustrankaFormatedWithAdress>
  <DomainObject.Predmet.ProtustrankaFormatedWithAdressOIB>
    <izvorni_sadrzaj> MEGAFLEX d.o.o., OIB 70278578937, Obrtnička 10, Sisak</izvorni_sadrzaj>
    <derivirana_varijabla naziv="DomainObject.Predmet.ProtustrankaFormatedWithAdressOIB_1"> MEGAFLEX d.o.o., OIB 70278578937, Obrtnička 10, Sisak</derivirana_varijabla>
  </DomainObject.Predmet.ProtustrankaFormatedWithAdressOIB>
  <DomainObject.Predmet.ProtustrankaWithAdress>
    <izvorni_sadrzaj>MEGAFLEX d.o.o. Obrtnička 10, Sisak</izvorni_sadrzaj>
    <derivirana_varijabla naziv="DomainObject.Predmet.ProtustrankaWithAdress_1">MEGAFLEX d.o.o. Obrtnička 10, Sisak</derivirana_varijabla>
  </DomainObject.Predmet.ProtustrankaWithAdress>
  <DomainObject.Predmet.ProtustrankaWithAdressOIB>
    <izvorni_sadrzaj>MEGAFLEX d.o.o., OIB 70278578937, Obrtnička 10, Sisak</izvorni_sadrzaj>
    <derivirana_varijabla naziv="DomainObject.Predmet.ProtustrankaWithAdressOIB_1">MEGAFLEX d.o.o., OIB 70278578937, Obrtnička 10, Sisak</derivirana_varijabla>
  </DomainObject.Predmet.ProtustrankaWithAdressOIB>
  <DomainObject.Predmet.ProtustrankaNazivFormated>
    <izvorni_sadrzaj>MEGAFLEX d.o.o.</izvorni_sadrzaj>
    <derivirana_varijabla naziv="DomainObject.Predmet.ProtustrankaNazivFormated_1">MEGAFLEX d.o.o.</derivirana_varijabla>
  </DomainObject.Predmet.ProtustrankaNazivFormated>
  <DomainObject.Predmet.ProtustrankaNazivFormatedOIB>
    <izvorni_sadrzaj>MEGAFLEX d.o.o., OIB 70278578937</izvorni_sadrzaj>
    <derivirana_varijabla naziv="DomainObject.Predmet.ProtustrankaNazivFormatedOIB_1">MEGAFLEX d.o.o., OIB 70278578937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Hrvatska radiotelevizija</izvorni_sadrzaj>
    <derivirana_varijabla naziv="DomainObject.Predmet.StrankaFormated_1">  FINA ZAGREB; Hrvatska radiotelevizija</derivirana_varijabla>
  </DomainObject.Predmet.StrankaFormated>
  <DomainObject.Predmet.StrankaFormatedOIB>
    <izvorni_sadrzaj>  FINA ZAGREB; Hrvatska radiotelevizija, OIB 68419124305</izvorni_sadrzaj>
    <derivirana_varijabla naziv="DomainObject.Predmet.StrankaFormatedOIB_1">  FINA ZAGREB; Hrvatska radiotelevizija, OIB 68419124305</derivirana_varijabla>
  </DomainObject.Predmet.StrankaFormatedOIB>
  <DomainObject.Predmet.StrankaFormatedWithAdress>
    <izvorni_sadrzaj> FINA ZAGREB; Hrvatska radiotelevizija, Prisavlje 3, Zagreb</izvorni_sadrzaj>
    <derivirana_varijabla naziv="DomainObject.Predmet.StrankaFormatedWithAdress_1"> FINA ZAGREB; Hrvatska radiotelevizija, Prisavlje 3, Zagreb</derivirana_varijabla>
  </DomainObject.Predmet.StrankaFormatedWithAdress>
  <DomainObject.Predmet.StrankaFormatedWithAdressOIB>
    <izvorni_sadrzaj> FINA ZAGREB; Hrvatska radiotelevizija, OIB 68419124305, Prisavlje 3, Zagreb</izvorni_sadrzaj>
    <derivirana_varijabla naziv="DomainObject.Predmet.StrankaFormatedWithAdressOIB_1"> FINA ZAGREB; Hrvatska radiotelevizija, OIB 68419124305, Prisavlje 3, Zagreb</derivirana_varijabla>
  </DomainObject.Predmet.StrankaFormatedWithAdressOIB>
  <DomainObject.Predmet.StrankaWithAdress>
    <izvorni_sadrzaj>FINA ZAGREB ,Hrvatska radiotelevizija Prisavlje 3,Zagreb</izvorni_sadrzaj>
    <derivirana_varijabla naziv="DomainObject.Predmet.StrankaWithAdress_1">FINA ZAGREB ,Hrvatska radiotelevizija Prisavlje 3,Zagreb</derivirana_varijabla>
  </DomainObject.Predmet.StrankaWithAdress>
  <DomainObject.Predmet.StrankaWithAdressOIB>
    <izvorni_sadrzaj>FINA ZAGREB,Hrvatska radiotelevizija, OIB 68419124305, Prisavlje 3,Zagreb</izvorni_sadrzaj>
    <derivirana_varijabla naziv="DomainObject.Predmet.StrankaWithAdressOIB_1">FINA ZAGREB,Hrvatska radiotelevizija, OIB 68419124305, Prisavlje 3,Zagreb</derivirana_varijabla>
  </DomainObject.Predmet.StrankaWithAdressOIB>
  <DomainObject.Predmet.StrankaNazivFormated>
    <izvorni_sadrzaj>FINA ZAGREB,Hrvatska radiotelevizija</izvorni_sadrzaj>
    <derivirana_varijabla naziv="DomainObject.Predmet.StrankaNazivFormated_1">FINA ZAGREB,Hrvatska radiotelevizija</derivirana_varijabla>
  </DomainObject.Predmet.StrankaNazivFormated>
  <DomainObject.Predmet.StrankaNazivFormatedOIB>
    <izvorni_sadrzaj>FINA ZAGREB,Hrvatska radiotelevizija, OIB 68419124305</izvorni_sadrzaj>
    <derivirana_varijabla naziv="DomainObject.Predmet.StrankaNazivFormatedOIB_1">FINA ZAGREB,Hrvatska radiotelevizija, OIB 68419124305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ZAGREB</item>
      <item>Hrvatska radiotelevizija</item>
    </izvorni_sadrzaj>
    <derivirana_varijabla naziv="DomainObject.Predmet.StrankaListFormated_1">
      <item>FINA ZAGREB</item>
      <item>Hrvatska radiotelevizija</item>
    </derivirana_varijabla>
  </DomainObject.Predmet.StrankaListFormated>
  <DomainObject.Predmet.StrankaListFormatedOIB>
    <izvorni_sadrzaj>
      <item>FINA ZAGREB</item>
      <item>Hrvatska radiotelevizija, OIB 68419124305</item>
    </izvorni_sadrzaj>
    <derivirana_varijabla naziv="DomainObject.Predmet.StrankaListFormatedOIB_1">
      <item>FINA ZAGREB</item>
      <item>Hrvatska radiotelevizija, OIB 68419124305</item>
    </derivirana_varijabla>
  </DomainObject.Predmet.StrankaListFormatedOIB>
  <DomainObject.Predmet.StrankaListFormatedWithAdress>
    <izvorni_sadrzaj>
      <item>FINA ZAGREB</item>
      <item>Hrvatska radiotelevizija, Prisavlje 3, Zagreb</item>
    </izvorni_sadrzaj>
    <derivirana_varijabla naziv="DomainObject.Predmet.StrankaListFormatedWithAdress_1">
      <item>FINA ZAGREB</item>
      <item>Hrvatska radiotelevizija, Prisavlje 3, Zagreb</item>
    </derivirana_varijabla>
  </DomainObject.Predmet.StrankaListFormatedWithAdress>
  <DomainObject.Predmet.StrankaListFormatedWithAdressOIB>
    <izvorni_sadrzaj>
      <item>FINA ZAGREB</item>
      <item>Hrvatska radiotelevizija, OIB 68419124305, Prisavlje 3, Zagreb</item>
    </izvorni_sadrzaj>
    <derivirana_varijabla naziv="DomainObject.Predmet.StrankaListFormatedWithAdressOIB_1">
      <item>FINA ZAGREB</item>
      <item>Hrvatska radiotelevizija, OIB 68419124305, Prisavlje 3, Zagreb</item>
    </derivirana_varijabla>
  </DomainObject.Predmet.StrankaListFormatedWithAdressOIB>
  <DomainObject.Predmet.StrankaListNazivFormated>
    <izvorni_sadrzaj>
      <item>FINA ZAGREB</item>
      <item>Hrvatska radiotelevizija</item>
    </izvorni_sadrzaj>
    <derivirana_varijabla naziv="DomainObject.Predmet.StrankaListNazivFormated_1">
      <item>FINA ZAGREB</item>
      <item>Hrvatska radiotelevizija</item>
    </derivirana_varijabla>
  </DomainObject.Predmet.StrankaListNazivFormated>
  <DomainObject.Predmet.StrankaListNazivFormatedOIB>
    <izvorni_sadrzaj>
      <item>FINA ZAGREB</item>
      <item>Hrvatska radiotelevizija, OIB 68419124305</item>
    </izvorni_sadrzaj>
    <derivirana_varijabla naziv="DomainObject.Predmet.StrankaListNazivFormatedOIB_1">
      <item>FINA ZAGREB</item>
      <item>Hrvatska radiotelevizija, OIB 68419124305</item>
    </derivirana_varijabla>
  </DomainObject.Predmet.StrankaListNazivFormatedOIB>
  <DomainObject.Predmet.ProtuStrankaListFormated>
    <izvorni_sadrzaj>
      <item>MEGAFLEX d.o.o.</item>
    </izvorni_sadrzaj>
    <derivirana_varijabla naziv="DomainObject.Predmet.ProtuStrankaListFormated_1">
      <item>MEGAFLEX d.o.o.</item>
    </derivirana_varijabla>
  </DomainObject.Predmet.ProtuStrankaListFormated>
  <DomainObject.Predmet.ProtuStrankaListFormatedOIB>
    <izvorni_sadrzaj>
      <item>MEGAFLEX d.o.o., OIB 70278578937</item>
    </izvorni_sadrzaj>
    <derivirana_varijabla naziv="DomainObject.Predmet.ProtuStrankaListFormatedOIB_1">
      <item>MEGAFLEX d.o.o., OIB 70278578937</item>
    </derivirana_varijabla>
  </DomainObject.Predmet.ProtuStrankaListFormatedOIB>
  <DomainObject.Predmet.ProtuStrankaListFormatedWithAdress>
    <izvorni_sadrzaj>
      <item>MEGAFLEX d.o.o., Obrtnička 10, Sisak</item>
    </izvorni_sadrzaj>
    <derivirana_varijabla naziv="DomainObject.Predmet.ProtuStrankaListFormatedWithAdress_1">
      <item>MEGAFLEX d.o.o., Obrtnička 10, Sisak</item>
    </derivirana_varijabla>
  </DomainObject.Predmet.ProtuStrankaListFormatedWithAdress>
  <DomainObject.Predmet.ProtuStrankaListFormatedWithAdressOIB>
    <izvorni_sadrzaj>
      <item>MEGAFLEX d.o.o., OIB 70278578937, Obrtnička 10, Sisak</item>
    </izvorni_sadrzaj>
    <derivirana_varijabla naziv="DomainObject.Predmet.ProtuStrankaListFormatedWithAdressOIB_1">
      <item>MEGAFLEX d.o.o., OIB 70278578937, Obrtnička 10, Sisak</item>
    </derivirana_varijabla>
  </DomainObject.Predmet.ProtuStrankaListFormatedWithAdressOIB>
  <DomainObject.Predmet.ProtuStrankaListNazivFormated>
    <izvorni_sadrzaj>
      <item>MEGAFLEX d.o.o.</item>
    </izvorni_sadrzaj>
    <derivirana_varijabla naziv="DomainObject.Predmet.ProtuStrankaListNazivFormated_1">
      <item>MEGAFLEX d.o.o.</item>
    </derivirana_varijabla>
  </DomainObject.Predmet.ProtuStrankaListNazivFormated>
  <DomainObject.Predmet.ProtuStrankaListNazivFormatedOIB>
    <izvorni_sadrzaj>
      <item>MEGAFLEX d.o.o., OIB 70278578937</item>
    </izvorni_sadrzaj>
    <derivirana_varijabla naziv="DomainObject.Predmet.ProtuStrankaListNazivFormatedOIB_1">
      <item>MEGAFLEX d.o.o., OIB 70278578937</item>
    </derivirana_varijabla>
  </DomainObject.Predmet.ProtuStrankaListNazivFormatedOIB>
  <DomainObject.Predmet.OstaliListFormated>
    <izvorni_sadrzaj>
      <item>Davorka Huljev</item>
      <item>RH, MF, Porezna uprava</item>
    </izvorni_sadrzaj>
    <derivirana_varijabla naziv="DomainObject.Predmet.OstaliListFormated_1">
      <item>Davorka Huljev</item>
      <item>RH, MF, Porezna uprava</item>
    </derivirana_varijabla>
  </DomainObject.Predmet.OstaliListFormated>
  <DomainObject.Predmet.OstaliListFormatedOIB>
    <izvorni_sadrzaj>
      <item>Davorka Huljev, OIB 34743014377</item>
      <item>RH, MF, Porezna uprava</item>
    </izvorni_sadrzaj>
    <derivirana_varijabla naziv="DomainObject.Predmet.OstaliListFormatedOIB_1">
      <item>Davorka Huljev, OIB 34743014377</item>
      <item>RH, MF, Porezna uprava</item>
    </derivirana_varijabla>
  </DomainObject.Predmet.OstaliListFormatedOIB>
  <DomainObject.Predmet.OstaliListFormatedWithAdress>
    <izvorni_sadrzaj>
      <item>Davorka Huljev, Miramarska 13d, 10000 Zagreb</item>
      <item>RH, MF, Porezna uprava</item>
    </izvorni_sadrzaj>
    <derivirana_varijabla naziv="DomainObject.Predmet.OstaliListFormatedWithAdress_1">
      <item>Davorka Huljev, Miramarska 13d, 10000 Zagreb</item>
      <item>RH, MF, Porezna uprava</item>
    </derivirana_varijabla>
  </DomainObject.Predmet.OstaliListFormatedWithAdress>
  <DomainObject.Predmet.OstaliListFormatedWithAdressOIB>
    <izvorni_sadrzaj>
      <item>Davorka Huljev, OIB 34743014377, Miramarska 13d, 10000 Zagreb</item>
      <item>RH, MF, Porezna uprava</item>
    </izvorni_sadrzaj>
    <derivirana_varijabla naziv="DomainObject.Predmet.OstaliListFormatedWithAdressOIB_1">
      <item>Davorka Huljev, OIB 34743014377, Miramarska 13d, 10000 Zagreb</item>
      <item>RH, MF, Porezna uprava</item>
    </derivirana_varijabla>
  </DomainObject.Predmet.OstaliListFormatedWithAdressOIB>
  <DomainObject.Predmet.OstaliListNazivFormated>
    <izvorni_sadrzaj>
      <item>Davorka Huljev</item>
      <item>RH, MF, Porezna uprava</item>
    </izvorni_sadrzaj>
    <derivirana_varijabla naziv="DomainObject.Predmet.OstaliListNazivFormated_1">
      <item>Davorka Huljev</item>
      <item>RH, MF, Porezna uprava</item>
    </derivirana_varijabla>
  </DomainObject.Predmet.OstaliListNazivFormated>
  <DomainObject.Predmet.OstaliListNazivFormatedOIB>
    <izvorni_sadrzaj>
      <item>Davorka Huljev, OIB 34743014377</item>
      <item>RH, MF, Porezna uprava</item>
    </izvorni_sadrzaj>
    <derivirana_varijabla naziv="DomainObject.Predmet.OstaliListNazivFormatedOIB_1">
      <item>Davorka Huljev, OIB 34743014377</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St-1473/2013-58</izvorni_sadrzaj>
    <derivirana_varijabla naziv="DomainObject.PoslovniBrojDokumenta_1">St-1473/2013-58</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MEGAFLEX d.o.o.</izvorni_sadrzaj>
    <derivirana_varijabla naziv="DomainObject.Predmet.ProtustrankaIDrugi_1">MEGAFLEX d.o.o.</derivirana_varijabla>
  </DomainObject.Predmet.ProtustrankaIDrugi>
  <DomainObject.Predmet.StrankaIDrugiAdressOIB>
    <izvorni_sadrzaj>FINA ZAGREB i dr.</izvorni_sadrzaj>
    <derivirana_varijabla naziv="DomainObject.Predmet.StrankaIDrugiAdressOIB_1">FINA ZAGREB i dr.</derivirana_varijabla>
  </DomainObject.Predmet.StrankaIDrugiAdressOIB>
  <DomainObject.Predmet.ProtustrankaIDrugiAdressOIB>
    <izvorni_sadrzaj>MEGAFLEX d.o.o., OIB 70278578937, Obrtnička 10, Sisak</izvorni_sadrzaj>
    <derivirana_varijabla naziv="DomainObject.Predmet.ProtustrankaIDrugiAdressOIB_1">MEGAFLEX d.o.o., OIB 70278578937, Obrtnička 10,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MEGAFLEX d.o.o.</item>
      <item>FINA ZAGREB</item>
      <item>Davorka Huljev</item>
      <item>Hrvatska radiotelevizija</item>
      <item>RH, MF, Porezna uprava</item>
    </izvorni_sadrzaj>
    <derivirana_varijabla naziv="DomainObject.Predmet.SudioniciListNaziv_1">
      <item>MEGAFLEX d.o.o.</item>
      <item>FINA ZAGREB</item>
      <item>Davorka Huljev</item>
      <item>Hrvatska radiotelevizija</item>
      <item>RH, MF, Porezna uprava</item>
    </derivirana_varijabla>
  </DomainObject.Predmet.SudioniciListNaziv>
  <DomainObject.Predmet.SudioniciListAdressOIB>
    <izvorni_sadrzaj>
      <item>MEGAFLEX d.o.o., OIB 70278578937, Obrtnička 10,Sisak</item>
      <item>FINA ZAGREB</item>
      <item>Davorka Huljev, OIB 34743014377, Miramarska 13d,10000 Zagreb</item>
      <item>Hrvatska radiotelevizija, OIB 68419124305, Prisavlje 3,Zagreb</item>
      <item>RH, MF, Porezna uprava</item>
    </izvorni_sadrzaj>
    <derivirana_varijabla naziv="DomainObject.Predmet.SudioniciListAdressOIB_1">
      <item>MEGAFLEX d.o.o., OIB 70278578937, Obrtnička 10,Sisak</item>
      <item>FINA ZAGREB</item>
      <item>Davorka Huljev, OIB 34743014377, Miramarska 13d,10000 Zagreb</item>
      <item>Hrvatska radiotelevizija, OIB 68419124305, Prisavlje 3,Zagreb</item>
      <item>RH, MF,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70278578937</item>
      <item>, OIB null</item>
      <item>, OIB 34743014377</item>
      <item>, OIB 68419124305</item>
      <item>, OIB null</item>
    </izvorni_sadrzaj>
    <derivirana_varijabla naziv="DomainObject.Predmet.SudioniciListNazivOIB_1">
      <item>, OIB 70278578937</item>
      <item>, OIB null</item>
      <item>, OIB 34743014377</item>
      <item>, OIB 68419124305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5</properties:Pages>
  <properties:Words>1788</properties:Words>
  <properties:Characters>10031</properties:Characters>
  <properties:Lines>232</properties:Lines>
  <properties:Paragraphs>65</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11855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2015-12-21T13:41:00Z</dcterms:created>
  <dc:creator>BISERKA CALIC</dc:creator>
  <cp:lastModifiedBy>Ana Brlek</cp:lastModifiedBy>
  <cp:lastPrinted>2016-01-08T09:03:00Z</cp:lastPrinted>
  <dcterms:modified xmlns:xsi="http://www.w3.org/2001/XMLSchema-instance" xsi:type="dcterms:W3CDTF">2016-01-08T09:03:00Z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St-1473/2013-58 / Odluka - Zaključak - određuje se ročište za dražbu</vt:lpwstr>
  </prop:property>
  <prop:property name="CC_coloring" pid="4" fmtid="{D5CDD505-2E9C-101B-9397-08002B2CF9AE}">
    <vt:bool>false</vt:bool>
  </prop:property>
  <prop:property name="BrojStranica" pid="5" fmtid="{D5CDD505-2E9C-101B-9397-08002B2CF9AE}">
    <vt:i4>5</vt:i4>
  </prop:property>
</prop:Properties>
</file>