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58cc" w14:paraId="36f58cc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7C7324">
        <w:rPr>
          <w:b/>
        </w:rPr>
        <w:t>958/2016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456676" w:rsidP="00456676" w:rsidR="0040699F" w:rsidRPr="008F7C03">
      <w:pPr>
        <w:rPr>
          <w:b/>
        </w:rPr>
      </w:pPr>
      <w:r>
        <w:rPr>
          <w:b/>
        </w:rPr>
        <w:t xml:space="preserve">Sukoišanska 6 </w:t>
      </w:r>
    </w:p>
    <w:p w:rsidRDefault="005C74D3" w:rsidP="00B70172" w:rsidR="005C74D3" w:rsidRPr="008F7C03">
      <w:pPr>
        <w:jc w:val="right"/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8A60ED">
        <w:t>MOJ ŠKOJ jednostavno društvo sa ograničenom odgovornošću za usluge, Split, Smiljanićeva 35, MBS: 060306462, OIB: 54606440555</w:t>
      </w:r>
      <w:r w:rsidRPr="008F7C03">
        <w:t xml:space="preserve">, dana </w:t>
      </w:r>
      <w:r w:rsidR="008A60ED">
        <w:t>28. studenog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8A60ED">
        <w:t xml:space="preserve">MOJ ŠKOJ jednostavno društvo sa ograničenom odgovornošću za usluge, Split, Smiljanićeva 35, MBS: 060306462, OIB: 54606440555 </w:t>
      </w:r>
      <w:r w:rsidRPr="008F7C03">
        <w:t>da u roku od 15 dana solidarno uplate na sudski depozit ovog suda br. HR1623900011300000664, otvoren kod Hrvatske poštanske banke d.d. Zagreb, pozivom na broj 10-</w:t>
      </w:r>
      <w:r w:rsidR="008A60ED">
        <w:t>9582016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8A60ED">
        <w:t>958/2016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456676" w:rsidR="00456676">
      <w:r>
        <w:br w:type="page"/>
      </w: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8A60ED" w:rsidP="008A60ED" w:rsidR="008A60ED">
      <w:pPr>
        <w:ind w:firstLine="708"/>
        <w:jc w:val="both"/>
      </w:pPr>
      <w:r>
        <w:t>Predlagatelj Financijska agencija, RC Split, Podružnica Split je prijedlogom zaprimljenim na Trgovačkom sudu u Splitu, dana 31. ožujka 2017. godine predložio otvaranje stečajnog postupka nad dužnikom MOJ ŠKOJ jednostavno društvo sa ograničenom odgovornošću za usluge, Split, Smiljanićeva 35, MBS: 060306462, OIB: 54606440555. U prijedlogu se u bitnome navodi da temeljem čl. 444. st. 2. SZ-a podnosi prijedlog, te da na dan 1.09.2015.g. dužnik ima u očevidniku redoslijeda osnova za plaćanje evidentirane osnove za plaćanje u neprekinutom razdoblju od 286 dana u ukupnom iznosu od 39.140,89 kuna u koji iznos je uračunata kamata i naknada predlagatelja za provedbu ovrhe na novčanim sredstvima. Navodi se da dužnik ima jednog zaposlenika, te otvoren račun kod Banka Splitsko-dalmatinska i Podravska banka d.d.</w:t>
      </w:r>
    </w:p>
    <w:p w:rsidRDefault="008A60ED" w:rsidP="008A60ED" w:rsidR="008A60ED">
      <w:pPr>
        <w:ind w:firstLine="708"/>
        <w:jc w:val="both"/>
      </w:pPr>
    </w:p>
    <w:p w:rsidRDefault="008A60ED" w:rsidP="008A60ED" w:rsidR="008A60ED">
      <w:pPr>
        <w:ind w:firstLine="708"/>
        <w:jc w:val="both"/>
      </w:pPr>
      <w:r>
        <w:t>Kako je predlagatelj učinio vjerojatnim postojanje stečajnog razloga, to je rješenjem ovog suda posl.br. St-958/2016 od 20. listopada 2017.g. pokrenut prethodni postupak radi utvrđivanja uvjeta za otvaranje stečajnog postupka i zakazano ročište  na koje su pozvani predlagatelj, FINA, dužnik, zastupnik po zakonu dužnika.</w:t>
      </w:r>
    </w:p>
    <w:p w:rsidRDefault="008A60ED" w:rsidP="008A60ED" w:rsidR="008A60ED">
      <w:pPr>
        <w:ind w:firstLine="708"/>
        <w:jc w:val="both"/>
      </w:pPr>
    </w:p>
    <w:p w:rsidRDefault="008A60ED" w:rsidP="008A60ED" w:rsidR="008A60ED">
      <w:pPr>
        <w:ind w:firstLine="708"/>
        <w:jc w:val="both"/>
      </w:pPr>
      <w:r>
        <w:t>Na ročištu održanom 28. studenog 2017.g. zastupnik po zakonu dužnika nije pristupio niti je postupio po toč. IV rješenja od 20. listopada 2017 g. i u spis dostavio izvješće i popis imovine i obveza.  Radi navedenog sud je službenim putem zatražio od Općinskog suda i MUP-a podatke o imovini dužnika. Iz potvrde Općinskog suda u Splitu je vidljivo da dužnik nije upisan kao vlasnik nekretnina na području tog Zemljišno knjižnog odjela, a iz potvrde MUP-a je vidljivo da je dužnik bio evidentiran kao vlasnik vozila marke FIAT PUNTO 75, godina proizvodnje 1995.g., ali navedeno vozilo je odjavljeno 3. rujna 2015.g.</w:t>
      </w:r>
    </w:p>
    <w:p w:rsidRDefault="004F2D4C" w:rsidP="008D6856" w:rsidR="004F2D4C">
      <w:pPr>
        <w:ind w:firstLine="708"/>
        <w:jc w:val="both"/>
      </w:pPr>
    </w:p>
    <w:p w:rsidRDefault="008A60ED" w:rsidP="008A60ED" w:rsidR="008A60ED">
      <w:pPr>
        <w:ind w:firstLine="708"/>
        <w:jc w:val="both"/>
      </w:pPr>
      <w:r>
        <w:t>Iz potvrde FINA od 27.11.2017.g. (l.s. 21) je vidljivo da u Očevidniku redoslijeda osnova za plaćanje na dan izdavanja potvrde dužnik ima evidentirane ne izvršene osnove za plaćanje u neprekidnom razdoblju od 1103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005071" w:rsidP="00005071" w:rsidR="00005071">
      <w:pPr>
        <w:ind w:firstLine="708"/>
        <w:jc w:val="both"/>
      </w:pPr>
      <w:r>
        <w:t>Kako iz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</w:t>
      </w:r>
      <w:r>
        <w:lastRenderedPageBreak/>
        <w:t>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 w:left="1416"/>
        <w:jc w:val="both"/>
        <w:rPr>
          <w:b/>
        </w:rPr>
      </w:pPr>
      <w:r w:rsidRPr="00005071">
        <w:rPr>
          <w:b/>
        </w:rPr>
        <w:t xml:space="preserve">U </w:t>
      </w:r>
      <w:r w:rsidR="00D4363B">
        <w:rPr>
          <w:b/>
        </w:rPr>
        <w:t>Splitu</w:t>
      </w:r>
      <w:r w:rsidRPr="00005071">
        <w:rPr>
          <w:b/>
        </w:rPr>
        <w:t xml:space="preserve"> </w:t>
      </w:r>
      <w:r w:rsidR="00D4363B">
        <w:rPr>
          <w:b/>
        </w:rPr>
        <w:t>28. studenog</w:t>
      </w:r>
      <w:r>
        <w:rPr>
          <w:b/>
        </w:rPr>
        <w:t xml:space="preserve"> 2017</w:t>
      </w:r>
      <w:r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8A1B60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C7324">
      <w:rPr>
        <w:rFonts w:hAnsi="Book Antiqua" w:ascii="Book Antiqua"/>
        <w:b/>
        <w:sz w:val="20"/>
        <w:szCs w:val="20"/>
      </w:rPr>
      <w:t>958/2016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56676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C7324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A1B60"/>
    <w:rsid w:val="008A60ED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363B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D28B5"/>
    <w:rsid w:val="00DD4FFA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106F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D10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0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0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0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0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D10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0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0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0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0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St-958/2016</izvorni_sadrzaj>
    <derivirana_varijabla naziv="DomainObject.Predmet.OznakaBroj_1">St-958/2016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MOJ ŠKOJ jednostavno društvo sa ograničenom odgovornošću za usluge</izvorni_sadrzaj>
    <derivirana_varijabla naziv="DomainObject.Predmet.ProtustrankaFormated_1">  MOJ ŠKOJ jednostavno društvo sa ograničenom odgovornošću za usluge</derivirana_varijabla>
  </DomainObject.Predmet.ProtustrankaFormated>
  <DomainObject.Predmet.ProtustrankaFormatedOIB>
    <izvorni_sadrzaj>  MOJ ŠKOJ jednostavno društvo sa ograničenom odgovornošću za usluge, OIB 54606440555</izvorni_sadrzaj>
    <derivirana_varijabla naziv="DomainObject.Predmet.ProtustrankaFormatedOIB_1">  MOJ ŠKOJ jednostavno društvo sa ograničenom odgovornošću za usluge, OIB 54606440555</derivirana_varijabla>
  </DomainObject.Predmet.ProtustrankaFormatedOIB>
  <DomainObject.Predmet.ProtustrankaFormatedWithAdress>
    <izvorni_sadrzaj> MOJ ŠKOJ jednostavno društvo sa ograničenom odgovornošću za usluge, Smiljanićeva 35, 21000 Split</izvorni_sadrzaj>
    <derivirana_varijabla naziv="DomainObject.Predmet.ProtustrankaFormatedWithAdress_1"> MOJ ŠKOJ jednostavno društvo sa ograničenom odgovornošću za usluge, Smiljanićeva 35, 21000 Split</derivirana_varijabla>
  </DomainObject.Predmet.ProtustrankaFormatedWithAdress>
  <DomainObject.Predmet.ProtustrankaFormatedWithAdressOIB>
    <izvorni_sadrzaj> MOJ ŠKOJ jednostavno društvo sa ograničenom odgovornošću za usluge, OIB 54606440555, Smiljanićeva 35, 21000 Split</izvorni_sadrzaj>
    <derivirana_varijabla naziv="DomainObject.Predmet.ProtustrankaFormatedWithAdressOIB_1"> MOJ ŠKOJ jednostavno društvo sa ograničenom odgovornošću za usluge, OIB 54606440555, Smiljanićeva 35, 21000 Split</derivirana_varijabla>
  </DomainObject.Predmet.ProtustrankaFormatedWithAdressOIB>
  <DomainObject.Predmet.ProtustrankaWithAdress>
    <izvorni_sadrzaj>MOJ ŠKOJ jednostavno društvo sa ograničenom odgovornošću za usluge Smiljanićeva 35, 21000 Split</izvorni_sadrzaj>
    <derivirana_varijabla naziv="DomainObject.Predmet.ProtustrankaWithAdress_1">MOJ ŠKOJ jednostavno društvo sa ograničenom odgovornošću za usluge Smiljanićeva 35, 21000 Split</derivirana_varijabla>
  </DomainObject.Predmet.ProtustrankaWithAdress>
  <DomainObject.Predmet.ProtustrankaWithAdressOIB>
    <izvorni_sadrzaj>MOJ ŠKOJ jednostavno društvo sa ograničenom odgovornošću za usluge, OIB 54606440555, Smiljanićeva 35, 21000 Split</izvorni_sadrzaj>
    <derivirana_varijabla naziv="DomainObject.Predmet.ProtustrankaWithAdressOIB_1">MOJ ŠKOJ jednostavno društvo sa ograničenom odgovornošću za usluge, OIB 54606440555, Smiljanićeva 35, 21000 Split</derivirana_varijabla>
  </DomainObject.Predmet.ProtustrankaWithAdressOIB>
  <DomainObject.Predmet.ProtustrankaNazivFormated>
    <izvorni_sadrzaj>MOJ ŠKOJ jednostavno društvo sa ograničenom odgovornošću za usluge</izvorni_sadrzaj>
    <derivirana_varijabla naziv="DomainObject.Predmet.ProtustrankaNazivFormated_1">MOJ ŠKOJ jednostavno društvo sa ograničenom odgovornošću za usluge</derivirana_varijabla>
  </DomainObject.Predmet.ProtustrankaNazivFormated>
  <DomainObject.Predmet.ProtustrankaNazivFormatedOIB>
    <izvorni_sadrzaj>MOJ ŠKOJ jednostavno društvo sa ograničenom odgovornošću za usluge, OIB 54606440555</izvorni_sadrzaj>
    <derivirana_varijabla naziv="DomainObject.Predmet.ProtustrankaNazivFormatedOIB_1">MOJ ŠKOJ jednostavno društvo sa ograničenom odgovornošću za usluge, OIB 54606440555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39140.89</izvorni_sadrzaj>
    <derivirana_varijabla naziv="DomainObject.Predmet.TrenutnaVrijednost_1">39140.89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MOJ ŠKOJ jednostavno društvo sa ograničenom odgovornošću za usluge</item>
    </izvorni_sadrzaj>
    <derivirana_varijabla naziv="DomainObject.Predmet.ProtuStrankaListFormated_1">
      <item>MOJ ŠKOJ jednostavno društvo sa ograničenom odgovornošću za usluge</item>
    </derivirana_varijabla>
  </DomainObject.Predmet.ProtuStrankaListFormated>
  <DomainObject.Predmet.ProtuStrankaListFormatedOIB>
    <izvorni_sadrzaj>
      <item>MOJ ŠKOJ jednostavno društvo sa ograničenom odgovornošću za usluge, OIB 54606440555</item>
    </izvorni_sadrzaj>
    <derivirana_varijabla naziv="DomainObject.Predmet.ProtuStrankaListFormatedOIB_1">
      <item>MOJ ŠKOJ jednostavno društvo sa ograničenom odgovornošću za usluge, OIB 54606440555</item>
    </derivirana_varijabla>
  </DomainObject.Predmet.ProtuStrankaListFormatedOIB>
  <DomainObject.Predmet.ProtuStrankaListFormatedWithAdress>
    <izvorni_sadrzaj>
      <item>MOJ ŠKOJ jednostavno društvo sa ograničenom odgovornošću za usluge, Smiljanićeva 35, 21000 Split</item>
    </izvorni_sadrzaj>
    <derivirana_varijabla naziv="DomainObject.Predmet.ProtuStrankaListFormatedWithAdress_1">
      <item>MOJ ŠKOJ jednostavno društvo sa ograničenom odgovornošću za usluge, Smiljanićeva 35, 21000 Split</item>
    </derivirana_varijabla>
  </DomainObject.Predmet.ProtuStrankaListFormatedWithAdress>
  <DomainObject.Predmet.ProtuStrankaListFormatedWithAdressOIB>
    <izvorni_sadrzaj>
      <item>MOJ ŠKOJ jednostavno društvo sa ograničenom odgovornošću za usluge, OIB 54606440555, Smiljanićeva 35, 21000 Split</item>
    </izvorni_sadrzaj>
    <derivirana_varijabla naziv="DomainObject.Predmet.ProtuStrankaListFormatedWithAdressOIB_1">
      <item>MOJ ŠKOJ jednostavno društvo sa ograničenom odgovornošću za usluge, OIB 54606440555, Smiljanićeva 35, 21000 Split</item>
    </derivirana_varijabla>
  </DomainObject.Predmet.ProtuStrankaListFormatedWithAdressOIB>
  <DomainObject.Predmet.ProtuStrankaListNazivFormated>
    <izvorni_sadrzaj>
      <item>MOJ ŠKOJ jednostavno društvo sa ograničenom odgovornošću za usluge</item>
    </izvorni_sadrzaj>
    <derivirana_varijabla naziv="DomainObject.Predmet.ProtuStrankaListNazivFormated_1">
      <item>MOJ ŠKOJ jednostavno društvo sa ograničenom odgovornošću za usluge</item>
    </derivirana_varijabla>
  </DomainObject.Predmet.ProtuStrankaListNazivFormated>
  <DomainObject.Predmet.ProtuStrankaListNazivFormatedOIB>
    <izvorni_sadrzaj>
      <item>MOJ ŠKOJ jednostavno društvo sa ograničenom odgovornošću za usluge, OIB 54606440555</item>
    </izvorni_sadrzaj>
    <derivirana_varijabla naziv="DomainObject.Predmet.ProtuStrankaListNazivFormatedOIB_1">
      <item>MOJ ŠKOJ jednostavno društvo sa ograničenom odgovornošću za usluge, OIB 54606440555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MOJ ŠKOJ jednostavno društvo sa ograničenom odgovornošću za usluge</izvorni_sadrzaj>
    <derivirana_varijabla naziv="DomainObject.Predmet.ProtustrankaIDrugi_1">MOJ ŠKOJ jednostavno društvo sa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MOJ ŠKOJ jednostavno društvo sa ograničenom odgovornošću za usluge, OIB 54606440555, Smiljanićeva 35, 21000 Split</izvorni_sadrzaj>
    <derivirana_varijabla naziv="DomainObject.Predmet.ProtustrankaIDrugiAdressOIB_1">MOJ ŠKOJ jednostavno društvo sa ograničenom odgovornošću za usluge, OIB 54606440555, Smiljanićeva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 ŠKOJ jednostavno društvo sa ograničenom odgovornošću za usluge</item>
      <item>FINANCIJSKA AGENCIJA, RC SPLIT</item>
    </izvorni_sadrzaj>
    <derivirana_varijabla naziv="DomainObject.Predmet.SudioniciListNaziv_1">
      <item>MOJ ŠKOJ jednostavno društvo sa ograničenom odgovornošću za usluge</item>
      <item>FINANCIJSKA AGENCIJA, RC SPLIT</item>
    </derivirana_varijabla>
  </DomainObject.Predmet.SudioniciListNaziv>
  <DomainObject.Predmet.SudioniciListAdressOIB>
    <izvorni_sadrzaj>
      <item>MOJ ŠKOJ jednostavno društvo sa ograničenom odgovornošću za usluge, OIB 54606440555, Smiljanićeva 35,21000 Split</item>
      <item>FINANCIJSKA AGENCIJA, RC SPLIT, OIB 85821130368, Mažuranićevo šetalište 24 b,21000 Split</item>
    </izvorni_sadrzaj>
    <derivirana_varijabla naziv="DomainObject.Predmet.SudioniciListAdressOIB_1">
      <item>MOJ ŠKOJ jednostavno društvo sa ograničenom odgovornošću za usluge, OIB 54606440555, Smiljanićeva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54606440555</item>
      <item>, OIB 85821130368</item>
    </izvorni_sadrzaj>
    <derivirana_varijabla naziv="DomainObject.Predmet.SudioniciListNazivOIB_1">
      <item>, OIB 54606440555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8A4520-DAF4-4F92-8D17-8FA8286456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963</properties:Words>
  <properties:Characters>5426</properties:Characters>
  <properties:Lines>135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2017-11-28T07:18:00Z</dcterms:created>
  <dc:creator>Katarina Franković</dc:creator>
  <cp:lastModifiedBy>Katarina Mikulić</cp:lastModifiedBy>
  <cp:lastPrinted>2017-11-28T07:30:00Z</cp:lastPrinted>
  <dcterms:modified xmlns:xsi="http://www.w3.org/2001/XMLSchema-instance" xsi:type="dcterms:W3CDTF">2017-11-28T07:36:00Z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