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a1733" w14:paraId="caa1733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D31B02">
        <w:rPr>
          <w:rFonts w:hAnsi="Times New Roman" w:ascii="Times New Roman"/>
          <w:szCs w:val="24"/>
        </w:rPr>
        <w:t>8300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1C7EE4" w:rsidRPr="001C7EE4">
        <w:rPr>
          <w:rFonts w:hAnsi="Times New Roman" w:ascii="Times New Roman"/>
        </w:rPr>
        <w:t>FRTALJ d.o.o. Zagreb, Ul. grada Vukovara 52/E, OIB 71821640653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2E3F57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1C7EE4" w:rsidRPr="001C7EE4">
        <w:rPr>
          <w:rFonts w:hAnsi="Times New Roman" w:ascii="Times New Roman"/>
        </w:rPr>
        <w:t>FRTALJ d.o.o. Zagreb, Ul. grada Vukovara 52/E, OIB 71821640653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1C7EE4" w:rsidRPr="001C7EE4">
        <w:rPr>
          <w:rFonts w:hAnsi="Times New Roman" w:ascii="Times New Roman"/>
        </w:rPr>
        <w:t>FRTALJ d.o.o. Zagreb, Ul. grada Vukovara 52/E, OIB 71821640653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Podneskom od 22. siječnja 2016. dužnik je dostavio ovjereni popis imovine i obveza uz podnesak u kojem ističe da je vlasnik nekretnina, te dostavlja izvatke iz zemljišnih knjiga.</w:t>
      </w: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</w:p>
    <w:p w:rsidRDefault="00336CE5" w:rsidP="00336CE5" w:rsidR="00336CE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336CE5" w:rsidP="00336CE5" w:rsidR="00336CE5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271E22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91517F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  <w:r w:rsidRPr="00D00C70"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D5331B" w:rsidP="004B1A2C" w:rsidR="004B1A2C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CD00B1" w:rsidRPr="00D00C70">
        <w:rPr>
          <w:rFonts w:hAnsi="Times New Roman" w:ascii="Times New Roman"/>
          <w:szCs w:val="24"/>
        </w:rPr>
        <w:t>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5C156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5C1560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91517F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2D6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D31B02">
      <w:rPr>
        <w:rFonts w:hAnsi="Times New Roman" w:ascii="Times New Roman"/>
        <w:szCs w:val="24"/>
      </w:rPr>
      <w:t>8300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C7EE4"/>
    <w:rsid w:val="001E2967"/>
    <w:rsid w:val="0021052A"/>
    <w:rsid w:val="00271E22"/>
    <w:rsid w:val="002E3F57"/>
    <w:rsid w:val="002F283B"/>
    <w:rsid w:val="003310EC"/>
    <w:rsid w:val="00336CE5"/>
    <w:rsid w:val="00391EF0"/>
    <w:rsid w:val="0039460E"/>
    <w:rsid w:val="00426B48"/>
    <w:rsid w:val="00461F40"/>
    <w:rsid w:val="00480BAE"/>
    <w:rsid w:val="004B1A2C"/>
    <w:rsid w:val="004F6883"/>
    <w:rsid w:val="00511AF4"/>
    <w:rsid w:val="00577736"/>
    <w:rsid w:val="005C1560"/>
    <w:rsid w:val="006A1868"/>
    <w:rsid w:val="006C5127"/>
    <w:rsid w:val="00750F21"/>
    <w:rsid w:val="007C4FE8"/>
    <w:rsid w:val="008066F0"/>
    <w:rsid w:val="00861FEF"/>
    <w:rsid w:val="008C42D6"/>
    <w:rsid w:val="0091517F"/>
    <w:rsid w:val="009173DC"/>
    <w:rsid w:val="00A01449"/>
    <w:rsid w:val="00A23F46"/>
    <w:rsid w:val="00AD6678"/>
    <w:rsid w:val="00B811E7"/>
    <w:rsid w:val="00C12DEF"/>
    <w:rsid w:val="00C559E3"/>
    <w:rsid w:val="00CD00B1"/>
    <w:rsid w:val="00D00C70"/>
    <w:rsid w:val="00D31B02"/>
    <w:rsid w:val="00D5331B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C4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2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2D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2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2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8C42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2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2D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2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2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8300</izvorni_sadrzaj>
    <derivirana_varijabla naziv="DomainObject.Predmet.Broj_1">8300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St-8300/2015</izvorni_sadrzaj>
    <derivirana_varijabla naziv="DomainObject.Predmet.OznakaBroj_1">St-8300/2015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FRTALJ d.o.o.</izvorni_sadrzaj>
    <derivirana_varijabla naziv="DomainObject.Predmet.ProtustrankaFormated_1">  FRTALJ d.o.o.</derivirana_varijabla>
  </DomainObject.Predmet.ProtustrankaFormated>
  <DomainObject.Predmet.ProtustrankaFormatedOIB>
    <izvorni_sadrzaj>  FRTALJ d.o.o., OIB 71821640653</izvorni_sadrzaj>
    <derivirana_varijabla naziv="DomainObject.Predmet.ProtustrankaFormatedOIB_1">  FRTALJ d.o.o., OIB 71821640653</derivirana_varijabla>
  </DomainObject.Predmet.ProtustrankaFormatedOIB>
  <DomainObject.Predmet.ProtustrankaFormatedWithAdress>
    <izvorni_sadrzaj> FRTALJ d.o.o., Ul. grada Vukovara 52/E, 10000 Zagreb</izvorni_sadrzaj>
    <derivirana_varijabla naziv="DomainObject.Predmet.ProtustrankaFormatedWithAdress_1"> FRTALJ d.o.o., Ul. grada Vukovara 52/E, 10000 Zagreb</derivirana_varijabla>
  </DomainObject.Predmet.ProtustrankaFormatedWithAdress>
  <DomainObject.Predmet.ProtustrankaFormatedWithAdressOIB>
    <izvorni_sadrzaj> FRTALJ d.o.o., OIB 71821640653, Ul. grada Vukovara 52/E, 10000 Zagreb</izvorni_sadrzaj>
    <derivirana_varijabla naziv="DomainObject.Predmet.ProtustrankaFormatedWithAdressOIB_1"> FRTALJ d.o.o., OIB 71821640653, Ul. grada Vukovara 52/E, 10000 Zagreb</derivirana_varijabla>
  </DomainObject.Predmet.ProtustrankaFormatedWithAdressOIB>
  <DomainObject.Predmet.ProtustrankaWithAdress>
    <izvorni_sadrzaj>FRTALJ d.o.o. Ul. grada Vukovara 52/E, 10000 Zagreb</izvorni_sadrzaj>
    <derivirana_varijabla naziv="DomainObject.Predmet.ProtustrankaWithAdress_1">FRTALJ d.o.o. Ul. grada Vukovara 52/E, 10000 Zagreb</derivirana_varijabla>
  </DomainObject.Predmet.ProtustrankaWithAdress>
  <DomainObject.Predmet.ProtustrankaWithAdressOIB>
    <izvorni_sadrzaj>FRTALJ d.o.o., OIB 71821640653, Ul. grada Vukovara 52/E, 10000 Zagreb</izvorni_sadrzaj>
    <derivirana_varijabla naziv="DomainObject.Predmet.ProtustrankaWithAdressOIB_1">FRTALJ d.o.o., OIB 71821640653, Ul. grada Vukovara 52/E, 10000 Zagreb</derivirana_varijabla>
  </DomainObject.Predmet.ProtustrankaWithAdressOIB>
  <DomainObject.Predmet.ProtustrankaNazivFormated>
    <izvorni_sadrzaj>FRTALJ d.o.o.</izvorni_sadrzaj>
    <derivirana_varijabla naziv="DomainObject.Predmet.ProtustrankaNazivFormated_1">FRTALJ d.o.o.</derivirana_varijabla>
  </DomainObject.Predmet.ProtustrankaNazivFormated>
  <DomainObject.Predmet.ProtustrankaNazivFormatedOIB>
    <izvorni_sadrzaj>FRTALJ d.o.o., OIB 71821640653</izvorni_sadrzaj>
    <derivirana_varijabla naziv="DomainObject.Predmet.ProtustrankaNazivFormatedOIB_1">FRTALJ d.o.o., OIB 71821640653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FRTALJ d.o.o.</item>
    </izvorni_sadrzaj>
    <derivirana_varijabla naziv="DomainObject.Predmet.ProtuStrankaListFormated_1">
      <item>FRTALJ d.o.o.</item>
    </derivirana_varijabla>
  </DomainObject.Predmet.ProtuStrankaListFormated>
  <DomainObject.Predmet.ProtuStrankaListFormatedOIB>
    <izvorni_sadrzaj>
      <item>FRTALJ d.o.o., OIB 71821640653</item>
    </izvorni_sadrzaj>
    <derivirana_varijabla naziv="DomainObject.Predmet.ProtuStrankaListFormatedOIB_1">
      <item>FRTALJ d.o.o., OIB 71821640653</item>
    </derivirana_varijabla>
  </DomainObject.Predmet.ProtuStrankaListFormatedOIB>
  <DomainObject.Predmet.ProtuStrankaListFormatedWithAdress>
    <izvorni_sadrzaj>
      <item>FRTALJ d.o.o., Ul. grada Vukovara 52/E, 10000 Zagreb</item>
    </izvorni_sadrzaj>
    <derivirana_varijabla naziv="DomainObject.Predmet.ProtuStrankaListFormatedWithAdress_1">
      <item>FRTALJ d.o.o., Ul. grada Vukovara 52/E, 10000 Zagreb</item>
    </derivirana_varijabla>
  </DomainObject.Predmet.ProtuStrankaListFormatedWithAdress>
  <DomainObject.Predmet.ProtuStrankaListFormatedWithAdressOIB>
    <izvorni_sadrzaj>
      <item>FRTALJ d.o.o., OIB 71821640653, Ul. grada Vukovara 52/E, 10000 Zagreb</item>
    </izvorni_sadrzaj>
    <derivirana_varijabla naziv="DomainObject.Predmet.ProtuStrankaListFormatedWithAdressOIB_1">
      <item>FRTALJ d.o.o., OIB 71821640653, Ul. grada Vukovara 52/E, 10000 Zagreb</item>
    </derivirana_varijabla>
  </DomainObject.Predmet.ProtuStrankaListFormatedWithAdressOIB>
  <DomainObject.Predmet.ProtuStrankaListNazivFormated>
    <izvorni_sadrzaj>
      <item>FRTALJ d.o.o.</item>
    </izvorni_sadrzaj>
    <derivirana_varijabla naziv="DomainObject.Predmet.ProtuStrankaListNazivFormated_1">
      <item>FRTALJ d.o.o.</item>
    </derivirana_varijabla>
  </DomainObject.Predmet.ProtuStrankaListNazivFormated>
  <DomainObject.Predmet.ProtuStrankaListNazivFormatedOIB>
    <izvorni_sadrzaj>
      <item>FRTALJ d.o.o., OIB 71821640653</item>
    </izvorni_sadrzaj>
    <derivirana_varijabla naziv="DomainObject.Predmet.ProtuStrankaListNazivFormatedOIB_1">
      <item>FRTALJ d.o.o., OIB 71821640653</item>
    </derivirana_varijabla>
  </DomainObject.Predmet.ProtuStrankaListNazivFormatedOIB>
  <DomainObject.Predmet.OstaliListFormated>
    <izvorni_sadrzaj>
      <item>Mira Trbojević</item>
      <item>Davor Abramović</item>
    </izvorni_sadrzaj>
    <derivirana_varijabla naziv="DomainObject.Predmet.OstaliListFormated_1">
      <item>Mira Trbojević</item>
      <item>Davor Abramović</item>
    </derivirana_varijabla>
  </DomainObject.Predmet.OstaliListFormated>
  <DomainObject.Predmet.OstaliListFormatedOIB>
    <izvorni_sadrzaj>
      <item>Mira Trbojević, OIB 96358759934</item>
      <item>Davor Abramović</item>
    </izvorni_sadrzaj>
    <derivirana_varijabla naziv="DomainObject.Predmet.OstaliListFormatedOIB_1">
      <item>Mira Trbojević, OIB 96358759934</item>
      <item>Davor Abramović</item>
    </derivirana_varijabla>
  </DomainObject.Predmet.OstaliListFormatedOIB>
  <DomainObject.Predmet.OstaliListFormatedWithAdress>
    <izvorni_sadrzaj>
      <item>Mira Trbojević, Ulica Grada Vukovara 52e, 10000 Zagreb</item>
      <item>Davor Abramović, Jablanovac 4, 10000 Zagreb</item>
    </izvorni_sadrzaj>
    <derivirana_varijabla naziv="DomainObject.Predmet.OstaliListFormatedWithAdress_1">
      <item>Mira Trbojević, Ulica Grada Vukovara 52e, 10000 Zagreb</item>
      <item>Davor Abramović, Jablanovac 4, 10000 Zagreb</item>
    </derivirana_varijabla>
  </DomainObject.Predmet.OstaliListFormatedWithAdress>
  <DomainObject.Predmet.OstaliListFormatedWithAdressOIB>
    <izvorni_sadrzaj>
      <item>Mira Trbojević, OIB 96358759934, Ulica Grada Vukovara 52e, 10000 Zagreb</item>
      <item>Davor Abramović, Jablanovac 4, 10000 Zagreb</item>
    </izvorni_sadrzaj>
    <derivirana_varijabla naziv="DomainObject.Predmet.OstaliListFormatedWithAdressOIB_1">
      <item>Mira Trbojević, OIB 96358759934, Ulica Grada Vukovara 52e, 10000 Zagreb</item>
      <item>Davor Abramović, Jablanovac 4, 10000 Zagreb</item>
    </derivirana_varijabla>
  </DomainObject.Predmet.OstaliListFormatedWithAdressOIB>
  <DomainObject.Predmet.OstaliListNazivFormated>
    <izvorni_sadrzaj>
      <item>Mira Trbojević</item>
      <item>Davor Abramović</item>
    </izvorni_sadrzaj>
    <derivirana_varijabla naziv="DomainObject.Predmet.OstaliListNazivFormated_1">
      <item>Mira Trbojević</item>
      <item>Davor Abramović</item>
    </derivirana_varijabla>
  </DomainObject.Predmet.OstaliListNazivFormated>
  <DomainObject.Predmet.OstaliListNazivFormatedOIB>
    <izvorni_sadrzaj>
      <item>Mira Trbojević, OIB 96358759934</item>
      <item>Davor Abramović</item>
    </izvorni_sadrzaj>
    <derivirana_varijabla naziv="DomainObject.Predmet.OstaliListNazivFormatedOIB_1">
      <item>Mira Trbojević, OIB 96358759934</item>
      <item>Davor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FRTALJ d.o.o.</izvorni_sadrzaj>
    <derivirana_varijabla naziv="DomainObject.Predmet.ProtustrankaIDrugi_1">FRTALJ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FRTALJ d.o.o., OIB 71821640653, Ul. grada Vukovara 52/E, 10000 Zagreb</izvorni_sadrzaj>
    <derivirana_varijabla naziv="DomainObject.Predmet.ProtustrankaIDrugiAdressOIB_1">FRTALJ d.o.o., OIB 71821640653, Ul. grada Vukovara 52/E,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FRTALJ d.o.o.</item>
      <item>Mira Trbojević</item>
      <item>Davor Abramović</item>
    </izvorni_sadrzaj>
    <derivirana_varijabla naziv="DomainObject.Predmet.SudioniciListNaziv_1">
      <item>FINA Regionalni centar Zagreb</item>
      <item>FRTALJ d.o.o.</item>
      <item>Mira Trbojević</item>
      <item>Davor Abramović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FRTALJ d.o.o., OIB 71821640653, Ul. grada Vukovara 52/E,10000 Zagreb</item>
      <item>Mira Trbojević, OIB 96358759934, Ulica Grada Vukovara 52e,10000 Zagreb</item>
      <item>Davor Abramović, Jablanovac 4,10000 Zagreb</item>
    </izvorni_sadrzaj>
    <derivirana_varijabla naziv="DomainObject.Predmet.SudioniciListAdressOIB_1">
      <item>FINA Regionalni centar Zagreb, OIB 85821130368, Trg svibanjskih žrtava 1995. 1,10000 Zagreb</item>
      <item>FRTALJ d.o.o., OIB 71821640653, Ul. grada Vukovara 52/E,10000 Zagreb</item>
      <item>Mira Trbojević, OIB 96358759934, Ulica Grada Vukovara 52e,10000 Zagreb</item>
      <item>Davor Abramović, Jablanovac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71821640653</item>
      <item>, OIB 96358759934</item>
      <item>, OIB null</item>
    </izvorni_sadrzaj>
    <derivirana_varijabla naziv="DomainObject.Predmet.SudioniciListNazivOIB_1">
      <item>, OIB 85821130368</item>
      <item>, OIB 71821640653</item>
      <item>, OIB 96358759934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444848-5BB4-4D98-93D9-80CAD35AA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2293</properties:Characters>
  <properties:Lines>71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2016-02-02T13:36:00Z</dcterms:created>
  <dc:creator>Gordana Grčić</dc:creator>
  <cp:lastModifiedBy>Žana Livaja</cp:lastModifiedBy>
  <cp:lastPrinted>2016-02-03T12:08:00Z</cp:lastPrinted>
  <dcterms:modified xmlns:xsi="http://www.w3.org/2001/XMLSchema-instance" xsi:type="dcterms:W3CDTF">2016-02-03T12:10:00Z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