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09fc" w14:paraId="19b09fc" w:rsidRDefault="00866B3D" w:rsidP="00866B3D" w:rsidR="00866B3D">
      <w:pPr>
        <w15:collapsed w:val="false"/>
      </w:pPr>
      <w:bookmarkStart w:name="_GoBack" w:id="0"/>
      <w:bookmarkEnd w:id="0"/>
    </w:p>
    <w:p w:rsidRDefault="007E74FA" w:rsidP="00866B3D" w:rsidR="00866B3D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24130</wp:posOffset>
            </wp:positionH>
            <wp:positionV relativeFrom="paragraph">
              <wp:posOffset>140970</wp:posOffset>
            </wp:positionV>
            <wp:extent cy="716280" cx="543560"/>
            <wp:effectExtent b="7620" r="8890" t="0" l="0"/>
            <wp:wrapSquare wrapText="right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66B3D" w:rsidP="00866B3D" w:rsidR="00866B3D"/>
    <w:p w:rsidRDefault="00866B3D" w:rsidP="00866B3D" w:rsidR="00866B3D"/>
    <w:p w:rsidRDefault="00866B3D" w:rsidP="00866B3D" w:rsidR="00866B3D"/>
    <w:p w:rsidRDefault="00866B3D" w:rsidP="00866B3D" w:rsidR="00866B3D"/>
    <w:p w:rsidRDefault="00866B3D" w:rsidP="00866B3D" w:rsidR="00866B3D">
      <w:r>
        <w:t>REPUBLIKA HRVATSKA</w:t>
      </w:r>
    </w:p>
    <w:p w:rsidRDefault="00866B3D" w:rsidP="00866B3D" w:rsidR="00866B3D">
      <w:r>
        <w:t>TRGOVAČKI SUD U OSIJEKU</w:t>
      </w:r>
      <w:r>
        <w:br/>
        <w:t xml:space="preserve">STALNA SLUŽBA </w:t>
      </w:r>
    </w:p>
    <w:p w:rsidRDefault="00866B3D" w:rsidP="00866B3D" w:rsidR="00866B3D">
      <w:r>
        <w:t>U SLAVONSKOM BRODU</w:t>
      </w:r>
      <w:r>
        <w:br/>
        <w:t xml:space="preserve">Trg pobjede 13.                                                                       </w:t>
      </w:r>
    </w:p>
    <w:p w:rsidRDefault="00866B3D" w:rsidP="00866B3D" w:rsidR="00866B3D">
      <w:pPr>
        <w:rPr>
          <w:b/>
        </w:rPr>
      </w:pPr>
      <w:r>
        <w:t xml:space="preserve">350000 Slavonski Brod                                                              </w:t>
      </w:r>
      <w:r>
        <w:rPr>
          <w:b/>
        </w:rPr>
        <w:t>Broj:2/St-902/2015-</w:t>
      </w:r>
      <w:r w:rsidR="007E74FA">
        <w:rPr>
          <w:b/>
        </w:rPr>
        <w:t>8</w:t>
      </w:r>
      <w:r>
        <w:rPr>
          <w:b/>
        </w:rPr>
        <w:t>6</w:t>
      </w:r>
    </w:p>
    <w:p w:rsidRDefault="00866B3D" w:rsidP="00866B3D" w:rsidR="00866B3D"/>
    <w:p w:rsidRDefault="00866B3D" w:rsidP="00866B3D" w:rsidR="00866B3D">
      <w:pPr>
        <w:jc w:val="center"/>
        <w:rPr>
          <w:b/>
        </w:rPr>
      </w:pPr>
      <w:r>
        <w:rPr>
          <w:b/>
        </w:rPr>
        <w:t>R J E Š E N J E</w:t>
      </w:r>
    </w:p>
    <w:p w:rsidRDefault="00866B3D" w:rsidP="00866B3D" w:rsidR="00866B3D"/>
    <w:p w:rsidRDefault="00866B3D" w:rsidP="007E74FA" w:rsidR="00866B3D">
      <w:pPr>
        <w:ind w:firstLine="708"/>
      </w:pPr>
      <w:r>
        <w:t xml:space="preserve">TRGOVAČKI SUD U OSIJEKU STALNA SLUŽBA  TRGOVAČKOG SUDA U SLAVONSKOM BRODU  , po stečajnom sucu Davorinu Pavičić, u  stečajnom postupka nad stečajnim dužnikom TOMMY d.o.o. za osposobljavanje kandidata za vozače, trgovinu, ugostiteljstvo POŽEGA, Vjekoslava </w:t>
      </w:r>
      <w:proofErr w:type="spellStart"/>
      <w:r>
        <w:t>Babukića</w:t>
      </w:r>
      <w:proofErr w:type="spellEnd"/>
      <w:r>
        <w:t xml:space="preserve"> 25, OIB: 62339350290, dana 2</w:t>
      </w:r>
      <w:r w:rsidR="007E74FA">
        <w:t>9</w:t>
      </w:r>
      <w:r>
        <w:t xml:space="preserve">. </w:t>
      </w:r>
      <w:r w:rsidR="007E74FA">
        <w:t>studenog</w:t>
      </w:r>
      <w:r>
        <w:t xml:space="preserve"> 2016.g.</w:t>
      </w:r>
    </w:p>
    <w:p w:rsidRDefault="00866B3D" w:rsidP="00866B3D" w:rsidR="00866B3D">
      <w:pPr>
        <w:jc w:val="center"/>
      </w:pPr>
      <w:r>
        <w:t>r i j e š i o   j e</w:t>
      </w:r>
    </w:p>
    <w:p w:rsidRDefault="00866B3D" w:rsidP="00866B3D" w:rsidR="00866B3D">
      <w:pPr>
        <w:jc w:val="center"/>
      </w:pPr>
    </w:p>
    <w:p w:rsidRDefault="00866B3D" w:rsidP="00866B3D" w:rsidR="00866B3D">
      <w:r>
        <w:t xml:space="preserve">Saziva se Skupština vjerovnika u stečajnom postupku stečajnog dužnika TOMMY d.o.o. Požega, Vjekoslava </w:t>
      </w:r>
      <w:proofErr w:type="spellStart"/>
      <w:r>
        <w:t>Babukića</w:t>
      </w:r>
      <w:proofErr w:type="spellEnd"/>
      <w:r>
        <w:t xml:space="preserve"> 25, za dan</w:t>
      </w:r>
    </w:p>
    <w:p w:rsidRDefault="00866B3D" w:rsidP="00866B3D" w:rsidR="00866B3D"/>
    <w:p w:rsidRDefault="00866B3D" w:rsidP="00866B3D" w:rsidR="00866B3D">
      <w:r>
        <w:t xml:space="preserve">                                              </w:t>
      </w:r>
      <w:r w:rsidR="007E74FA">
        <w:t>12</w:t>
      </w:r>
      <w:r>
        <w:t xml:space="preserve">. </w:t>
      </w:r>
      <w:r w:rsidR="007E74FA">
        <w:t>siječanj</w:t>
      </w:r>
      <w:r>
        <w:t xml:space="preserve"> 201</w:t>
      </w:r>
      <w:r w:rsidR="006339A2">
        <w:t>7</w:t>
      </w:r>
      <w:r>
        <w:t>.g. u 09,00 sati</w:t>
      </w:r>
    </w:p>
    <w:p w:rsidRDefault="00866B3D" w:rsidP="00866B3D" w:rsidR="00866B3D"/>
    <w:p w:rsidRDefault="00866B3D" w:rsidP="00866B3D" w:rsidR="00866B3D">
      <w:pPr>
        <w:pStyle w:val="Odlomakpopisa1"/>
        <w:ind w:left="900"/>
      </w:pPr>
      <w:r>
        <w:t>u prostorijama Trgovačkog suda Osijek Stalna služba u Slavonskom Brodu, Trg pobjede 13,   soba 77/III kat</w:t>
      </w:r>
    </w:p>
    <w:p w:rsidRDefault="00866B3D" w:rsidP="00866B3D" w:rsidR="00866B3D">
      <w:pPr>
        <w:pStyle w:val="Odlomakpopisa1"/>
        <w:ind w:left="900"/>
      </w:pPr>
      <w:r>
        <w:t>sa slijedećim</w:t>
      </w:r>
    </w:p>
    <w:p w:rsidRDefault="00866B3D" w:rsidP="00866B3D" w:rsidR="00866B3D">
      <w:pPr>
        <w:pStyle w:val="Odlomakpopisa1"/>
        <w:ind w:left="900"/>
      </w:pPr>
      <w:r>
        <w:t xml:space="preserve">                             </w:t>
      </w:r>
      <w:r w:rsidR="007E74FA">
        <w:t xml:space="preserve">          </w:t>
      </w:r>
      <w:r>
        <w:t xml:space="preserve">      D n e v n i m   r e d o m:</w:t>
      </w:r>
    </w:p>
    <w:p w:rsidRDefault="00866B3D" w:rsidP="00866B3D" w:rsidR="00866B3D">
      <w:pPr>
        <w:pStyle w:val="Odlomakpopisa1"/>
        <w:ind w:left="900"/>
      </w:pPr>
    </w:p>
    <w:p w:rsidRDefault="00866B3D" w:rsidP="00866B3D" w:rsidR="00866B3D">
      <w:pPr>
        <w:pStyle w:val="Odlomakpopisa1"/>
        <w:numPr>
          <w:ilvl w:val="0"/>
          <w:numId w:val="1"/>
        </w:numPr>
      </w:pPr>
      <w:r>
        <w:t>Odlučivanje o ponudi posjednika vozila (Pro-Team d.o.o. iz Vukovara)</w:t>
      </w:r>
    </w:p>
    <w:p w:rsidRDefault="00866B3D" w:rsidP="00866B3D" w:rsidR="00866B3D">
      <w:pPr>
        <w:pStyle w:val="Odlomakpopisa1"/>
        <w:ind w:left="900"/>
      </w:pPr>
      <w:r>
        <w:t xml:space="preserve">       za otkup predmetnog vozila, </w:t>
      </w:r>
    </w:p>
    <w:p w:rsidRDefault="00866B3D" w:rsidP="00866B3D" w:rsidR="00866B3D">
      <w:pPr>
        <w:pStyle w:val="Odlomakpopisa1"/>
        <w:numPr>
          <w:ilvl w:val="0"/>
          <w:numId w:val="1"/>
        </w:numPr>
      </w:pPr>
      <w:r>
        <w:t>Izvješće stečajnog upravitelja o tijeku stečajnog postupka, te o zaključenju istog, unovčena stečajna masa, postupci u tijeku.</w:t>
      </w:r>
    </w:p>
    <w:p w:rsidRDefault="007E74FA" w:rsidP="00866B3D" w:rsidR="007E74FA">
      <w:pPr>
        <w:pStyle w:val="Odlomakpopisa1"/>
        <w:numPr>
          <w:ilvl w:val="0"/>
          <w:numId w:val="1"/>
        </w:numPr>
      </w:pPr>
      <w:r>
        <w:t>Razno</w:t>
      </w:r>
    </w:p>
    <w:p w:rsidRDefault="00866B3D" w:rsidP="007E74FA" w:rsidR="00866B3D"/>
    <w:p w:rsidRDefault="00866B3D" w:rsidP="00866B3D" w:rsidR="00866B3D">
      <w:pPr>
        <w:ind w:left="540"/>
        <w:jc w:val="center"/>
      </w:pPr>
      <w:r>
        <w:t>O b r a z l o ž e n j e</w:t>
      </w:r>
    </w:p>
    <w:p w:rsidRDefault="00866B3D" w:rsidP="00866B3D" w:rsidR="00866B3D">
      <w:pPr>
        <w:ind w:left="540"/>
        <w:jc w:val="center"/>
      </w:pPr>
    </w:p>
    <w:p w:rsidRDefault="00866B3D" w:rsidP="007E74FA" w:rsidR="00866B3D">
      <w:pPr>
        <w:ind w:left="540"/>
        <w:jc w:val="center"/>
      </w:pPr>
      <w:r>
        <w:t xml:space="preserve">Sukladno čl. 104. St.1. Stečajnog zakona stečajni upravitelj je predložio sazivanje Skupštine vjerovnika svojim podneskom od 31. kolovoza 2016. a zaprimljen na sudu 1. </w:t>
      </w:r>
      <w:r w:rsidR="007E74FA">
        <w:t>r</w:t>
      </w:r>
      <w:r>
        <w:t>ujna 2016.g. pa je stoga prihvaćen i dnevni red kako je predloženo od strane stečajnog upravitelja.</w:t>
      </w:r>
    </w:p>
    <w:p w:rsidRDefault="00866B3D" w:rsidP="00866B3D" w:rsidR="00866B3D">
      <w:pPr>
        <w:ind w:left="540"/>
        <w:jc w:val="center"/>
      </w:pPr>
    </w:p>
    <w:p w:rsidRDefault="00866B3D" w:rsidP="00866B3D" w:rsidR="00866B3D">
      <w:pPr>
        <w:ind w:left="540"/>
        <w:jc w:val="center"/>
      </w:pPr>
      <w:r>
        <w:t>U Slavonskom Brodu, 2</w:t>
      </w:r>
      <w:r w:rsidR="007E74FA">
        <w:t>9</w:t>
      </w:r>
      <w:r>
        <w:t xml:space="preserve">. </w:t>
      </w:r>
      <w:r w:rsidR="007E74FA">
        <w:t>studenog</w:t>
      </w:r>
      <w:r>
        <w:t xml:space="preserve"> 2016.g.</w:t>
      </w:r>
    </w:p>
    <w:p w:rsidRDefault="00866B3D" w:rsidP="00866B3D" w:rsidR="00866B3D">
      <w:pPr>
        <w:ind w:left="540"/>
        <w:jc w:val="center"/>
      </w:pPr>
    </w:p>
    <w:p w:rsidRDefault="00866B3D" w:rsidP="00866B3D" w:rsidR="00866B3D">
      <w:pPr>
        <w:ind w:left="540"/>
        <w:jc w:val="center"/>
      </w:pPr>
      <w:r>
        <w:t xml:space="preserve">                                                                                               Stečajni sudac:</w:t>
      </w:r>
    </w:p>
    <w:p w:rsidRDefault="00866B3D" w:rsidP="00866B3D" w:rsidR="00866B3D">
      <w:pPr>
        <w:ind w:left="540"/>
        <w:jc w:val="center"/>
      </w:pPr>
    </w:p>
    <w:p w:rsidRDefault="00866B3D" w:rsidP="00866B3D" w:rsidR="00866B3D">
      <w:pPr>
        <w:ind w:left="540"/>
        <w:jc w:val="center"/>
      </w:pPr>
      <w:r>
        <w:t xml:space="preserve">                                                                                          </w:t>
      </w:r>
      <w:r w:rsidR="007E74FA">
        <w:t xml:space="preserve">    </w:t>
      </w:r>
      <w:r>
        <w:t xml:space="preserve">   Davorin Pavičić</w:t>
      </w:r>
    </w:p>
    <w:p w:rsidRDefault="00866B3D" w:rsidP="00866B3D" w:rsidR="00866B3D">
      <w:pPr>
        <w:ind w:left="540"/>
        <w:jc w:val="center"/>
      </w:pPr>
    </w:p>
    <w:p w:rsidRDefault="00866B3D" w:rsidP="00866B3D" w:rsidR="00866B3D">
      <w:pPr>
        <w:ind w:left="540"/>
      </w:pPr>
    </w:p>
    <w:p w:rsidRDefault="00866B3D" w:rsidP="00866B3D" w:rsidR="00866B3D">
      <w:pPr>
        <w:ind w:left="540"/>
      </w:pPr>
      <w:r>
        <w:br/>
        <w:t>NAPUTAK O PRAVNOM LIJEKU</w:t>
      </w:r>
    </w:p>
    <w:p w:rsidRDefault="00866B3D" w:rsidP="00866B3D" w:rsidR="00866B3D">
      <w:pPr>
        <w:ind w:left="540"/>
      </w:pPr>
    </w:p>
    <w:p w:rsidRDefault="00866B3D" w:rsidP="00866B3D" w:rsidR="00866B3D">
      <w:pPr>
        <w:ind w:left="540"/>
      </w:pPr>
      <w:r>
        <w:t>Protiv ovog rješenja dopuštena je žalba u</w:t>
      </w:r>
    </w:p>
    <w:p w:rsidRDefault="00866B3D" w:rsidP="00866B3D" w:rsidR="00866B3D">
      <w:pPr>
        <w:ind w:left="540"/>
      </w:pPr>
      <w:r>
        <w:t xml:space="preserve">roku od 8 dana. Rok počinje teći </w:t>
      </w:r>
    </w:p>
    <w:p w:rsidRDefault="00866B3D" w:rsidP="00866B3D" w:rsidR="00866B3D">
      <w:pPr>
        <w:ind w:left="540"/>
      </w:pPr>
      <w:r>
        <w:t>nakon proteka 8 dana od dana objave</w:t>
      </w:r>
    </w:p>
    <w:p w:rsidRDefault="00866B3D" w:rsidP="00866B3D" w:rsidR="00866B3D">
      <w:pPr>
        <w:ind w:left="540"/>
      </w:pPr>
      <w:r>
        <w:t>E-oglasna ploča.</w:t>
      </w:r>
    </w:p>
    <w:p w:rsidRDefault="00866B3D" w:rsidP="00866B3D" w:rsidR="00866B3D">
      <w:pPr>
        <w:ind w:left="540"/>
      </w:pPr>
      <w:r>
        <w:t>Žalba se upućuje Trgovačkom sudu Osijek</w:t>
      </w:r>
    </w:p>
    <w:p w:rsidRDefault="00866B3D" w:rsidP="00866B3D" w:rsidR="00866B3D">
      <w:pPr>
        <w:ind w:left="540"/>
      </w:pPr>
      <w:r>
        <w:t>Stalna služba Slavonski Brod u 3 primjerka ,</w:t>
      </w:r>
    </w:p>
    <w:p w:rsidRDefault="00866B3D" w:rsidP="00866B3D" w:rsidR="00866B3D">
      <w:pPr>
        <w:ind w:left="540"/>
      </w:pPr>
      <w:r>
        <w:t>a o žalbi odlučuje VTS RH Zagreb.</w:t>
      </w:r>
    </w:p>
    <w:p w:rsidRDefault="00866B3D" w:rsidP="00866B3D" w:rsidR="00866B3D">
      <w:pPr>
        <w:jc w:val="center"/>
      </w:pPr>
    </w:p>
    <w:p w:rsidRDefault="00866B3D" w:rsidP="00866B3D" w:rsidR="00866B3D">
      <w:pPr>
        <w:jc w:val="center"/>
      </w:pPr>
    </w:p>
    <w:p w:rsidRDefault="00866B3D" w:rsidP="00866B3D" w:rsidR="00866B3D">
      <w:pPr>
        <w:jc w:val="center"/>
      </w:pPr>
    </w:p>
    <w:p w:rsidRDefault="00866B3D" w:rsidP="00866B3D" w:rsidR="00866B3D">
      <w:pPr>
        <w:jc w:val="center"/>
      </w:pPr>
    </w:p>
    <w:p w:rsidRDefault="00866B3D" w:rsidP="00866B3D" w:rsidR="00866B3D">
      <w:r>
        <w:t>Dna/</w:t>
      </w:r>
    </w:p>
    <w:p w:rsidRDefault="00866B3D" w:rsidP="00866B3D" w:rsidR="00866B3D">
      <w:r>
        <w:t>Rješenje dostaviti:</w:t>
      </w:r>
    </w:p>
    <w:p w:rsidRDefault="00866B3D" w:rsidP="00866B3D" w:rsidR="00866B3D">
      <w:pPr>
        <w:numPr>
          <w:ilvl w:val="0"/>
          <w:numId w:val="2"/>
        </w:numPr>
      </w:pPr>
      <w:r>
        <w:t>dužniku,</w:t>
      </w:r>
      <w:r w:rsidR="009A2B26">
        <w:t>e-Oglasna ploča suda</w:t>
      </w:r>
    </w:p>
    <w:p w:rsidRDefault="00866B3D" w:rsidP="00866B3D" w:rsidR="00866B3D">
      <w:pPr>
        <w:numPr>
          <w:ilvl w:val="0"/>
          <w:numId w:val="2"/>
        </w:numPr>
      </w:pPr>
      <w:r>
        <w:t>stečajnom upravitelju</w:t>
      </w:r>
    </w:p>
    <w:p w:rsidRDefault="00866B3D" w:rsidP="009A2B26" w:rsidR="00866B3D">
      <w:pPr>
        <w:ind w:left="720"/>
      </w:pPr>
    </w:p>
    <w:p w:rsidRDefault="00866B3D" w:rsidP="00866B3D" w:rsidR="00866B3D"/>
    <w:p w:rsidRDefault="00866B3D" w:rsidP="00866B3D" w:rsidR="00866B3D"/>
    <w:p w:rsidRDefault="007E74FA" w:rsidP="00866B3D" w:rsidR="00866B3D">
      <w:r>
        <w:t>2</w:t>
      </w:r>
      <w:r w:rsidR="00866B3D">
        <w:t>9.1</w:t>
      </w:r>
      <w:r>
        <w:t>1</w:t>
      </w:r>
      <w:r w:rsidR="00866B3D">
        <w:t xml:space="preserve">.2016.               S u d a c </w:t>
      </w:r>
    </w:p>
    <w:p w:rsidRDefault="00866B3D" w:rsidP="00866B3D" w:rsidR="00866B3D"/>
    <w:p w:rsidRDefault="00866B3D" w:rsidP="00866B3D" w:rsidR="00866B3D"/>
    <w:p w:rsidRDefault="00866B3D" w:rsidP="00866B3D" w:rsidR="00866B3D"/>
    <w:p w:rsidRDefault="00866B3D" w:rsidP="00866B3D" w:rsidR="00866B3D"/>
    <w:p w:rsidRDefault="00866B3D" w:rsidP="00866B3D" w:rsidR="00866B3D"/>
    <w:p w:rsidRDefault="00866B3D" w:rsidP="00866B3D" w:rsidR="00866B3D"/>
    <w:p w:rsidRDefault="00866B3D" w:rsidP="00866B3D" w:rsidR="00866B3D"/>
    <w:p w:rsidRDefault="00866B3D" w:rsidP="00866B3D" w:rsidR="00866B3D"/>
    <w:p w:rsidRDefault="00866B3D" w:rsidP="00866B3D" w:rsidR="00866B3D"/>
    <w:p w:rsidRDefault="00866B3D" w:rsidP="00866B3D" w:rsidR="00866B3D"/>
    <w:p w:rsidRDefault="00866B3D" w:rsidP="00866B3D" w:rsidR="00866B3D"/>
    <w:p w:rsidRDefault="00866B3D" w:rsidP="00866B3D" w:rsidR="00866B3D">
      <w:pPr>
        <w:jc w:val="center"/>
      </w:pPr>
    </w:p>
    <w:p w:rsidRDefault="00866B3D" w:rsidP="00866B3D" w:rsidR="00866B3D"/>
    <w:p w:rsidRDefault="00A22BE7" w:rsidR="00A22BE7"/>
    <w:sectPr w:rsidR="00A22B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2612EA"/>
    <w:multiLevelType w:val="hybridMultilevel"/>
    <w:tmpl w:val="3B28B846"/>
    <w:lvl w:tplc="40D6A840" w:ilvl="0">
      <w:start w:val="1"/>
      <w:numFmt w:val="decimal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45DD7959"/>
    <w:multiLevelType w:val="hybridMultilevel"/>
    <w:tmpl w:val="D91E0EB4"/>
    <w:lvl w:tplc="423455F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6B3D"/>
    <w:rsid w:val="003E5F9B"/>
    <w:rsid w:val="006339A2"/>
    <w:rsid w:val="007E74FA"/>
    <w:rsid w:val="00866B3D"/>
    <w:rsid w:val="009A2B26"/>
    <w:rsid w:val="00A22BE7"/>
    <w:rsid w:val="00CE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6B3D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66B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3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9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9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9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9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6B3D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66B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3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9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9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9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9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1167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St-902/2015</izvorni_sadrzaj>
    <derivirana_varijabla naziv="DomainObject.Predmet.OznakaBroj_1">St-902/2015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- dio u 19. IV, V i VI dio  -kAL.20.9,  VII dio  kod suca.</izvorni_sadrzaj>
    <derivirana_varijabla naziv="DomainObject.Predmet.PrimjedbaSuca_1">I,II,III - dio u 19. IV, V i VI dio  -kAL.20.9,  VII dio  kod suca.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TOMMY d. o. o. za osposobljavanje kandidata za vozače, trgovinu, ugostiteljstvo</izvorni_sadrzaj>
    <derivirana_varijabla naziv="DomainObject.Predmet.ProtustrankaFormated_1">  TOMMY d. o. o. za osposobljavanje kandidata za vozače, trgovinu, ugostiteljstvo</derivirana_varijabla>
  </DomainObject.Predmet.ProtustrankaFormated>
  <DomainObject.Predmet.ProtustrankaFormatedOIB>
    <izvorni_sadrzaj>  TOMMY d. o. o. za osposobljavanje kandidata za vozače, trgovinu, ugostiteljstvo, OIB 62339350290</izvorni_sadrzaj>
    <derivirana_varijabla naziv="DomainObject.Predmet.ProtustrankaFormatedOIB_1">  TOMMY d. o. o. za osposobljavanje kandidata za vozače, trgovinu, ugostiteljstvo, OIB 62339350290</derivirana_varijabla>
  </DomainObject.Predmet.ProtustrankaFormatedOIB>
  <DomainObject.Predmet.ProtustrankaFormatedWithAdress>
    <izvorni_sadrzaj> TOMMY d. o. o. za osposobljavanje kandidata za vozače, trgovinu, ugostiteljstvo, Vjekoslava Babukića 25, 34000 Požega</izvorni_sadrzaj>
    <derivirana_varijabla naziv="DomainObject.Predmet.ProtustrankaFormatedWithAdress_1"> TOMMY d. o. o. za osposobljavanje kandidata za vozače, trgovinu, ugostiteljstvo, Vjekoslava Babukića 25, 34000 Požega</derivirana_varijabla>
  </DomainObject.Predmet.ProtustrankaFormatedWithAdress>
  <DomainObject.Predmet.ProtustrankaFormatedWithAdressOIB>
    <izvorni_sadrzaj> TOMMY d. o. o. za osposobljavanje kandidata za vozače, trgovinu, ugostiteljstvo, OIB 62339350290, Vjekoslava Babukića 25, 34000 Požega</izvorni_sadrzaj>
    <derivirana_varijabla naziv="DomainObject.Predmet.ProtustrankaFormatedWithAdressOIB_1"> TOMMY d. o. o. za osposobljavanje kandidata za vozače, trgovinu, ugostiteljstvo, OIB 62339350290, Vjekoslava Babukića 25, 34000 Požega</derivirana_varijabla>
  </DomainObject.Predmet.ProtustrankaFormatedWithAdressOIB>
  <DomainObject.Predmet.ProtustrankaWithAdress>
    <izvorni_sadrzaj>TOMMY d. o. o. za osposobljavanje kandidata za vozače, trgovinu, ugostiteljstvo Vjekoslava Babukića 25, 34000 Požega</izvorni_sadrzaj>
    <derivirana_varijabla naziv="DomainObject.Predmet.ProtustrankaWithAdress_1">TOMMY d. o. o. za osposobljavanje kandidata za vozače, trgovinu, ugostiteljstvo Vjekoslava Babukića 25, 34000 Požega</derivirana_varijabla>
  </DomainObject.Predmet.ProtustrankaWithAdress>
  <DomainObject.Predmet.ProtustrankaWithAdressOIB>
    <izvorni_sadrzaj>TOMMY d. o. o. za osposobljavanje kandidata za vozače, trgovinu, ugostiteljstvo, OIB 62339350290, Vjekoslava Babukića 25, 34000 Požega</izvorni_sadrzaj>
    <derivirana_varijabla naziv="DomainObject.Predmet.ProtustrankaWithAdressOIB_1">TOMMY d. o. o. za osposobljavanje kandidata za vozače, trgovinu, ugostiteljstvo, OIB 62339350290, Vjekoslava Babukića 25, 34000 Požega</derivirana_varijabla>
  </DomainObject.Predmet.ProtustrankaWithAdressOIB>
  <DomainObject.Predmet.ProtustrankaNazivFormated>
    <izvorni_sadrzaj>TOMMY d. o. o. za osposobljavanje kandidata za vozače, trgovinu, ugostiteljstvo</izvorni_sadrzaj>
    <derivirana_varijabla naziv="DomainObject.Predmet.ProtustrankaNazivFormated_1">TOMMY d. o. o. za osposobljavanje kandidata za vozače, trgovinu, ugostiteljstvo</derivirana_varijabla>
  </DomainObject.Predmet.ProtustrankaNazivFormated>
  <DomainObject.Predmet.ProtustrankaNazivFormatedOIB>
    <izvorni_sadrzaj>TOMMY d. o. o. za osposobljavanje kandidata za vozače, trgovinu, ugostiteljstvo, OIB 62339350290</izvorni_sadrzaj>
    <derivirana_varijabla naziv="DomainObject.Predmet.ProtustrankaNazivFormatedOIB_1">TOMMY d. o. o. za osposobljavanje kandidata za vozače, trgovinu, ugostiteljstvo, OIB 62339350290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TOMMY d. o. o. za osposobljavanje kandidata za vozače, trgovinu, ugostiteljstvo; WIENER OSIGURANJE VIENNA INSURANCE GROUP d.d. ZAGREB</izvorni_sadrzaj>
    <derivirana_varijabla naziv="DomainObject.Predmet.StrankaFormated_1">  TOMMY d. o. o. za osposobljavanje kandidata za vozače, trgovinu, ugostiteljstvo; WIENER OSIGURANJE VIENNA INSURANCE GROUP d.d. ZAGREB</derivirana_varijabla>
  </DomainObject.Predmet.StrankaFormated>
  <DomainObject.Predmet.StrankaFormatedOIB>
    <izvorni_sadrzaj>  TOMMY d. o. o. za osposobljavanje kandidata za vozače, trgovinu, ugostiteljstvo, OIB 62339350290; WIENER OSIGURANJE VIENNA INSURANCE GROUP d.d. ZAGREB, OIB 52848403362</izvorni_sadrzaj>
    <derivirana_varijabla naziv="DomainObject.Predmet.StrankaFormatedOIB_1">  TOMMY d. o. o. za osposobljavanje kandidata za vozače, trgovinu, ugostiteljstvo, OIB 62339350290; WIENER OSIGURANJE VIENNA INSURANCE GROUP d.d. ZAGREB, OIB 52848403362</derivirana_varijabla>
  </DomainObject.Predmet.StrankaFormatedOIB>
  <DomainObject.Predmet.StrankaFormatedWithAdress>
    <izvorni_sadrzaj> TOMMY d. o. o. za osposobljavanje kandidata za vozače, trgovinu, ugostiteljstvo, Vjekoslava Babukića 25, 34000 Požega; WIENER OSIGURANJE VIENNA INSURANCE GROUP d.d. ZAGREB, slovenska ulica 24, 10000 Zagreb</izvorni_sadrzaj>
    <derivirana_varijabla naziv="DomainObject.Predmet.StrankaFormatedWithAdress_1"> TOMMY d. o. o. za osposobljavanje kandidata za vozače, trgovinu, ugostiteljstvo, Vjekoslava Babukića 25, 34000 Požega; WIENER OSIGURANJE VIENNA INSURANCE GROUP d.d. ZAGREB, slovenska ulica 24, 10000 Zagreb</derivirana_varijabla>
  </DomainObject.Predmet.StrankaFormatedWithAdress>
  <DomainObject.Predmet.StrankaFormatedWithAdressOIB>
    <izvorni_sadrzaj> TOMMY d. o. o. za osposobljavanje kandidata za vozače, trgovinu, ugostiteljstvo, OIB 62339350290, Vjekoslava Babukića 25, 34000 Požega; WIENER OSIGURANJE VIENNA INSURANCE GROUP d.d. ZAGREB, OIB 52848403362, slovenska ulica 24, 10000 Zagreb</izvorni_sadrzaj>
    <derivirana_varijabla naziv="DomainObject.Predmet.StrankaFormatedWithAdressOIB_1"> TOMMY d. o. o. za osposobljavanje kandidata za vozače, trgovinu, ugostiteljstvo, OIB 62339350290, Vjekoslava Babukića 25, 34000 Požega; WIENER OSIGURANJE VIENNA INSURANCE GROUP d.d. ZAGREB, OIB 52848403362, slovenska ulica 24, 10000 Zagreb</derivirana_varijabla>
  </DomainObject.Predmet.StrankaFormatedWithAdressOIB>
  <DomainObject.Predmet.StrankaWithAdress>
    <izvorni_sadrzaj>TOMMY d. o. o. za osposobljavanje kandidata za vozače, trgovinu, ugostiteljstvo Vjekoslava Babukića 25,34000 Požega,WIENER OSIGURANJE VIENNA INSURANCE GROUP d.d. ZAGREB slovenska ulica 24,10000 Zagreb</izvorni_sadrzaj>
    <derivirana_varijabla naziv="DomainObject.Predmet.StrankaWithAdress_1">TOMMY d. o. o. za osposobljavanje kandidata za vozače, trgovinu, ugostiteljstvo Vjekoslava Babukića 25,34000 Požega,WIENER OSIGURANJE VIENNA INSURANCE GROUP d.d. ZAGREB slovenska ulica 24,10000 Zagreb</derivirana_varijabla>
  </DomainObject.Predmet.StrankaWithAdress>
  <DomainObject.Predmet.StrankaWithAdressOIB>
    <izvorni_sadrzaj>TOMMY d. o. o. za osposobljavanje kandidata za vozače, trgovinu, ugostiteljstvo, OIB 62339350290, Vjekoslava Babukića 25,34000 Požega,WIENER OSIGURANJE VIENNA INSURANCE GROUP d.d. ZAGREB, OIB 52848403362, slovenska ulica 24,10000 Zagreb</izvorni_sadrzaj>
    <derivirana_varijabla naziv="DomainObject.Predmet.StrankaWithAdressOIB_1">TOMMY d. o. o. za osposobljavanje kandidata za vozače, trgovinu, ugostiteljstvo, OIB 62339350290, Vjekoslava Babukića 25,34000 Požega,WIENER OSIGURANJE VIENNA INSURANCE GROUP d.d. ZAGREB, OIB 52848403362, slovenska ulica 24,10000 Zagreb</derivirana_varijabla>
  </DomainObject.Predmet.StrankaWithAdressOIB>
  <DomainObject.Predmet.StrankaNazivFormated>
    <izvorni_sadrzaj>TOMMY d. o. o. za osposobljavanje kandidata za vozače, trgovinu, ugostiteljstvo,WIENER OSIGURANJE VIENNA INSURANCE GROUP d.d. ZAGREB</izvorni_sadrzaj>
    <derivirana_varijabla naziv="DomainObject.Predmet.StrankaNazivFormated_1">TOMMY d. o. o. za osposobljavanje kandidata za vozače, trgovinu, ugostiteljstvo,WIENER OSIGURANJE VIENNA INSURANCE GROUP d.d. ZAGREB</derivirana_varijabla>
  </DomainObject.Predmet.StrankaNazivFormated>
  <DomainObject.Predmet.StrankaNazivFormatedOIB>
    <izvorni_sadrzaj>TOMMY d. o. o. za osposobljavanje kandidata za vozače, trgovinu, ugostiteljstvo, OIB 62339350290,WIENER OSIGURANJE VIENNA INSURANCE GROUP d.d. ZAGREB, OIB 52848403362</izvorni_sadrzaj>
    <derivirana_varijabla naziv="DomainObject.Predmet.StrankaNazivFormatedOIB_1">TOMMY d. o. o. za osposobljavanje kandidata za vozače, trgovinu, ugostiteljstvo, OIB 62339350290,WIENER OSIGURANJE VIENNA INSURANCE GROUP d.d. ZAGREB, OIB 52848403362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Formated_1">
      <item>TOMMY d. o. o. za osposobljavanje kandidata za vozače, trgovinu, ugostiteljstvo</item>
      <item>WIENER OSIGURANJE VIENNA INSURANCE GROUP d.d. ZAGREB</item>
    </derivirana_varijabla>
  </DomainObject.Predmet.StrankaListFormated>
  <DomainObject.Predmet.StrankaList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FormatedOIB>
  <DomainObject.Predmet.StrankaListFormatedWithAdress>
    <izvorni_sadrzaj>
      <item>TOMMY d. o. o. za osposobljavanje kandidata za vozače, trgovinu, ugostiteljstvo, Vjekoslava Babukića 25, 34000 Požega</item>
      <item>WIENER OSIGURANJE VIENNA INSURANCE GROUP d.d. ZAGREB, slovenska ulica 24, 10000 Zagreb</item>
    </izvorni_sadrzaj>
    <derivirana_varijabla naziv="DomainObject.Predmet.StrankaListFormatedWithAdress_1">
      <item>TOMMY d. o. o. za osposobljavanje kandidata za vozače, trgovinu, ugostiteljstvo, Vjekoslava Babukića 25, 34000 Požega</item>
      <item>WIENER OSIGURANJE VIENNA INSURANCE GROUP d.d. ZAGREB, slovenska ulica 24, 10000 Zagreb</item>
    </derivirana_varijabla>
  </DomainObject.Predmet.StrankaListFormatedWithAdress>
  <DomainObject.Predmet.StrankaListFormatedWithAdressOIB>
    <izvorni_sadrzaj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izvorni_sadrzaj>
    <derivirana_varijabla naziv="DomainObject.Predmet.StrankaListFormatedWithAdressOIB_1"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derivirana_varijabla>
  </DomainObject.Predmet.StrankaListFormatedWithAdressOIB>
  <DomainObject.Predmet.StrankaListNaziv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NazivFormated_1">
      <item>TOMMY d. o. o. za osposobljavanje kandidata za vozače, trgovinu, ugostiteljstvo</item>
      <item>WIENER OSIGURANJE VIENNA INSURANCE GROUP d.d. ZAGREB</item>
    </derivirana_varijabla>
  </DomainObject.Predmet.StrankaListNazivFormated>
  <DomainObject.Predmet.StrankaListNaziv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Naziv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NazivFormatedOIB>
  <DomainObject.Predmet.ProtuStrankaListFormated>
    <izvorni_sadrzaj>
      <item>TOMMY d. o. o. za osposobljavanje kandidata za vozače, trgovinu, ugostiteljstvo</item>
    </izvorni_sadrzaj>
    <derivirana_varijabla naziv="DomainObject.Predmet.ProtuStrankaListFormated_1">
      <item>TOMMY d. o. o. za osposobljavanje kandidata za vozače, trgovinu, ugostiteljstvo</item>
    </derivirana_varijabla>
  </DomainObject.Predmet.ProtuStrankaListFormated>
  <DomainObject.Predmet.ProtuStrankaListFormatedOIB>
    <izvorni_sadrzaj>
      <item>TOMMY d. o. o. za osposobljavanje kandidata za vozače, trgovinu, ugostiteljstvo, OIB 62339350290</item>
    </izvorni_sadrzaj>
    <derivirana_varijabla naziv="DomainObject.Predmet.ProtuStrankaListFormatedOIB_1">
      <item>TOMMY d. o. o. za osposobljavanje kandidata za vozače, trgovinu, ugostiteljstvo, OIB 62339350290</item>
    </derivirana_varijabla>
  </DomainObject.Predmet.ProtuStrankaListFormatedOIB>
  <DomainObject.Predmet.ProtuStrankaListFormatedWithAdress>
    <izvorni_sadrzaj>
      <item>TOMMY d. o. o. za osposobljavanje kandidata za vozače, trgovinu, ugostiteljstvo, Vjekoslava Babukića 25, 34000 Požega</item>
    </izvorni_sadrzaj>
    <derivirana_varijabla naziv="DomainObject.Predmet.ProtuStrankaListFormatedWithAdress_1">
      <item>TOMMY d. o. o. za osposobljavanje kandidata za vozače, trgovinu, ugostiteljstvo, Vjekoslava Babukića 25, 34000 Požega</item>
    </derivirana_varijabla>
  </DomainObject.Predmet.ProtuStrankaListFormatedWithAdress>
  <DomainObject.Predmet.ProtuStrankaListFormatedWithAdressOIB>
    <izvorni_sadrzaj>
      <item>TOMMY d. o. o. za osposobljavanje kandidata za vozače, trgovinu, ugostiteljstvo, OIB 62339350290, Vjekoslava Babukića 25, 34000 Požega</item>
    </izvorni_sadrzaj>
    <derivirana_varijabla naziv="DomainObject.Predmet.ProtuStrankaListFormatedWithAdressOIB_1">
      <item>TOMMY d. o. o. za osposobljavanje kandidata za vozače, trgovinu, ugostiteljstvo, OIB 62339350290, Vjekoslava Babukića 25, 34000 Požega</item>
    </derivirana_varijabla>
  </DomainObject.Predmet.ProtuStrankaListFormatedWithAdressOIB>
  <DomainObject.Predmet.ProtuStrankaListNazivFormated>
    <izvorni_sadrzaj>
      <item>TOMMY d. o. o. za osposobljavanje kandidata za vozače, trgovinu, ugostiteljstvo</item>
    </izvorni_sadrzaj>
    <derivirana_varijabla naziv="DomainObject.Predmet.ProtuStrankaListNazivFormated_1">
      <item>TOMMY d. o. o. za osposobljavanje kandidata za vozače, trgovinu, ugostiteljstvo</item>
    </derivirana_varijabla>
  </DomainObject.Predmet.ProtuStrankaListNazivFormated>
  <DomainObject.Predmet.ProtuStrankaListNazivFormatedOIB>
    <izvorni_sadrzaj>
      <item>TOMMY d. o. o. za osposobljavanje kandidata za vozače, trgovinu, ugostiteljstvo, OIB 62339350290</item>
    </izvorni_sadrzaj>
    <derivirana_varijabla naziv="DomainObject.Predmet.ProtuStrankaListNazivFormatedOIB_1">
      <item>TOMMY d. o. o. za osposobljavanje kandidata za vozače, trgovinu, ugostiteljstvo, OIB 62339350290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TOMMY d. o. o. za osposobljavanje kandidata za vozače, trgovinu, ugostiteljstvo i dr.</izvorni_sadrzaj>
    <derivirana_varijabla naziv="DomainObject.Predmet.StrankaIDrugi_1">TOMMY d. o. o. za osposobljavanje kandidata za vozače, trgovinu, ugostiteljstvo i dr.</derivirana_varijabla>
  </DomainObject.Predmet.StrankaIDrugi>
  <DomainObject.Predmet.ProtustrankaIDrugi>
    <izvorni_sadrzaj>TOMMY d. o. o. za osposobljavanje kandidata za vozače, trgovinu, ugostiteljstvo</izvorni_sadrzaj>
    <derivirana_varijabla naziv="DomainObject.Predmet.ProtustrankaIDrugi_1">TOMMY d. o. o. za osposobljavanje kandidata za vozače, trgovinu, ugostiteljstvo</derivirana_varijabla>
  </DomainObject.Predmet.ProtustrankaIDrugi>
  <DomainObject.Predmet.StrankaIDrugiAdressOIB>
    <izvorni_sadrzaj>TOMMY d. o. o. za osposobljavanje kandidata za vozače, trgovinu, ugostiteljstvo, OIB 62339350290, Vjekoslava Babukića 25, 34000 Požega i dr.</izvorni_sadrzaj>
    <derivirana_varijabla naziv="DomainObject.Predmet.StrankaIDrugiAdressOIB_1">TOMMY d. o. o. za osposobljavanje kandidata za vozače, trgovinu, ugostiteljstvo, OIB 62339350290, Vjekoslava Babukića 25, 34000 Požega i dr.</derivirana_varijabla>
  </DomainObject.Predmet.StrankaIDrugiAdressOIB>
  <DomainObject.Predmet.ProtustrankaIDrugiAdressOIB>
    <izvorni_sadrzaj>TOMMY d. o. o. za osposobljavanje kandidata za vozače, trgovinu, ugostiteljstvo, OIB 62339350290, Vjekoslava Babukića 25, 34000 Požega</izvorni_sadrzaj>
    <derivirana_varijabla naziv="DomainObject.Predmet.ProtustrankaIDrugiAdressOIB_1">TOMMY d. o. o. za osposobljavanje kandidata za vozače, trgovinu, ugostiteljstvo, OIB 62339350290, Vjekoslava Babukića 25,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TOMMY d. o. o. za osposobljavanje kandidata za vozače, trgovinu, ugostiteljstvo</item>
      <item>TOMMY d. o. o. za osposobljavanje kandidata za vozače, trgovinu, ugostiteljstvo</item>
      <item>WIENER OSIGURANJE VIENNA INSURANCE GROUP d.d. ZAGREB</item>
    </izvorni_sadrzaj>
    <derivirana_varijabla naziv="DomainObject.Predmet.SudioniciListNaziv_1">
      <item>TOMMY d. o. o. za osposobljavanje kandidata za vozače, trgovinu, ugostiteljstvo</item>
      <item>TOMMY d. o. o. za osposobljavanje kandidata za vozače, trgovinu, ugostiteljstvo</item>
      <item>WIENER OSIGURANJE VIENNA INSURANCE GROUP d.d. ZAGREB</item>
    </derivirana_varijabla>
  </DomainObject.Predmet.SudioniciListNaziv>
  <DomainObject.Predmet.SudioniciListAdressOIB>
    <izvorni_sadrzaj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</izvorni_sadrzaj>
    <derivirana_varijabla naziv="DomainObject.Predmet.SudioniciListAdressOIB_1"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62339350290</item>
      <item>, OIB 62339350290</item>
      <item>, OIB 52848403362</item>
    </izvorni_sadrzaj>
    <derivirana_varijabla naziv="DomainObject.Predmet.SudioniciListNazivOIB_1">
      <item>, OIB 62339350290</item>
      <item>, OIB 62339350290</item>
      <item>, OIB 52848403362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290</properties:Words>
  <properties:Characters>1467</properties:Characters>
  <properties:Lines>87</properties:Lines>
  <properties:Paragraphs>34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2016-11-29T07:31:00Z</dcterms:created>
  <dc:creator>wsadmin</dc:creator>
  <cp:lastModifiedBy>wsadmin</cp:lastModifiedBy>
  <cp:lastPrinted>2016-11-29T07:47:00Z</cp:lastPrinted>
  <dcterms:modified xmlns:xsi="http://www.w3.org/2001/XMLSchema-instance" xsi:type="dcterms:W3CDTF">2016-11-29T07:48:00Z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