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d4469" w14:paraId="f4d4469" w:rsidRDefault="005640A3" w:rsidP="001474A3" w:rsidR="001474A3" w:rsidRPr="00E146FD">
      <w:pPr>
        <w:tabs>
          <w:tab w:pos="6990" w:val="left"/>
        </w:tabs>
        <w15:collapsed w:val="false"/>
      </w:pPr>
      <w:bookmarkStart w:name="_GoBack" w:id="0"/>
      <w:bookmarkEnd w:id="0"/>
      <w:r w:rsidRPr="00E146FD">
        <w:t xml:space="preserve">                   </w:t>
      </w:r>
      <w:r w:rsidR="001474A3" w:rsidRPr="00E146FD">
        <w:t xml:space="preserve"> </w:t>
      </w:r>
      <w:r w:rsidR="00C27B3C"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474A3" w:rsidRPr="00E146FD">
        <w:rPr>
          <w:noProof/>
        </w:rPr>
        <w:tab/>
        <w:t xml:space="preserve"> </w:t>
      </w:r>
    </w:p>
    <w:p w:rsidRDefault="001474A3" w:rsidP="001474A3" w:rsidR="001474A3" w:rsidRPr="00E146FD">
      <w:r w:rsidRPr="00E146FD">
        <w:t xml:space="preserve">   REPUBLIKA  HRVATSKA</w:t>
      </w:r>
    </w:p>
    <w:p w:rsidRDefault="001474A3" w:rsidP="001474A3" w:rsidR="001474A3" w:rsidRPr="00E146FD">
      <w:r w:rsidRPr="00E146FD">
        <w:t>TRGOVAČKI SUD U PAZINU</w:t>
      </w:r>
      <w:r w:rsidR="00C27B3C" w:rsidRPr="00C27B3C">
        <w:t xml:space="preserve"> </w:t>
      </w:r>
      <w:r w:rsidR="00C27B3C">
        <w:tab/>
      </w:r>
      <w:r w:rsidR="00C27B3C">
        <w:tab/>
      </w:r>
      <w:r w:rsidR="00C27B3C">
        <w:tab/>
      </w:r>
      <w:r w:rsidR="00C27B3C">
        <w:tab/>
      </w:r>
      <w:r w:rsidR="00C27B3C">
        <w:tab/>
      </w:r>
      <w:r w:rsidR="00B52FB3">
        <w:t xml:space="preserve">     </w:t>
      </w:r>
      <w:r w:rsidR="00C27B3C">
        <w:t>Posl.br.</w:t>
      </w:r>
      <w:r w:rsidR="00C27B3C" w:rsidRPr="0036331A">
        <w:t>: 2 St-11/15-</w:t>
      </w:r>
      <w:r w:rsidR="00B52FB3">
        <w:t>580</w:t>
      </w:r>
    </w:p>
    <w:p w:rsidRDefault="001474A3" w:rsidP="001474A3" w:rsidR="001474A3" w:rsidRPr="00E146FD">
      <w:r w:rsidRPr="00E146FD">
        <w:t xml:space="preserve">            Pazin, Dršćevka 1</w:t>
      </w:r>
    </w:p>
    <w:p w:rsidRDefault="001474A3" w:rsidP="001474A3" w:rsidR="001474A3" w:rsidRPr="00E146FD"/>
    <w:p w:rsidRDefault="001474A3" w:rsidP="001474A3" w:rsidR="001474A3" w:rsidRPr="00E146FD">
      <w:pPr>
        <w:jc w:val="center"/>
      </w:pPr>
    </w:p>
    <w:p w:rsidRDefault="001474A3" w:rsidP="001474A3" w:rsidR="001474A3" w:rsidRPr="00B52FB3">
      <w:pPr>
        <w:ind w:firstLine="708"/>
        <w:jc w:val="both"/>
      </w:pPr>
      <w:r w:rsidRPr="00E146FD">
        <w:t xml:space="preserve">Trgovački sud u Pazinu, po stečajnom sucu Adrijani Labinjan Skok, u stečajnom </w:t>
      </w:r>
      <w:r w:rsidRPr="00B52FB3">
        <w:t>postupku nad dužnikom HISTRIA GROUP d.d</w:t>
      </w:r>
      <w:r w:rsidR="00C27B3C" w:rsidRPr="00B52FB3">
        <w:t>.</w:t>
      </w:r>
      <w:r w:rsidRPr="00B52FB3">
        <w:t xml:space="preserve"> u stečaju, Umag, Ungarija b.b</w:t>
      </w:r>
      <w:r w:rsidR="00C27B3C" w:rsidRPr="00B52FB3">
        <w:t>.</w:t>
      </w:r>
      <w:r w:rsidRPr="00B52FB3">
        <w:t xml:space="preserve">, dana </w:t>
      </w:r>
      <w:r w:rsidR="00C27B3C" w:rsidRPr="00B52FB3">
        <w:t xml:space="preserve">24. </w:t>
      </w:r>
      <w:r w:rsidRPr="00B52FB3">
        <w:t>lipnja 2016. donio je slijedeći</w:t>
      </w:r>
    </w:p>
    <w:p w:rsidRDefault="001474A3" w:rsidP="001474A3" w:rsidR="001474A3" w:rsidRPr="00B52FB3">
      <w:pPr>
        <w:jc w:val="both"/>
      </w:pPr>
    </w:p>
    <w:p w:rsidRDefault="00C27B3C" w:rsidP="001474A3" w:rsidR="001474A3" w:rsidRPr="00E146FD">
      <w:pPr>
        <w:jc w:val="center"/>
      </w:pPr>
      <w:r>
        <w:t>Z</w:t>
      </w:r>
      <w:r w:rsidR="001474A3" w:rsidRPr="00E146FD">
        <w:t xml:space="preserve"> a k l j u č a k</w:t>
      </w:r>
    </w:p>
    <w:p w:rsidRDefault="001474A3" w:rsidP="001474A3" w:rsidR="001474A3" w:rsidRPr="00E146FD">
      <w:pPr>
        <w:jc w:val="both"/>
      </w:pPr>
    </w:p>
    <w:p w:rsidRDefault="001474A3" w:rsidP="001474A3" w:rsidR="001474A3" w:rsidRPr="00E146FD">
      <w:pPr>
        <w:jc w:val="both"/>
      </w:pPr>
      <w:r w:rsidRPr="00E146FD">
        <w:t>I</w:t>
      </w:r>
      <w:r w:rsidR="00312B27">
        <w:t>.</w:t>
      </w:r>
      <w:r w:rsidRPr="00E146FD">
        <w:tab/>
        <w:t xml:space="preserve"> Nekretnina</w:t>
      </w:r>
      <w:r w:rsidR="00DB2E96" w:rsidRPr="00E146FD">
        <w:t xml:space="preserve"> oznake k.č.br. 5062, upisana u z.k.ul. 3530 k.o. Umag, </w:t>
      </w:r>
      <w:r w:rsidRPr="00E146FD">
        <w:t>predaje se kupcu</w:t>
      </w:r>
      <w:r w:rsidR="00DB2E96" w:rsidRPr="00E146FD">
        <w:t xml:space="preserve"> ANI PIRIJA - MAETZ, Umag, Crveni Vrh, Laura zapad 10, OIB: 18474901394.</w:t>
      </w:r>
    </w:p>
    <w:p w:rsidRDefault="00DB2E96" w:rsidP="001474A3" w:rsidR="00DB2E96" w:rsidRPr="00E146FD">
      <w:pPr>
        <w:jc w:val="both"/>
      </w:pPr>
    </w:p>
    <w:p w:rsidRDefault="001474A3" w:rsidP="001474A3" w:rsidR="001474A3" w:rsidRPr="00E146FD">
      <w:pPr>
        <w:jc w:val="both"/>
      </w:pPr>
      <w:r w:rsidRPr="00E146FD">
        <w:t>II</w:t>
      </w:r>
      <w:r w:rsidR="00312B27">
        <w:t>.</w:t>
      </w:r>
      <w:r w:rsidRPr="00E146FD">
        <w:tab/>
        <w:t xml:space="preserve">Nalaže se zemljišno knjižnom odjelu Općinskog suda u </w:t>
      </w:r>
      <w:r w:rsidR="00DB2E96" w:rsidRPr="00E146FD">
        <w:t xml:space="preserve">Puli, Stalne službe u Bujama </w:t>
      </w:r>
      <w:r w:rsidRPr="00E146FD">
        <w:t>upis prava vlasništva nekretnine navedene u točki I</w:t>
      </w:r>
      <w:r w:rsidR="003C7B73">
        <w:t>.</w:t>
      </w:r>
      <w:r w:rsidRPr="00E146FD">
        <w:t xml:space="preserve"> ovog zaključka u zemljišnoj knjizi u korist kupca</w:t>
      </w:r>
      <w:r w:rsidR="00FA0935">
        <w:t xml:space="preserve"> ANE</w:t>
      </w:r>
      <w:r w:rsidR="00DB2E96" w:rsidRPr="00E146FD">
        <w:t xml:space="preserve"> PIRIJA - MAETZ, Umag, Crveni Vrh, Laura zapad 10, OIB: 18474901394.</w:t>
      </w:r>
    </w:p>
    <w:p w:rsidRDefault="001474A3" w:rsidP="001474A3" w:rsidR="001474A3" w:rsidRPr="00E146FD">
      <w:pPr>
        <w:jc w:val="both"/>
      </w:pPr>
    </w:p>
    <w:p w:rsidRDefault="001474A3" w:rsidP="001474A3" w:rsidR="001474A3" w:rsidRPr="00E146FD">
      <w:pPr>
        <w:jc w:val="both"/>
      </w:pPr>
      <w:r w:rsidRPr="00E146FD">
        <w:t>III</w:t>
      </w:r>
      <w:r w:rsidR="00312B27">
        <w:t>.</w:t>
      </w:r>
      <w:r w:rsidRPr="00E146FD">
        <w:tab/>
        <w:t xml:space="preserve">Nalaže se zemljišno knjižnom odjelu </w:t>
      </w:r>
      <w:r w:rsidR="00DB2E96" w:rsidRPr="00E146FD">
        <w:t xml:space="preserve">Općinskog suda u Puli, Stalne službe u Bujama </w:t>
      </w:r>
      <w:r w:rsidRPr="00E146FD">
        <w:t>brisanje u zemljišnoj knjizi slijedećih upisa na nekretnini iz točke  I. ovog zaključka:</w:t>
      </w:r>
    </w:p>
    <w:p w:rsidRDefault="00E146FD" w:rsidP="00CA0738" w:rsidR="00DB2E96" w:rsidRPr="00E146FD">
      <w:pPr>
        <w:jc w:val="both"/>
        <w:rPr>
          <w:color w:val="000000"/>
          <w:bdr w:frame="true" w:space="0" w:sz="0" w:color="auto" w:val="none"/>
        </w:rPr>
      </w:pPr>
      <w:r>
        <w:rPr>
          <w:color w:val="000000"/>
          <w:bdr w:frame="true" w:space="0" w:sz="0" w:color="auto" w:val="none"/>
        </w:rPr>
        <w:t xml:space="preserve">- </w:t>
      </w:r>
      <w:r w:rsidR="00CA28D1" w:rsidRPr="00F02F0E">
        <w:rPr>
          <w:color w:val="000000"/>
          <w:bdr w:frame="true" w:space="0" w:sz="0" w:color="auto" w:val="none"/>
        </w:rPr>
        <w:t>prav</w:t>
      </w:r>
      <w:r w:rsidR="00CA28D1" w:rsidRPr="00E146FD">
        <w:rPr>
          <w:color w:val="000000"/>
          <w:bdr w:frame="true" w:space="0" w:sz="0" w:color="auto" w:val="none"/>
        </w:rPr>
        <w:t>a</w:t>
      </w:r>
      <w:r w:rsidR="00CA28D1" w:rsidRPr="00F02F0E">
        <w:rPr>
          <w:color w:val="000000"/>
          <w:bdr w:frame="true" w:space="0" w:sz="0" w:color="auto" w:val="none"/>
        </w:rPr>
        <w:t xml:space="preserve"> zaloga glavnice u iznosu od jedan</w:t>
      </w:r>
      <w:r w:rsidR="00CA28D1" w:rsidRPr="00E146FD">
        <w:rPr>
          <w:color w:val="000000"/>
          <w:bdr w:frame="true" w:space="0" w:sz="0" w:color="auto" w:val="none"/>
        </w:rPr>
        <w:t xml:space="preserve"> </w:t>
      </w:r>
      <w:r w:rsidR="00CA28D1" w:rsidRPr="00F02F0E">
        <w:rPr>
          <w:color w:val="000000"/>
          <w:bdr w:frame="true" w:space="0" w:sz="0" w:color="auto" w:val="none"/>
        </w:rPr>
        <w:t>milijun dinara</w:t>
      </w:r>
      <w:r w:rsidR="00C741C4">
        <w:rPr>
          <w:color w:val="000000"/>
          <w:bdr w:frame="true" w:space="0" w:sz="0" w:color="auto" w:val="none"/>
        </w:rPr>
        <w:t>,</w:t>
      </w:r>
      <w:r w:rsidR="00CA28D1" w:rsidRPr="00F02F0E">
        <w:rPr>
          <w:color w:val="000000"/>
          <w:bdr w:frame="true" w:space="0" w:sz="0" w:color="auto" w:val="none"/>
        </w:rPr>
        <w:t xml:space="preserve"> uz odgovarajuću</w:t>
      </w:r>
      <w:r w:rsidR="00CA0738" w:rsidRPr="00E146FD">
        <w:rPr>
          <w:color w:val="000000"/>
          <w:bdr w:frame="true" w:space="0" w:sz="0" w:color="auto" w:val="none"/>
        </w:rPr>
        <w:t xml:space="preserve"> kamatu</w:t>
      </w:r>
      <w:r w:rsidR="00CA28D1" w:rsidRPr="00F02F0E">
        <w:rPr>
          <w:color w:val="000000"/>
          <w:bdr w:frame="true" w:space="0" w:sz="0" w:color="auto" w:val="none"/>
        </w:rPr>
        <w:t xml:space="preserve">, </w:t>
      </w:r>
      <w:r w:rsidR="00CA0738" w:rsidRPr="00E146FD">
        <w:rPr>
          <w:color w:val="000000"/>
          <w:bdr w:frame="true" w:space="0" w:sz="0" w:color="auto" w:val="none"/>
        </w:rPr>
        <w:t xml:space="preserve">upisanog </w:t>
      </w:r>
      <w:r w:rsidR="00CA28D1" w:rsidRPr="00F02F0E">
        <w:rPr>
          <w:color w:val="000000"/>
          <w:bdr w:frame="true" w:space="0" w:sz="0" w:color="auto" w:val="none"/>
        </w:rPr>
        <w:t>na ime</w:t>
      </w:r>
      <w:r w:rsidR="00CA28D1" w:rsidRPr="00E146FD">
        <w:rPr>
          <w:color w:val="000000"/>
          <w:bdr w:frame="true" w:space="0" w:sz="0" w:color="auto" w:val="none"/>
        </w:rPr>
        <w:t xml:space="preserve"> Lovačko društvo Lovac“ Buje, Sunčana 17</w:t>
      </w:r>
      <w:r w:rsidR="00C741C4">
        <w:rPr>
          <w:color w:val="000000"/>
          <w:bdr w:frame="true" w:space="0" w:sz="0" w:color="auto" w:val="none"/>
        </w:rPr>
        <w:t>,</w:t>
      </w:r>
    </w:p>
    <w:p w:rsidRDefault="00E146FD" w:rsidP="00CA0738" w:rsidR="00CA0738" w:rsidRPr="00E146FD">
      <w:pPr>
        <w:spacing w:lineRule="atLeast" w:line="0"/>
        <w:jc w:val="both"/>
        <w:rPr>
          <w:bCs/>
          <w:color w:val="000000"/>
          <w:bdr w:frame="true" w:space="0" w:sz="0" w:color="auto" w:val="none"/>
        </w:rPr>
      </w:pPr>
      <w:r>
        <w:rPr>
          <w:color w:val="000000"/>
          <w:bdr w:frame="true" w:space="0" w:sz="0" w:color="auto" w:val="none"/>
        </w:rPr>
        <w:t xml:space="preserve">- </w:t>
      </w:r>
      <w:r w:rsidR="00CA0738" w:rsidRPr="003117F8">
        <w:rPr>
          <w:color w:val="000000"/>
          <w:bdr w:frame="true" w:space="0" w:sz="0" w:color="auto" w:val="none"/>
        </w:rPr>
        <w:t>prav</w:t>
      </w:r>
      <w:r w:rsidR="00CA0738" w:rsidRPr="00E146FD">
        <w:rPr>
          <w:color w:val="000000"/>
          <w:bdr w:frame="true" w:space="0" w:sz="0" w:color="auto" w:val="none"/>
        </w:rPr>
        <w:t>a</w:t>
      </w:r>
      <w:r w:rsidR="00CA0738" w:rsidRPr="003117F8">
        <w:rPr>
          <w:color w:val="000000"/>
          <w:bdr w:frame="true" w:space="0" w:sz="0" w:color="auto" w:val="none"/>
        </w:rPr>
        <w:t xml:space="preserve"> zaloga glavnice u iznosu od čet</w:t>
      </w:r>
      <w:r w:rsidR="00CA0738" w:rsidRPr="00E146FD">
        <w:rPr>
          <w:color w:val="000000"/>
          <w:bdr w:frame="true" w:space="0" w:sz="0" w:color="auto" w:val="none"/>
        </w:rPr>
        <w:t>i</w:t>
      </w:r>
      <w:r w:rsidR="00CA0738" w:rsidRPr="003117F8">
        <w:rPr>
          <w:color w:val="000000"/>
          <w:bdr w:frame="true" w:space="0" w:sz="0" w:color="auto" w:val="none"/>
        </w:rPr>
        <w:t>ri</w:t>
      </w:r>
      <w:r w:rsidR="00CA0738" w:rsidRPr="00E146FD">
        <w:rPr>
          <w:color w:val="000000"/>
          <w:bdr w:frame="true" w:space="0" w:sz="0" w:color="auto" w:val="none"/>
        </w:rPr>
        <w:t xml:space="preserve"> </w:t>
      </w:r>
      <w:r w:rsidR="00CA0738" w:rsidRPr="003117F8">
        <w:rPr>
          <w:color w:val="000000"/>
          <w:bdr w:frame="true" w:space="0" w:sz="0" w:color="auto" w:val="none"/>
        </w:rPr>
        <w:t>miliona</w:t>
      </w:r>
      <w:r w:rsidR="00CA0738" w:rsidRPr="00E146FD">
        <w:rPr>
          <w:color w:val="000000"/>
          <w:bdr w:frame="true" w:space="0" w:sz="0" w:color="auto" w:val="none"/>
        </w:rPr>
        <w:t xml:space="preserve"> </w:t>
      </w:r>
      <w:r w:rsidR="00CA0738" w:rsidRPr="003117F8">
        <w:rPr>
          <w:color w:val="000000"/>
          <w:bdr w:frame="true" w:space="0" w:sz="0" w:color="auto" w:val="none"/>
        </w:rPr>
        <w:t>dinara</w:t>
      </w:r>
      <w:r>
        <w:rPr>
          <w:color w:val="000000"/>
          <w:bdr w:frame="true" w:space="0" w:sz="0" w:color="auto" w:val="none"/>
        </w:rPr>
        <w:t>,</w:t>
      </w:r>
      <w:r w:rsidR="00CA0738" w:rsidRPr="003117F8">
        <w:rPr>
          <w:color w:val="000000"/>
          <w:bdr w:frame="true" w:space="0" w:sz="0" w:color="auto" w:val="none"/>
        </w:rPr>
        <w:t xml:space="preserve"> uz pripadajuću kamatu, </w:t>
      </w:r>
      <w:r w:rsidR="00CA0738" w:rsidRPr="00E146FD">
        <w:rPr>
          <w:color w:val="000000"/>
          <w:bdr w:frame="true" w:space="0" w:sz="0" w:color="auto" w:val="none"/>
        </w:rPr>
        <w:t xml:space="preserve">upisanog </w:t>
      </w:r>
      <w:r w:rsidR="00CA0738" w:rsidRPr="003117F8">
        <w:rPr>
          <w:color w:val="000000"/>
          <w:bdr w:frame="true" w:space="0" w:sz="0" w:color="auto" w:val="none"/>
        </w:rPr>
        <w:t>na ime</w:t>
      </w:r>
      <w:r w:rsidR="00CA0738" w:rsidRPr="00E146FD">
        <w:rPr>
          <w:color w:val="000000"/>
          <w:bdr w:frame="true" w:space="0" w:sz="0" w:color="auto" w:val="none"/>
        </w:rPr>
        <w:t xml:space="preserve"> </w:t>
      </w:r>
      <w:r w:rsidR="00CA0738" w:rsidRPr="003117F8">
        <w:rPr>
          <w:bCs/>
          <w:color w:val="000000"/>
          <w:bdr w:frame="true" w:space="0" w:sz="0" w:color="auto" w:val="none"/>
        </w:rPr>
        <w:t xml:space="preserve">TRGOPROMET"- </w:t>
      </w:r>
      <w:r w:rsidR="00CA0738" w:rsidRPr="00E146FD">
        <w:rPr>
          <w:bCs/>
          <w:color w:val="000000"/>
          <w:bdr w:frame="true" w:space="0" w:sz="0" w:color="auto" w:val="none"/>
        </w:rPr>
        <w:t>poduzeće za trgovinu na veliko i malo i vanjsku trgovinu spo, Umag, Obala M. Tita 3</w:t>
      </w:r>
      <w:r w:rsidR="00C741C4">
        <w:rPr>
          <w:bCs/>
          <w:color w:val="000000"/>
          <w:bdr w:frame="true" w:space="0" w:sz="0" w:color="auto" w:val="none"/>
        </w:rPr>
        <w:t>,</w:t>
      </w:r>
      <w:r w:rsidR="00D6336B" w:rsidRPr="00E146FD">
        <w:rPr>
          <w:bCs/>
          <w:color w:val="000000"/>
          <w:bdr w:frame="true" w:space="0" w:sz="0" w:color="auto" w:val="none"/>
        </w:rPr>
        <w:t xml:space="preserve"> </w:t>
      </w:r>
    </w:p>
    <w:p w:rsidRDefault="00E146FD" w:rsidP="00CA0738" w:rsidR="00D6336B" w:rsidRPr="00E146FD">
      <w:pPr>
        <w:spacing w:lineRule="atLeast" w:line="0"/>
        <w:jc w:val="both"/>
        <w:rPr>
          <w:color w:val="000000"/>
          <w:bdr w:frame="true" w:space="0" w:sz="0" w:color="auto" w:val="none"/>
        </w:rPr>
      </w:pPr>
      <w:r>
        <w:rPr>
          <w:color w:val="000000"/>
          <w:bdr w:frame="true" w:space="0" w:sz="0" w:color="auto" w:val="none"/>
        </w:rPr>
        <w:t xml:space="preserve">- </w:t>
      </w:r>
      <w:r w:rsidR="00D6336B" w:rsidRPr="00D6336B">
        <w:rPr>
          <w:color w:val="000000"/>
          <w:bdr w:frame="true" w:space="0" w:sz="0" w:color="auto" w:val="none"/>
        </w:rPr>
        <w:t>prav</w:t>
      </w:r>
      <w:r w:rsidR="00D6336B" w:rsidRPr="00E146FD">
        <w:rPr>
          <w:color w:val="000000"/>
          <w:bdr w:frame="true" w:space="0" w:sz="0" w:color="auto" w:val="none"/>
        </w:rPr>
        <w:t>a</w:t>
      </w:r>
      <w:r w:rsidR="00D6336B" w:rsidRPr="00D6336B">
        <w:rPr>
          <w:color w:val="000000"/>
          <w:bdr w:frame="true" w:space="0" w:sz="0" w:color="auto" w:val="none"/>
        </w:rPr>
        <w:t xml:space="preserve"> zaloga glavnice u iznosu od devet</w:t>
      </w:r>
      <w:r w:rsidR="00D6336B" w:rsidRPr="00E146FD">
        <w:rPr>
          <w:color w:val="000000"/>
          <w:bdr w:frame="true" w:space="0" w:sz="0" w:color="auto" w:val="none"/>
        </w:rPr>
        <w:t xml:space="preserve"> </w:t>
      </w:r>
      <w:r w:rsidR="00D6336B" w:rsidRPr="00D6336B">
        <w:rPr>
          <w:color w:val="000000"/>
          <w:bdr w:frame="true" w:space="0" w:sz="0" w:color="auto" w:val="none"/>
        </w:rPr>
        <w:t>miliona</w:t>
      </w:r>
      <w:r w:rsidR="00D6336B" w:rsidRPr="00E146FD">
        <w:rPr>
          <w:color w:val="000000"/>
          <w:bdr w:frame="true" w:space="0" w:sz="0" w:color="auto" w:val="none"/>
        </w:rPr>
        <w:t xml:space="preserve"> </w:t>
      </w:r>
      <w:r w:rsidR="00D6336B" w:rsidRPr="00D6336B">
        <w:rPr>
          <w:color w:val="000000"/>
          <w:bdr w:frame="true" w:space="0" w:sz="0" w:color="auto" w:val="none"/>
        </w:rPr>
        <w:t>šesto</w:t>
      </w:r>
      <w:r w:rsidR="00D6336B" w:rsidRPr="00E146FD">
        <w:rPr>
          <w:color w:val="000000"/>
          <w:bdr w:frame="true" w:space="0" w:sz="0" w:color="auto" w:val="none"/>
        </w:rPr>
        <w:t xml:space="preserve"> </w:t>
      </w:r>
      <w:r w:rsidR="00D6336B" w:rsidRPr="00D6336B">
        <w:rPr>
          <w:color w:val="000000"/>
          <w:bdr w:frame="true" w:space="0" w:sz="0" w:color="auto" w:val="none"/>
        </w:rPr>
        <w:t>osamdeset</w:t>
      </w:r>
      <w:r w:rsidR="00D6336B" w:rsidRPr="00E146FD">
        <w:rPr>
          <w:color w:val="000000"/>
          <w:bdr w:frame="true" w:space="0" w:sz="0" w:color="auto" w:val="none"/>
        </w:rPr>
        <w:t xml:space="preserve"> </w:t>
      </w:r>
      <w:r w:rsidR="00D6336B" w:rsidRPr="00D6336B">
        <w:rPr>
          <w:color w:val="000000"/>
          <w:bdr w:frame="true" w:space="0" w:sz="0" w:color="auto" w:val="none"/>
        </w:rPr>
        <w:t>tisuća dinara</w:t>
      </w:r>
      <w:r w:rsidR="00D6336B" w:rsidRPr="00E146FD">
        <w:rPr>
          <w:color w:val="000000"/>
          <w:bdr w:frame="true" w:space="0" w:sz="0" w:color="auto" w:val="none"/>
        </w:rPr>
        <w:t>,</w:t>
      </w:r>
      <w:r w:rsidR="00D6336B" w:rsidRPr="00D6336B">
        <w:rPr>
          <w:color w:val="000000"/>
          <w:bdr w:frame="true" w:space="0" w:sz="0" w:color="auto" w:val="none"/>
        </w:rPr>
        <w:t xml:space="preserve"> te iznosa od 2.100.000,00 dinara</w:t>
      </w:r>
      <w:r>
        <w:rPr>
          <w:color w:val="000000"/>
          <w:bdr w:frame="true" w:space="0" w:sz="0" w:color="auto" w:val="none"/>
        </w:rPr>
        <w:t>,</w:t>
      </w:r>
      <w:r w:rsidR="00D6336B" w:rsidRPr="00D6336B">
        <w:rPr>
          <w:color w:val="000000"/>
          <w:bdr w:frame="true" w:space="0" w:sz="0" w:color="auto" w:val="none"/>
        </w:rPr>
        <w:t xml:space="preserve"> uvećane za kamatu prema odredbama ugovora kao i eventualnih naknadnih troškova izvršenja, </w:t>
      </w:r>
      <w:r w:rsidR="00D6336B" w:rsidRPr="00E146FD">
        <w:rPr>
          <w:color w:val="000000"/>
          <w:bdr w:frame="true" w:space="0" w:sz="0" w:color="auto" w:val="none"/>
        </w:rPr>
        <w:t>upisanog na ime CROATIA OSIGURANJE d.d, Zagreb, Filijala Pula</w:t>
      </w:r>
      <w:r w:rsidR="00C741C4">
        <w:rPr>
          <w:color w:val="000000"/>
          <w:bdr w:frame="true" w:space="0" w:sz="0" w:color="auto" w:val="none"/>
        </w:rPr>
        <w:t>,</w:t>
      </w:r>
    </w:p>
    <w:p w:rsidRDefault="00E146FD" w:rsidP="00CA0738" w:rsidR="00B06ABC" w:rsidRPr="00E146FD">
      <w:pPr>
        <w:spacing w:lineRule="atLeast" w:line="0"/>
        <w:jc w:val="both"/>
        <w:rPr>
          <w:color w:val="000000"/>
          <w:bdr w:frame="true" w:space="0" w:sz="0" w:color="auto" w:val="none"/>
        </w:rPr>
      </w:pPr>
      <w:r>
        <w:rPr>
          <w:color w:val="000000"/>
          <w:bdr w:frame="true" w:space="0" w:sz="0" w:color="auto" w:val="none"/>
        </w:rPr>
        <w:t xml:space="preserve">- </w:t>
      </w:r>
      <w:r w:rsidR="00B06ABC" w:rsidRPr="00D6336B">
        <w:rPr>
          <w:color w:val="000000"/>
          <w:bdr w:frame="true" w:space="0" w:sz="0" w:color="auto" w:val="none"/>
        </w:rPr>
        <w:t>prav</w:t>
      </w:r>
      <w:r w:rsidR="00B06ABC" w:rsidRPr="00E146FD">
        <w:rPr>
          <w:color w:val="000000"/>
          <w:bdr w:frame="true" w:space="0" w:sz="0" w:color="auto" w:val="none"/>
        </w:rPr>
        <w:t>a zaloga</w:t>
      </w:r>
      <w:r w:rsidR="00B06ABC" w:rsidRPr="00D6336B">
        <w:rPr>
          <w:color w:val="000000"/>
          <w:bdr w:frame="true" w:space="0" w:sz="0" w:color="auto" w:val="none"/>
        </w:rPr>
        <w:t xml:space="preserve"> u iznosu glavnice od pedeset</w:t>
      </w:r>
      <w:r w:rsidR="00B06ABC" w:rsidRPr="00E146FD">
        <w:rPr>
          <w:color w:val="000000"/>
          <w:bdr w:frame="true" w:space="0" w:sz="0" w:color="auto" w:val="none"/>
        </w:rPr>
        <w:t xml:space="preserve"> </w:t>
      </w:r>
      <w:r w:rsidR="00B06ABC" w:rsidRPr="00D6336B">
        <w:rPr>
          <w:color w:val="000000"/>
          <w:bdr w:frame="true" w:space="0" w:sz="0" w:color="auto" w:val="none"/>
        </w:rPr>
        <w:t>miliona hrvatskih dinara</w:t>
      </w:r>
      <w:r w:rsidR="002A58BE" w:rsidRPr="00E146FD">
        <w:rPr>
          <w:color w:val="000000"/>
          <w:bdr w:frame="true" w:space="0" w:sz="0" w:color="auto" w:val="none"/>
        </w:rPr>
        <w:t>,</w:t>
      </w:r>
      <w:r w:rsidR="00B06ABC" w:rsidRPr="00D6336B">
        <w:rPr>
          <w:color w:val="000000"/>
          <w:bdr w:frame="true" w:space="0" w:sz="0" w:color="auto" w:val="none"/>
        </w:rPr>
        <w:t xml:space="preserve"> s kamatom</w:t>
      </w:r>
      <w:r w:rsidR="00B06ABC" w:rsidRPr="00E146FD">
        <w:rPr>
          <w:color w:val="000000"/>
          <w:bdr w:frame="true" w:space="0" w:sz="0" w:color="auto" w:val="none"/>
        </w:rPr>
        <w:t>,</w:t>
      </w:r>
      <w:r w:rsidR="00B06ABC" w:rsidRPr="00D6336B">
        <w:rPr>
          <w:color w:val="000000"/>
          <w:bdr w:frame="true" w:space="0" w:sz="0" w:color="auto" w:val="none"/>
        </w:rPr>
        <w:t xml:space="preserve"> kao i troškova eventualnog sudskog spora, </w:t>
      </w:r>
      <w:r w:rsidR="00B06ABC" w:rsidRPr="00E146FD">
        <w:rPr>
          <w:color w:val="000000"/>
          <w:bdr w:frame="true" w:space="0" w:sz="0" w:color="auto" w:val="none"/>
        </w:rPr>
        <w:t xml:space="preserve">upisanog </w:t>
      </w:r>
      <w:r w:rsidR="00B06ABC" w:rsidRPr="00D6336B">
        <w:rPr>
          <w:color w:val="000000"/>
          <w:bdr w:frame="true" w:space="0" w:sz="0" w:color="auto" w:val="none"/>
        </w:rPr>
        <w:t>na ime</w:t>
      </w:r>
      <w:r w:rsidR="00B06ABC" w:rsidRPr="00E146FD">
        <w:rPr>
          <w:color w:val="000000"/>
          <w:bdr w:frame="true" w:space="0" w:sz="0" w:color="auto" w:val="none"/>
        </w:rPr>
        <w:t xml:space="preserve"> I</w:t>
      </w:r>
      <w:r w:rsidR="00C741C4">
        <w:rPr>
          <w:color w:val="000000"/>
          <w:bdr w:frame="true" w:space="0" w:sz="0" w:color="auto" w:val="none"/>
        </w:rPr>
        <w:t>STARSKA KREDITNA BANKA UMAG d.d,</w:t>
      </w:r>
    </w:p>
    <w:p w:rsidRDefault="00E146FD" w:rsidP="00CA0738" w:rsidR="00D6336B" w:rsidRPr="00E146FD">
      <w:pPr>
        <w:spacing w:lineRule="atLeast" w:line="0"/>
        <w:jc w:val="both"/>
        <w:rPr>
          <w:color w:val="000000"/>
          <w:bdr w:frame="true" w:space="0" w:sz="0" w:color="auto" w:val="none"/>
        </w:rPr>
      </w:pPr>
      <w:r>
        <w:rPr>
          <w:color w:val="000000"/>
          <w:shd w:fill="FFFFFF" w:color="auto" w:val="clear"/>
        </w:rPr>
        <w:t xml:space="preserve">- </w:t>
      </w:r>
      <w:r w:rsidR="002A58BE" w:rsidRPr="00E146FD">
        <w:rPr>
          <w:color w:val="000000"/>
          <w:shd w:fill="FFFFFF" w:color="auto" w:val="clear"/>
        </w:rPr>
        <w:t>prava zaloga  glavnice u iznosu od devedeset dva miliona sedamsto trideset šest tisuća hrvatskih dinara</w:t>
      </w:r>
      <w:r w:rsidR="00C741C4">
        <w:rPr>
          <w:color w:val="000000"/>
          <w:shd w:fill="FFFFFF" w:color="auto" w:val="clear"/>
        </w:rPr>
        <w:t>,</w:t>
      </w:r>
      <w:r w:rsidR="002A58BE" w:rsidRPr="00E146FD">
        <w:rPr>
          <w:color w:val="000000"/>
          <w:shd w:fill="FFFFFF" w:color="auto" w:val="clear"/>
        </w:rPr>
        <w:t xml:space="preserve"> sa kamatom, kao i troškova eventualnog sudskog spora, upisanog na ime </w:t>
      </w:r>
      <w:r w:rsidR="002A58BE" w:rsidRPr="00E146FD">
        <w:rPr>
          <w:color w:val="000000"/>
          <w:bdr w:frame="true" w:space="0" w:sz="0" w:color="auto" w:val="none"/>
        </w:rPr>
        <w:t>I</w:t>
      </w:r>
      <w:r w:rsidR="00C741C4">
        <w:rPr>
          <w:color w:val="000000"/>
          <w:bdr w:frame="true" w:space="0" w:sz="0" w:color="auto" w:val="none"/>
        </w:rPr>
        <w:t>STARSKA KREDITNA BANKA UMAG d.d,</w:t>
      </w:r>
    </w:p>
    <w:p w:rsidRDefault="00E146FD" w:rsidP="00CA0738" w:rsidR="002A58BE" w:rsidRPr="00E146FD">
      <w:pPr>
        <w:spacing w:lineRule="atLeast" w:line="0"/>
        <w:jc w:val="both"/>
        <w:rPr>
          <w:bCs/>
          <w:color w:val="000000"/>
          <w:bdr w:frame="true" w:space="0" w:sz="0" w:color="auto" w:val="none"/>
        </w:rPr>
      </w:pPr>
      <w:r>
        <w:rPr>
          <w:color w:val="000000"/>
          <w:shd w:fill="FFFFFF" w:color="auto" w:val="clear"/>
        </w:rPr>
        <w:t xml:space="preserve">- </w:t>
      </w:r>
      <w:r w:rsidR="002A58BE" w:rsidRPr="00E146FD">
        <w:rPr>
          <w:color w:val="000000"/>
          <w:shd w:fill="FFFFFF" w:color="auto" w:val="clear"/>
        </w:rPr>
        <w:t>prav</w:t>
      </w:r>
      <w:r>
        <w:rPr>
          <w:color w:val="000000"/>
          <w:shd w:fill="FFFFFF" w:color="auto" w:val="clear"/>
        </w:rPr>
        <w:t xml:space="preserve">a zaloga </w:t>
      </w:r>
      <w:r w:rsidR="002A58BE" w:rsidRPr="00E146FD">
        <w:rPr>
          <w:color w:val="000000"/>
          <w:shd w:fill="FFFFFF" w:color="auto" w:val="clear"/>
        </w:rPr>
        <w:t xml:space="preserve"> na iznos glavnice od pedeset</w:t>
      </w:r>
      <w:r>
        <w:rPr>
          <w:color w:val="000000"/>
          <w:shd w:fill="FFFFFF" w:color="auto" w:val="clear"/>
        </w:rPr>
        <w:t xml:space="preserve"> </w:t>
      </w:r>
      <w:r w:rsidR="002A58BE" w:rsidRPr="00E146FD">
        <w:rPr>
          <w:color w:val="000000"/>
          <w:shd w:fill="FFFFFF" w:color="auto" w:val="clear"/>
        </w:rPr>
        <w:t>miliona hrvatskih dinara</w:t>
      </w:r>
      <w:r>
        <w:rPr>
          <w:color w:val="000000"/>
          <w:shd w:fill="FFFFFF" w:color="auto" w:val="clear"/>
        </w:rPr>
        <w:t>,</w:t>
      </w:r>
      <w:r w:rsidR="002A58BE" w:rsidRPr="00E146FD">
        <w:rPr>
          <w:color w:val="000000"/>
          <w:shd w:fill="FFFFFF" w:color="auto" w:val="clear"/>
        </w:rPr>
        <w:t xml:space="preserve"> sa kamatom, </w:t>
      </w:r>
      <w:r>
        <w:rPr>
          <w:color w:val="000000"/>
          <w:shd w:fill="FFFFFF" w:color="auto" w:val="clear"/>
        </w:rPr>
        <w:t xml:space="preserve">upisanog </w:t>
      </w:r>
      <w:r w:rsidR="002A58BE" w:rsidRPr="00E146FD">
        <w:rPr>
          <w:color w:val="000000"/>
          <w:shd w:fill="FFFFFF" w:color="auto" w:val="clear"/>
        </w:rPr>
        <w:t>na ime</w:t>
      </w:r>
      <w:r>
        <w:rPr>
          <w:color w:val="000000"/>
          <w:shd w:fill="FFFFFF" w:color="auto" w:val="clear"/>
        </w:rPr>
        <w:t xml:space="preserve"> </w:t>
      </w:r>
      <w:r w:rsidRPr="00E146FD">
        <w:rPr>
          <w:color w:val="000000"/>
          <w:bdr w:frame="true" w:space="0" w:sz="0" w:color="auto" w:val="none"/>
        </w:rPr>
        <w:t>I</w:t>
      </w:r>
      <w:r w:rsidR="00C741C4">
        <w:rPr>
          <w:color w:val="000000"/>
          <w:bdr w:frame="true" w:space="0" w:sz="0" w:color="auto" w:val="none"/>
        </w:rPr>
        <w:t>STARSKA KREDITNA BANKA UMAG d.d,</w:t>
      </w:r>
    </w:p>
    <w:p w:rsidRDefault="00E146FD" w:rsidP="00CA0738" w:rsidR="00D6336B" w:rsidRPr="00E146FD">
      <w:pPr>
        <w:spacing w:lineRule="atLeast" w:line="0"/>
        <w:jc w:val="both"/>
        <w:rPr>
          <w:color w:val="000000"/>
          <w:shd w:fill="FFFFFF" w:color="auto" w:val="clear"/>
        </w:rPr>
      </w:pPr>
      <w:r>
        <w:rPr>
          <w:color w:val="000000"/>
          <w:shd w:fill="FFFFFF" w:color="auto" w:val="clear"/>
        </w:rPr>
        <w:t xml:space="preserve">- </w:t>
      </w:r>
      <w:r w:rsidR="002A58BE" w:rsidRPr="00E146FD">
        <w:rPr>
          <w:color w:val="000000"/>
          <w:shd w:fill="FFFFFF" w:color="auto" w:val="clear"/>
        </w:rPr>
        <w:t>prav</w:t>
      </w:r>
      <w:r>
        <w:rPr>
          <w:color w:val="000000"/>
          <w:shd w:fill="FFFFFF" w:color="auto" w:val="clear"/>
        </w:rPr>
        <w:t>a zaloga</w:t>
      </w:r>
      <w:r w:rsidR="002A58BE" w:rsidRPr="00E146FD">
        <w:rPr>
          <w:color w:val="000000"/>
          <w:shd w:fill="FFFFFF" w:color="auto" w:val="clear"/>
        </w:rPr>
        <w:t xml:space="preserve"> u iznosu glavnice od šesto</w:t>
      </w:r>
      <w:r>
        <w:rPr>
          <w:color w:val="000000"/>
          <w:shd w:fill="FFFFFF" w:color="auto" w:val="clear"/>
        </w:rPr>
        <w:t xml:space="preserve"> </w:t>
      </w:r>
      <w:r w:rsidR="002A58BE" w:rsidRPr="00E146FD">
        <w:rPr>
          <w:color w:val="000000"/>
          <w:shd w:fill="FFFFFF" w:color="auto" w:val="clear"/>
        </w:rPr>
        <w:t>osamdeset</w:t>
      </w:r>
      <w:r>
        <w:rPr>
          <w:color w:val="000000"/>
          <w:shd w:fill="FFFFFF" w:color="auto" w:val="clear"/>
        </w:rPr>
        <w:t xml:space="preserve"> </w:t>
      </w:r>
      <w:r w:rsidR="002A58BE" w:rsidRPr="00E146FD">
        <w:rPr>
          <w:color w:val="000000"/>
          <w:shd w:fill="FFFFFF" w:color="auto" w:val="clear"/>
        </w:rPr>
        <w:t>jedan</w:t>
      </w:r>
      <w:r>
        <w:rPr>
          <w:color w:val="000000"/>
          <w:shd w:fill="FFFFFF" w:color="auto" w:val="clear"/>
        </w:rPr>
        <w:t xml:space="preserve"> </w:t>
      </w:r>
      <w:r w:rsidR="002A58BE" w:rsidRPr="00E146FD">
        <w:rPr>
          <w:color w:val="000000"/>
          <w:shd w:fill="FFFFFF" w:color="auto" w:val="clear"/>
        </w:rPr>
        <w:t>milion hrvatskih dinara</w:t>
      </w:r>
      <w:r>
        <w:rPr>
          <w:color w:val="000000"/>
          <w:shd w:fill="FFFFFF" w:color="auto" w:val="clear"/>
        </w:rPr>
        <w:t>,</w:t>
      </w:r>
      <w:r w:rsidR="002A58BE" w:rsidRPr="00E146FD">
        <w:rPr>
          <w:color w:val="000000"/>
          <w:shd w:fill="FFFFFF" w:color="auto" w:val="clear"/>
        </w:rPr>
        <w:t xml:space="preserve"> s kamatom</w:t>
      </w:r>
      <w:r w:rsidR="00F811D9">
        <w:rPr>
          <w:color w:val="000000"/>
          <w:shd w:fill="FFFFFF" w:color="auto" w:val="clear"/>
        </w:rPr>
        <w:t xml:space="preserve">, </w:t>
      </w:r>
      <w:r w:rsidR="002A58BE" w:rsidRPr="00E146FD">
        <w:rPr>
          <w:color w:val="000000"/>
          <w:shd w:fill="FFFFFF" w:color="auto" w:val="clear"/>
        </w:rPr>
        <w:t xml:space="preserve">kao i troškova eventualnog sudskog spora, </w:t>
      </w:r>
      <w:r w:rsidR="00F811D9">
        <w:rPr>
          <w:color w:val="000000"/>
          <w:shd w:fill="FFFFFF" w:color="auto" w:val="clear"/>
        </w:rPr>
        <w:t xml:space="preserve">upisanog </w:t>
      </w:r>
      <w:r w:rsidR="002A58BE" w:rsidRPr="00E146FD">
        <w:rPr>
          <w:color w:val="000000"/>
          <w:shd w:fill="FFFFFF" w:color="auto" w:val="clear"/>
        </w:rPr>
        <w:t>na ime</w:t>
      </w:r>
      <w:r w:rsidR="00F811D9">
        <w:rPr>
          <w:color w:val="000000"/>
          <w:shd w:fill="FFFFFF" w:color="auto" w:val="clear"/>
        </w:rPr>
        <w:t xml:space="preserve"> </w:t>
      </w:r>
      <w:r w:rsidR="00F811D9" w:rsidRPr="00E146FD">
        <w:rPr>
          <w:color w:val="000000"/>
          <w:bdr w:frame="true" w:space="0" w:sz="0" w:color="auto" w:val="none"/>
        </w:rPr>
        <w:t>ISTARSKA KREDITNA BANKA UMAG d.d</w:t>
      </w:r>
      <w:r w:rsidR="00C741C4">
        <w:rPr>
          <w:color w:val="000000"/>
          <w:bdr w:frame="true" w:space="0" w:sz="0" w:color="auto" w:val="none"/>
        </w:rPr>
        <w:t>,</w:t>
      </w:r>
    </w:p>
    <w:p w:rsidRDefault="00F811D9" w:rsidP="00CA0738" w:rsidR="002A58BE" w:rsidRPr="00E146FD">
      <w:pPr>
        <w:spacing w:lineRule="atLeast" w:line="0"/>
        <w:jc w:val="both"/>
        <w:rPr>
          <w:color w:val="000000"/>
          <w:shd w:fill="FFFFFF" w:color="auto" w:val="clear"/>
        </w:rPr>
      </w:pPr>
      <w:r>
        <w:rPr>
          <w:color w:val="000000"/>
          <w:shd w:fill="FFFFFF" w:color="auto" w:val="clear"/>
        </w:rPr>
        <w:t xml:space="preserve">- </w:t>
      </w:r>
      <w:r w:rsidR="002A58BE" w:rsidRPr="00E146FD">
        <w:rPr>
          <w:color w:val="000000"/>
          <w:shd w:fill="FFFFFF" w:color="auto" w:val="clear"/>
        </w:rPr>
        <w:t>prav</w:t>
      </w:r>
      <w:r>
        <w:rPr>
          <w:color w:val="000000"/>
          <w:shd w:fill="FFFFFF" w:color="auto" w:val="clear"/>
        </w:rPr>
        <w:t>a zaloga</w:t>
      </w:r>
      <w:r w:rsidR="002A58BE" w:rsidRPr="00E146FD">
        <w:rPr>
          <w:color w:val="000000"/>
          <w:shd w:fill="FFFFFF" w:color="auto" w:val="clear"/>
        </w:rPr>
        <w:t xml:space="preserve"> glavnice u iznosu od četrdeset</w:t>
      </w:r>
      <w:r>
        <w:rPr>
          <w:color w:val="000000"/>
          <w:shd w:fill="FFFFFF" w:color="auto" w:val="clear"/>
        </w:rPr>
        <w:t xml:space="preserve"> </w:t>
      </w:r>
      <w:r w:rsidR="002A58BE" w:rsidRPr="00E146FD">
        <w:rPr>
          <w:color w:val="000000"/>
          <w:shd w:fill="FFFFFF" w:color="auto" w:val="clear"/>
        </w:rPr>
        <w:t>tri</w:t>
      </w:r>
      <w:r>
        <w:rPr>
          <w:color w:val="000000"/>
          <w:shd w:fill="FFFFFF" w:color="auto" w:val="clear"/>
        </w:rPr>
        <w:t xml:space="preserve"> </w:t>
      </w:r>
      <w:r w:rsidR="002A58BE" w:rsidRPr="00E146FD">
        <w:rPr>
          <w:color w:val="000000"/>
          <w:shd w:fill="FFFFFF" w:color="auto" w:val="clear"/>
        </w:rPr>
        <w:t>mi</w:t>
      </w:r>
      <w:r>
        <w:rPr>
          <w:color w:val="000000"/>
          <w:shd w:fill="FFFFFF" w:color="auto" w:val="clear"/>
        </w:rPr>
        <w:t>l</w:t>
      </w:r>
      <w:r w:rsidR="002A58BE" w:rsidRPr="00E146FD">
        <w:rPr>
          <w:color w:val="000000"/>
          <w:shd w:fill="FFFFFF" w:color="auto" w:val="clear"/>
        </w:rPr>
        <w:t>iona hrvatskih dinara</w:t>
      </w:r>
      <w:r>
        <w:rPr>
          <w:color w:val="000000"/>
          <w:shd w:fill="FFFFFF" w:color="auto" w:val="clear"/>
        </w:rPr>
        <w:t>,</w:t>
      </w:r>
      <w:r w:rsidR="002A58BE" w:rsidRPr="00E146FD">
        <w:rPr>
          <w:color w:val="000000"/>
          <w:shd w:fill="FFFFFF" w:color="auto" w:val="clear"/>
        </w:rPr>
        <w:t xml:space="preserve"> sa kamatom, kao i troškova eventualnog sudskog spora,</w:t>
      </w:r>
      <w:r w:rsidR="00C741C4">
        <w:rPr>
          <w:color w:val="000000"/>
          <w:shd w:fill="FFFFFF" w:color="auto" w:val="clear"/>
        </w:rPr>
        <w:t xml:space="preserve"> </w:t>
      </w:r>
      <w:r>
        <w:rPr>
          <w:color w:val="000000"/>
          <w:shd w:fill="FFFFFF" w:color="auto" w:val="clear"/>
        </w:rPr>
        <w:t xml:space="preserve">upisanog </w:t>
      </w:r>
      <w:r w:rsidR="002A58BE" w:rsidRPr="00E146FD">
        <w:rPr>
          <w:color w:val="000000"/>
          <w:shd w:fill="FFFFFF" w:color="auto" w:val="clear"/>
        </w:rPr>
        <w:t>na ime</w:t>
      </w:r>
      <w:r>
        <w:rPr>
          <w:color w:val="000000"/>
          <w:shd w:fill="FFFFFF" w:color="auto" w:val="clear"/>
        </w:rPr>
        <w:t xml:space="preserve"> </w:t>
      </w:r>
      <w:r w:rsidRPr="00E146FD">
        <w:rPr>
          <w:color w:val="000000"/>
          <w:bdr w:frame="true" w:space="0" w:sz="0" w:color="auto" w:val="none"/>
        </w:rPr>
        <w:t>ISTARSKA KREDITNA BANKA UMAG d.d</w:t>
      </w:r>
      <w:r w:rsidR="00C741C4">
        <w:rPr>
          <w:color w:val="000000"/>
          <w:bdr w:frame="true" w:space="0" w:sz="0" w:color="auto" w:val="none"/>
        </w:rPr>
        <w:t>,</w:t>
      </w:r>
    </w:p>
    <w:p w:rsidRDefault="00F811D9" w:rsidP="00CA0738" w:rsidR="002A58BE" w:rsidRPr="00E146FD">
      <w:pPr>
        <w:spacing w:lineRule="atLeast" w:line="0"/>
        <w:jc w:val="both"/>
        <w:rPr>
          <w:color w:val="000000"/>
          <w:shd w:fill="FFFFFF" w:color="auto" w:val="clear"/>
        </w:rPr>
      </w:pPr>
      <w:r>
        <w:rPr>
          <w:color w:val="000000"/>
          <w:shd w:fill="FFFFFF" w:color="auto" w:val="clear"/>
        </w:rPr>
        <w:lastRenderedPageBreak/>
        <w:t xml:space="preserve">- </w:t>
      </w:r>
      <w:r w:rsidR="002A58BE" w:rsidRPr="00E146FD">
        <w:rPr>
          <w:color w:val="000000"/>
          <w:shd w:fill="FFFFFF" w:color="auto" w:val="clear"/>
        </w:rPr>
        <w:t>prav</w:t>
      </w:r>
      <w:r>
        <w:rPr>
          <w:color w:val="000000"/>
          <w:shd w:fill="FFFFFF" w:color="auto" w:val="clear"/>
        </w:rPr>
        <w:t>a zaloga</w:t>
      </w:r>
      <w:r w:rsidR="002A58BE" w:rsidRPr="00E146FD">
        <w:rPr>
          <w:color w:val="000000"/>
          <w:shd w:fill="FFFFFF" w:color="auto" w:val="clear"/>
        </w:rPr>
        <w:t xml:space="preserve"> glavnice u iznosu od pedeset</w:t>
      </w:r>
      <w:r>
        <w:rPr>
          <w:color w:val="000000"/>
          <w:shd w:fill="FFFFFF" w:color="auto" w:val="clear"/>
        </w:rPr>
        <w:t xml:space="preserve"> </w:t>
      </w:r>
      <w:r w:rsidR="002A58BE" w:rsidRPr="00E146FD">
        <w:rPr>
          <w:color w:val="000000"/>
          <w:shd w:fill="FFFFFF" w:color="auto" w:val="clear"/>
        </w:rPr>
        <w:t>čet</w:t>
      </w:r>
      <w:r w:rsidR="00C741C4">
        <w:rPr>
          <w:color w:val="000000"/>
          <w:shd w:fill="FFFFFF" w:color="auto" w:val="clear"/>
        </w:rPr>
        <w:t>i</w:t>
      </w:r>
      <w:r w:rsidR="002A58BE" w:rsidRPr="00E146FD">
        <w:rPr>
          <w:color w:val="000000"/>
          <w:shd w:fill="FFFFFF" w:color="auto" w:val="clear"/>
        </w:rPr>
        <w:t>ri</w:t>
      </w:r>
      <w:r>
        <w:rPr>
          <w:color w:val="000000"/>
          <w:shd w:fill="FFFFFF" w:color="auto" w:val="clear"/>
        </w:rPr>
        <w:t xml:space="preserve"> </w:t>
      </w:r>
      <w:r w:rsidR="002A58BE" w:rsidRPr="00E146FD">
        <w:rPr>
          <w:color w:val="000000"/>
          <w:shd w:fill="FFFFFF" w:color="auto" w:val="clear"/>
        </w:rPr>
        <w:t>miliona</w:t>
      </w:r>
      <w:r>
        <w:rPr>
          <w:color w:val="000000"/>
          <w:shd w:fill="FFFFFF" w:color="auto" w:val="clear"/>
        </w:rPr>
        <w:t xml:space="preserve"> </w:t>
      </w:r>
      <w:r w:rsidR="002A58BE" w:rsidRPr="00E146FD">
        <w:rPr>
          <w:color w:val="000000"/>
          <w:shd w:fill="FFFFFF" w:color="auto" w:val="clear"/>
        </w:rPr>
        <w:t>devetsto</w:t>
      </w:r>
      <w:r>
        <w:rPr>
          <w:color w:val="000000"/>
          <w:shd w:fill="FFFFFF" w:color="auto" w:val="clear"/>
        </w:rPr>
        <w:t xml:space="preserve"> </w:t>
      </w:r>
      <w:r w:rsidR="002A58BE" w:rsidRPr="00E146FD">
        <w:rPr>
          <w:color w:val="000000"/>
          <w:shd w:fill="FFFFFF" w:color="auto" w:val="clear"/>
        </w:rPr>
        <w:t>pedeset</w:t>
      </w:r>
      <w:r>
        <w:rPr>
          <w:color w:val="000000"/>
          <w:shd w:fill="FFFFFF" w:color="auto" w:val="clear"/>
        </w:rPr>
        <w:t xml:space="preserve"> </w:t>
      </w:r>
      <w:r w:rsidR="002A58BE" w:rsidRPr="00E146FD">
        <w:rPr>
          <w:color w:val="000000"/>
          <w:shd w:fill="FFFFFF" w:color="auto" w:val="clear"/>
        </w:rPr>
        <w:t>čet</w:t>
      </w:r>
      <w:r w:rsidR="00C741C4">
        <w:rPr>
          <w:color w:val="000000"/>
          <w:shd w:fill="FFFFFF" w:color="auto" w:val="clear"/>
        </w:rPr>
        <w:t>i</w:t>
      </w:r>
      <w:r w:rsidR="002A58BE" w:rsidRPr="00E146FD">
        <w:rPr>
          <w:color w:val="000000"/>
          <w:shd w:fill="FFFFFF" w:color="auto" w:val="clear"/>
        </w:rPr>
        <w:t>ri</w:t>
      </w:r>
      <w:r>
        <w:rPr>
          <w:color w:val="000000"/>
          <w:shd w:fill="FFFFFF" w:color="auto" w:val="clear"/>
        </w:rPr>
        <w:t xml:space="preserve"> </w:t>
      </w:r>
      <w:r w:rsidR="002A58BE" w:rsidRPr="00E146FD">
        <w:rPr>
          <w:color w:val="000000"/>
          <w:shd w:fill="FFFFFF" w:color="auto" w:val="clear"/>
        </w:rPr>
        <w:t>tisuće hrvatskih dinara</w:t>
      </w:r>
      <w:r>
        <w:rPr>
          <w:color w:val="000000"/>
          <w:shd w:fill="FFFFFF" w:color="auto" w:val="clear"/>
        </w:rPr>
        <w:t>,</w:t>
      </w:r>
      <w:r w:rsidR="002A58BE" w:rsidRPr="00E146FD">
        <w:rPr>
          <w:color w:val="000000"/>
          <w:shd w:fill="FFFFFF" w:color="auto" w:val="clear"/>
        </w:rPr>
        <w:t xml:space="preserve"> sa kamatom</w:t>
      </w:r>
      <w:r>
        <w:rPr>
          <w:color w:val="000000"/>
          <w:shd w:fill="FFFFFF" w:color="auto" w:val="clear"/>
        </w:rPr>
        <w:t xml:space="preserve">, </w:t>
      </w:r>
      <w:r w:rsidR="002A58BE" w:rsidRPr="00E146FD">
        <w:rPr>
          <w:color w:val="000000"/>
          <w:shd w:fill="FFFFFF" w:color="auto" w:val="clear"/>
        </w:rPr>
        <w:t xml:space="preserve">kao i troškova eventualnog sudskog spora, </w:t>
      </w:r>
      <w:r>
        <w:rPr>
          <w:color w:val="000000"/>
          <w:shd w:fill="FFFFFF" w:color="auto" w:val="clear"/>
        </w:rPr>
        <w:t xml:space="preserve">upisanog </w:t>
      </w:r>
      <w:r w:rsidR="002A58BE" w:rsidRPr="00E146FD">
        <w:rPr>
          <w:color w:val="000000"/>
          <w:shd w:fill="FFFFFF" w:color="auto" w:val="clear"/>
        </w:rPr>
        <w:t>na ime</w:t>
      </w:r>
      <w:r>
        <w:rPr>
          <w:color w:val="000000"/>
          <w:shd w:fill="FFFFFF" w:color="auto" w:val="clear"/>
        </w:rPr>
        <w:t xml:space="preserve"> </w:t>
      </w:r>
      <w:r w:rsidRPr="00E146FD">
        <w:rPr>
          <w:color w:val="000000"/>
          <w:bdr w:frame="true" w:space="0" w:sz="0" w:color="auto" w:val="none"/>
        </w:rPr>
        <w:t>ISTARSKA KREDITNA BANKA UMAG d.d</w:t>
      </w:r>
      <w:r w:rsidR="00C741C4">
        <w:rPr>
          <w:color w:val="000000"/>
          <w:bdr w:frame="true" w:space="0" w:sz="0" w:color="auto" w:val="none"/>
        </w:rPr>
        <w:t>,</w:t>
      </w:r>
    </w:p>
    <w:p w:rsidRDefault="00F811D9" w:rsidP="00CA0738" w:rsidR="002A58BE" w:rsidRPr="00E146FD">
      <w:pPr>
        <w:spacing w:lineRule="atLeast" w:line="0"/>
        <w:jc w:val="both"/>
        <w:rPr>
          <w:color w:val="000000"/>
          <w:shd w:fill="FFFFFF" w:color="auto" w:val="clear"/>
        </w:rPr>
      </w:pPr>
      <w:r>
        <w:rPr>
          <w:color w:val="000000"/>
          <w:shd w:fill="FFFFFF" w:color="auto" w:val="clear"/>
        </w:rPr>
        <w:t xml:space="preserve">- </w:t>
      </w:r>
      <w:r w:rsidR="002A58BE" w:rsidRPr="00E146FD">
        <w:rPr>
          <w:color w:val="000000"/>
          <w:shd w:fill="FFFFFF" w:color="auto" w:val="clear"/>
        </w:rPr>
        <w:t>prav</w:t>
      </w:r>
      <w:r>
        <w:rPr>
          <w:color w:val="000000"/>
          <w:shd w:fill="FFFFFF" w:color="auto" w:val="clear"/>
        </w:rPr>
        <w:t xml:space="preserve">a zaloga </w:t>
      </w:r>
      <w:r w:rsidR="002A58BE" w:rsidRPr="00E146FD">
        <w:rPr>
          <w:color w:val="000000"/>
          <w:shd w:fill="FFFFFF" w:color="auto" w:val="clear"/>
        </w:rPr>
        <w:t>glavnice u iznosu od sto</w:t>
      </w:r>
      <w:r>
        <w:rPr>
          <w:color w:val="000000"/>
          <w:shd w:fill="FFFFFF" w:color="auto" w:val="clear"/>
        </w:rPr>
        <w:t xml:space="preserve"> </w:t>
      </w:r>
      <w:r w:rsidR="002A58BE" w:rsidRPr="00E146FD">
        <w:rPr>
          <w:color w:val="000000"/>
          <w:shd w:fill="FFFFFF" w:color="auto" w:val="clear"/>
        </w:rPr>
        <w:t>jedanaest</w:t>
      </w:r>
      <w:r>
        <w:rPr>
          <w:color w:val="000000"/>
          <w:shd w:fill="FFFFFF" w:color="auto" w:val="clear"/>
        </w:rPr>
        <w:t xml:space="preserve"> </w:t>
      </w:r>
      <w:r w:rsidR="002A58BE" w:rsidRPr="00E146FD">
        <w:rPr>
          <w:color w:val="000000"/>
          <w:shd w:fill="FFFFFF" w:color="auto" w:val="clear"/>
        </w:rPr>
        <w:t>miliona</w:t>
      </w:r>
      <w:r>
        <w:rPr>
          <w:color w:val="000000"/>
          <w:shd w:fill="FFFFFF" w:color="auto" w:val="clear"/>
        </w:rPr>
        <w:t xml:space="preserve"> </w:t>
      </w:r>
      <w:r w:rsidR="002A58BE" w:rsidRPr="00E146FD">
        <w:rPr>
          <w:color w:val="000000"/>
          <w:shd w:fill="FFFFFF" w:color="auto" w:val="clear"/>
        </w:rPr>
        <w:t>sedamsto</w:t>
      </w:r>
      <w:r>
        <w:rPr>
          <w:color w:val="000000"/>
          <w:shd w:fill="FFFFFF" w:color="auto" w:val="clear"/>
        </w:rPr>
        <w:t xml:space="preserve"> </w:t>
      </w:r>
      <w:r w:rsidR="002A58BE" w:rsidRPr="00E146FD">
        <w:rPr>
          <w:color w:val="000000"/>
          <w:shd w:fill="FFFFFF" w:color="auto" w:val="clear"/>
        </w:rPr>
        <w:t>četrnaest</w:t>
      </w:r>
      <w:r>
        <w:rPr>
          <w:color w:val="000000"/>
          <w:shd w:fill="FFFFFF" w:color="auto" w:val="clear"/>
        </w:rPr>
        <w:t xml:space="preserve"> </w:t>
      </w:r>
      <w:r w:rsidR="002A58BE" w:rsidRPr="00E146FD">
        <w:rPr>
          <w:color w:val="000000"/>
          <w:shd w:fill="FFFFFF" w:color="auto" w:val="clear"/>
        </w:rPr>
        <w:t>tisuća hrvatskih dinara</w:t>
      </w:r>
      <w:r>
        <w:rPr>
          <w:color w:val="000000"/>
          <w:shd w:fill="FFFFFF" w:color="auto" w:val="clear"/>
        </w:rPr>
        <w:t>,</w:t>
      </w:r>
      <w:r w:rsidR="002A58BE" w:rsidRPr="00E146FD">
        <w:rPr>
          <w:color w:val="000000"/>
          <w:shd w:fill="FFFFFF" w:color="auto" w:val="clear"/>
        </w:rPr>
        <w:t xml:space="preserve"> sa kamatom, kao i troškova eventualnog sudskog spora, </w:t>
      </w:r>
      <w:r>
        <w:rPr>
          <w:color w:val="000000"/>
          <w:shd w:fill="FFFFFF" w:color="auto" w:val="clear"/>
        </w:rPr>
        <w:t xml:space="preserve">upisanog </w:t>
      </w:r>
      <w:r w:rsidR="002A58BE" w:rsidRPr="00E146FD">
        <w:rPr>
          <w:color w:val="000000"/>
          <w:shd w:fill="FFFFFF" w:color="auto" w:val="clear"/>
        </w:rPr>
        <w:t>na ime</w:t>
      </w:r>
      <w:r>
        <w:rPr>
          <w:color w:val="000000"/>
          <w:shd w:fill="FFFFFF" w:color="auto" w:val="clear"/>
        </w:rPr>
        <w:t xml:space="preserve"> </w:t>
      </w:r>
      <w:r w:rsidRPr="00E146FD">
        <w:rPr>
          <w:color w:val="000000"/>
          <w:bdr w:frame="true" w:space="0" w:sz="0" w:color="auto" w:val="none"/>
        </w:rPr>
        <w:t>ISTARSKA KREDITNA BANKA UMAG d.d</w:t>
      </w:r>
      <w:r w:rsidR="00C741C4">
        <w:rPr>
          <w:color w:val="000000"/>
          <w:bdr w:frame="true" w:space="0" w:sz="0" w:color="auto" w:val="none"/>
        </w:rPr>
        <w:t>,</w:t>
      </w:r>
    </w:p>
    <w:p w:rsidRDefault="00EE567D" w:rsidP="00CA0738" w:rsidR="002A58BE">
      <w:pPr>
        <w:spacing w:lineRule="atLeast" w:line="0"/>
        <w:jc w:val="both"/>
        <w:rPr>
          <w:color w:val="000000"/>
          <w:shd w:fill="FFFFFF" w:color="auto" w:val="clear"/>
        </w:rPr>
      </w:pPr>
      <w:r>
        <w:rPr>
          <w:color w:val="000000"/>
          <w:shd w:fill="FFFFFF" w:color="auto" w:val="clear"/>
        </w:rPr>
        <w:t xml:space="preserve">- </w:t>
      </w:r>
      <w:r w:rsidR="002A58BE" w:rsidRPr="00E146FD">
        <w:rPr>
          <w:color w:val="000000"/>
          <w:shd w:fill="FFFFFF" w:color="auto" w:val="clear"/>
        </w:rPr>
        <w:t>prav</w:t>
      </w:r>
      <w:r w:rsidR="00F811D9">
        <w:rPr>
          <w:color w:val="000000"/>
          <w:shd w:fill="FFFFFF" w:color="auto" w:val="clear"/>
        </w:rPr>
        <w:t xml:space="preserve">a zaloga </w:t>
      </w:r>
      <w:r w:rsidR="002A58BE" w:rsidRPr="00E146FD">
        <w:rPr>
          <w:color w:val="000000"/>
          <w:shd w:fill="FFFFFF" w:color="auto" w:val="clear"/>
        </w:rPr>
        <w:t xml:space="preserve">glavnice u iznosu od </w:t>
      </w:r>
      <w:r w:rsidR="00F811D9">
        <w:rPr>
          <w:color w:val="000000"/>
          <w:shd w:fill="FFFFFF" w:color="auto" w:val="clear"/>
        </w:rPr>
        <w:t xml:space="preserve">četiristo </w:t>
      </w:r>
      <w:r w:rsidR="002A58BE" w:rsidRPr="00E146FD">
        <w:rPr>
          <w:color w:val="000000"/>
          <w:shd w:fill="FFFFFF" w:color="auto" w:val="clear"/>
        </w:rPr>
        <w:t>dvadeset</w:t>
      </w:r>
      <w:r w:rsidR="00F811D9">
        <w:rPr>
          <w:color w:val="000000"/>
          <w:shd w:fill="FFFFFF" w:color="auto" w:val="clear"/>
        </w:rPr>
        <w:t xml:space="preserve"> </w:t>
      </w:r>
      <w:r w:rsidR="002A58BE" w:rsidRPr="00E146FD">
        <w:rPr>
          <w:color w:val="000000"/>
          <w:shd w:fill="FFFFFF" w:color="auto" w:val="clear"/>
        </w:rPr>
        <w:t>šest</w:t>
      </w:r>
      <w:r w:rsidR="00F811D9">
        <w:rPr>
          <w:color w:val="000000"/>
          <w:shd w:fill="FFFFFF" w:color="auto" w:val="clear"/>
        </w:rPr>
        <w:t xml:space="preserve"> </w:t>
      </w:r>
      <w:r w:rsidR="002A58BE" w:rsidRPr="00E146FD">
        <w:rPr>
          <w:color w:val="000000"/>
          <w:shd w:fill="FFFFFF" w:color="auto" w:val="clear"/>
        </w:rPr>
        <w:t xml:space="preserve">miliona hrvatskih dinara i </w:t>
      </w:r>
      <w:r w:rsidR="00F811D9">
        <w:rPr>
          <w:color w:val="000000"/>
          <w:shd w:fill="FFFFFF" w:color="auto" w:val="clear"/>
        </w:rPr>
        <w:t xml:space="preserve">redovnom </w:t>
      </w:r>
      <w:r w:rsidR="002A58BE" w:rsidRPr="00E146FD">
        <w:rPr>
          <w:color w:val="000000"/>
          <w:shd w:fill="FFFFFF" w:color="auto" w:val="clear"/>
        </w:rPr>
        <w:t>kamatom, te založnog prava glavnice u iznosu od 415.988.053 HRD</w:t>
      </w:r>
      <w:r w:rsidR="00C741C4">
        <w:rPr>
          <w:color w:val="000000"/>
          <w:shd w:fill="FFFFFF" w:color="auto" w:val="clear"/>
        </w:rPr>
        <w:t>,</w:t>
      </w:r>
      <w:r w:rsidR="002A58BE" w:rsidRPr="00E146FD">
        <w:rPr>
          <w:color w:val="000000"/>
          <w:shd w:fill="FFFFFF" w:color="auto" w:val="clear"/>
        </w:rPr>
        <w:t xml:space="preserve"> sa redovnom kamatom i svim ostalim troškovima i kamatama, </w:t>
      </w:r>
      <w:r w:rsidR="00F811D9">
        <w:rPr>
          <w:color w:val="000000"/>
          <w:shd w:fill="FFFFFF" w:color="auto" w:val="clear"/>
        </w:rPr>
        <w:t xml:space="preserve">upisanog </w:t>
      </w:r>
      <w:r w:rsidR="002A58BE" w:rsidRPr="00E146FD">
        <w:rPr>
          <w:color w:val="000000"/>
          <w:shd w:fill="FFFFFF" w:color="auto" w:val="clear"/>
        </w:rPr>
        <w:t>na ime</w:t>
      </w:r>
      <w:r w:rsidR="00F811D9">
        <w:rPr>
          <w:color w:val="000000"/>
          <w:shd w:fill="FFFFFF" w:color="auto" w:val="clear"/>
        </w:rPr>
        <w:t xml:space="preserve"> ZAGREBAČKA BANKA d.d. Zagreb</w:t>
      </w:r>
      <w:r w:rsidR="00C741C4">
        <w:rPr>
          <w:color w:val="000000"/>
          <w:shd w:fill="FFFFFF" w:color="auto" w:val="clear"/>
        </w:rPr>
        <w:t>,</w:t>
      </w:r>
    </w:p>
    <w:p w:rsidRDefault="00EE567D" w:rsidP="00CA0738" w:rsidR="002A58BE" w:rsidRPr="00E146FD">
      <w:pPr>
        <w:spacing w:lineRule="atLeast" w:line="0"/>
        <w:jc w:val="both"/>
        <w:rPr>
          <w:color w:val="000000"/>
          <w:shd w:fill="FFFFFF" w:color="auto" w:val="clear"/>
        </w:rPr>
      </w:pPr>
      <w:r>
        <w:rPr>
          <w:color w:val="000000"/>
          <w:shd w:fill="FFFFFF" w:color="auto" w:val="clear"/>
        </w:rPr>
        <w:t xml:space="preserve">- </w:t>
      </w:r>
      <w:r w:rsidR="002A58BE" w:rsidRPr="00E146FD">
        <w:rPr>
          <w:color w:val="000000"/>
          <w:shd w:fill="FFFFFF" w:color="auto" w:val="clear"/>
        </w:rPr>
        <w:t>prav</w:t>
      </w:r>
      <w:r>
        <w:rPr>
          <w:color w:val="000000"/>
          <w:shd w:fill="FFFFFF" w:color="auto" w:val="clear"/>
        </w:rPr>
        <w:t>a zaloga</w:t>
      </w:r>
      <w:r w:rsidR="002A58BE" w:rsidRPr="00E146FD">
        <w:rPr>
          <w:color w:val="000000"/>
          <w:shd w:fill="FFFFFF" w:color="auto" w:val="clear"/>
        </w:rPr>
        <w:t xml:space="preserve"> glavnice u iznosu od </w:t>
      </w:r>
      <w:r>
        <w:rPr>
          <w:color w:val="000000"/>
          <w:shd w:fill="FFFFFF" w:color="auto" w:val="clear"/>
        </w:rPr>
        <w:t>čet</w:t>
      </w:r>
      <w:r w:rsidR="0072692E">
        <w:rPr>
          <w:color w:val="000000"/>
          <w:shd w:fill="FFFFFF" w:color="auto" w:val="clear"/>
        </w:rPr>
        <w:t>i</w:t>
      </w:r>
      <w:r>
        <w:rPr>
          <w:color w:val="000000"/>
          <w:shd w:fill="FFFFFF" w:color="auto" w:val="clear"/>
        </w:rPr>
        <w:t xml:space="preserve">risto </w:t>
      </w:r>
      <w:r w:rsidR="002A58BE" w:rsidRPr="00E146FD">
        <w:rPr>
          <w:color w:val="000000"/>
          <w:shd w:fill="FFFFFF" w:color="auto" w:val="clear"/>
        </w:rPr>
        <w:t>deset</w:t>
      </w:r>
      <w:r w:rsidR="0072692E">
        <w:rPr>
          <w:color w:val="000000"/>
          <w:shd w:fill="FFFFFF" w:color="auto" w:val="clear"/>
        </w:rPr>
        <w:t xml:space="preserve"> </w:t>
      </w:r>
      <w:r w:rsidR="002A58BE" w:rsidRPr="00E146FD">
        <w:rPr>
          <w:color w:val="000000"/>
          <w:shd w:fill="FFFFFF" w:color="auto" w:val="clear"/>
        </w:rPr>
        <w:t>miliona hrvatskih dinara</w:t>
      </w:r>
      <w:r w:rsidR="0072692E">
        <w:rPr>
          <w:color w:val="000000"/>
          <w:shd w:fill="FFFFFF" w:color="auto" w:val="clear"/>
        </w:rPr>
        <w:t>,</w:t>
      </w:r>
      <w:r w:rsidR="002A58BE" w:rsidRPr="00E146FD">
        <w:rPr>
          <w:color w:val="000000"/>
          <w:shd w:fill="FFFFFF" w:color="auto" w:val="clear"/>
        </w:rPr>
        <w:t xml:space="preserve"> sa kamatom</w:t>
      </w:r>
      <w:r w:rsidR="0072692E">
        <w:rPr>
          <w:color w:val="000000"/>
          <w:shd w:fill="FFFFFF" w:color="auto" w:val="clear"/>
        </w:rPr>
        <w:t>,</w:t>
      </w:r>
      <w:r w:rsidR="002A58BE" w:rsidRPr="00E146FD">
        <w:rPr>
          <w:color w:val="000000"/>
          <w:shd w:fill="FFFFFF" w:color="auto" w:val="clear"/>
        </w:rPr>
        <w:t xml:space="preserve"> te zateznom kamatom, kao i troškova eventualnog sudskog spora, </w:t>
      </w:r>
      <w:r w:rsidR="0072692E">
        <w:rPr>
          <w:color w:val="000000"/>
          <w:shd w:fill="FFFFFF" w:color="auto" w:val="clear"/>
        </w:rPr>
        <w:t xml:space="preserve">upisanog </w:t>
      </w:r>
      <w:r w:rsidR="002A58BE" w:rsidRPr="00E146FD">
        <w:rPr>
          <w:color w:val="000000"/>
          <w:shd w:fill="FFFFFF" w:color="auto" w:val="clear"/>
        </w:rPr>
        <w:t>na ime</w:t>
      </w:r>
      <w:r w:rsidR="0072692E">
        <w:rPr>
          <w:color w:val="000000"/>
          <w:shd w:fill="FFFFFF" w:color="auto" w:val="clear"/>
        </w:rPr>
        <w:t xml:space="preserve"> </w:t>
      </w:r>
      <w:r w:rsidR="00C741C4" w:rsidRPr="00E146FD">
        <w:rPr>
          <w:color w:val="000000"/>
          <w:bdr w:frame="true" w:space="0" w:sz="0" w:color="auto" w:val="none"/>
        </w:rPr>
        <w:t>ISTARSKA KREDITNA BANKA UMAG d.d</w:t>
      </w:r>
      <w:r w:rsidR="00C741C4">
        <w:rPr>
          <w:color w:val="000000"/>
          <w:bdr w:frame="true" w:space="0" w:sz="0" w:color="auto" w:val="none"/>
        </w:rPr>
        <w:t>,</w:t>
      </w:r>
    </w:p>
    <w:p w:rsidRDefault="005372C8" w:rsidP="0072692E" w:rsidR="0072692E" w:rsidRPr="00E146FD">
      <w:pPr>
        <w:spacing w:lineRule="atLeast" w:line="0"/>
        <w:jc w:val="both"/>
        <w:rPr>
          <w:color w:val="000000"/>
          <w:shd w:fill="FFFFFF" w:color="auto" w:val="clear"/>
        </w:rPr>
      </w:pPr>
      <w:r>
        <w:rPr>
          <w:color w:val="000000"/>
          <w:shd w:fill="FFFFFF" w:color="auto" w:val="clear"/>
        </w:rPr>
        <w:t xml:space="preserve">- </w:t>
      </w:r>
      <w:r w:rsidR="002A58BE" w:rsidRPr="00E146FD">
        <w:rPr>
          <w:color w:val="000000"/>
          <w:shd w:fill="FFFFFF" w:color="auto" w:val="clear"/>
        </w:rPr>
        <w:t>prav</w:t>
      </w:r>
      <w:r>
        <w:rPr>
          <w:color w:val="000000"/>
          <w:shd w:fill="FFFFFF" w:color="auto" w:val="clear"/>
        </w:rPr>
        <w:t xml:space="preserve">a zaloga </w:t>
      </w:r>
      <w:r w:rsidR="002A58BE" w:rsidRPr="00E146FD">
        <w:rPr>
          <w:color w:val="000000"/>
          <w:shd w:fill="FFFFFF" w:color="auto" w:val="clear"/>
        </w:rPr>
        <w:t xml:space="preserve"> glavnice u iznosu od trideset</w:t>
      </w:r>
      <w:r>
        <w:rPr>
          <w:color w:val="000000"/>
          <w:shd w:fill="FFFFFF" w:color="auto" w:val="clear"/>
        </w:rPr>
        <w:t xml:space="preserve"> </w:t>
      </w:r>
      <w:r w:rsidR="002A58BE" w:rsidRPr="00E146FD">
        <w:rPr>
          <w:color w:val="000000"/>
          <w:shd w:fill="FFFFFF" w:color="auto" w:val="clear"/>
        </w:rPr>
        <w:t>šest</w:t>
      </w:r>
      <w:r>
        <w:rPr>
          <w:color w:val="000000"/>
          <w:shd w:fill="FFFFFF" w:color="auto" w:val="clear"/>
        </w:rPr>
        <w:t xml:space="preserve"> </w:t>
      </w:r>
      <w:r w:rsidR="002A58BE" w:rsidRPr="00E146FD">
        <w:rPr>
          <w:color w:val="000000"/>
          <w:shd w:fill="FFFFFF" w:color="auto" w:val="clear"/>
        </w:rPr>
        <w:t>miliona</w:t>
      </w:r>
      <w:r>
        <w:rPr>
          <w:color w:val="000000"/>
          <w:shd w:fill="FFFFFF" w:color="auto" w:val="clear"/>
        </w:rPr>
        <w:t xml:space="preserve"> </w:t>
      </w:r>
      <w:r w:rsidR="002A58BE" w:rsidRPr="00E146FD">
        <w:rPr>
          <w:color w:val="000000"/>
          <w:shd w:fill="FFFFFF" w:color="auto" w:val="clear"/>
        </w:rPr>
        <w:t>sto</w:t>
      </w:r>
      <w:r>
        <w:rPr>
          <w:color w:val="000000"/>
          <w:shd w:fill="FFFFFF" w:color="auto" w:val="clear"/>
        </w:rPr>
        <w:t xml:space="preserve"> </w:t>
      </w:r>
      <w:r w:rsidR="002A58BE" w:rsidRPr="00E146FD">
        <w:rPr>
          <w:color w:val="000000"/>
          <w:shd w:fill="FFFFFF" w:color="auto" w:val="clear"/>
        </w:rPr>
        <w:t>dvadeset</w:t>
      </w:r>
      <w:r>
        <w:rPr>
          <w:color w:val="000000"/>
          <w:shd w:fill="FFFFFF" w:color="auto" w:val="clear"/>
        </w:rPr>
        <w:t xml:space="preserve"> </w:t>
      </w:r>
      <w:r w:rsidR="002A58BE" w:rsidRPr="00E146FD">
        <w:rPr>
          <w:color w:val="000000"/>
          <w:shd w:fill="FFFFFF" w:color="auto" w:val="clear"/>
        </w:rPr>
        <w:t>tisuć</w:t>
      </w:r>
      <w:r>
        <w:rPr>
          <w:color w:val="000000"/>
          <w:shd w:fill="FFFFFF" w:color="auto" w:val="clear"/>
        </w:rPr>
        <w:t>a</w:t>
      </w:r>
      <w:r w:rsidR="002A58BE" w:rsidRPr="00E146FD">
        <w:rPr>
          <w:color w:val="000000"/>
          <w:shd w:fill="FFFFFF" w:color="auto" w:val="clear"/>
        </w:rPr>
        <w:t xml:space="preserve"> hrvatskih dinara</w:t>
      </w:r>
      <w:r>
        <w:rPr>
          <w:color w:val="000000"/>
          <w:shd w:fill="FFFFFF" w:color="auto" w:val="clear"/>
        </w:rPr>
        <w:t>,</w:t>
      </w:r>
      <w:r w:rsidR="002A58BE" w:rsidRPr="00E146FD">
        <w:rPr>
          <w:color w:val="000000"/>
          <w:shd w:fill="FFFFFF" w:color="auto" w:val="clear"/>
        </w:rPr>
        <w:t xml:space="preserve"> sa kamatom, kao i troškova eventualnog sudskog spora, </w:t>
      </w:r>
      <w:r>
        <w:rPr>
          <w:color w:val="000000"/>
          <w:shd w:fill="FFFFFF" w:color="auto" w:val="clear"/>
        </w:rPr>
        <w:t xml:space="preserve">upisanog </w:t>
      </w:r>
      <w:r w:rsidR="002A58BE" w:rsidRPr="00E146FD">
        <w:rPr>
          <w:color w:val="000000"/>
          <w:shd w:fill="FFFFFF" w:color="auto" w:val="clear"/>
        </w:rPr>
        <w:t>na ime</w:t>
      </w:r>
      <w:r w:rsidR="0072692E">
        <w:rPr>
          <w:color w:val="000000"/>
          <w:shd w:fill="FFFFFF" w:color="auto" w:val="clear"/>
        </w:rPr>
        <w:t xml:space="preserve"> </w:t>
      </w:r>
      <w:r w:rsidR="0072692E" w:rsidRPr="00E146FD">
        <w:rPr>
          <w:color w:val="000000"/>
          <w:bdr w:frame="true" w:space="0" w:sz="0" w:color="auto" w:val="none"/>
        </w:rPr>
        <w:t>ISTARSKA KREDITNA BANKA UMAG d.d</w:t>
      </w:r>
      <w:r w:rsidR="00C741C4">
        <w:rPr>
          <w:color w:val="000000"/>
          <w:bdr w:frame="true" w:space="0" w:sz="0" w:color="auto" w:val="none"/>
        </w:rPr>
        <w:t>,</w:t>
      </w:r>
    </w:p>
    <w:p w:rsidRDefault="005372C8" w:rsidP="0072692E" w:rsidR="0072692E" w:rsidRPr="00E146FD">
      <w:pPr>
        <w:spacing w:lineRule="atLeast" w:line="0"/>
        <w:jc w:val="both"/>
        <w:rPr>
          <w:color w:val="000000"/>
          <w:shd w:fill="FFFFFF" w:color="auto" w:val="clear"/>
        </w:rPr>
      </w:pPr>
      <w:r>
        <w:rPr>
          <w:color w:val="000000"/>
          <w:shd w:fill="FFFFFF" w:color="auto" w:val="clear"/>
        </w:rPr>
        <w:t xml:space="preserve">- </w:t>
      </w:r>
      <w:r w:rsidR="002A58BE" w:rsidRPr="00E146FD">
        <w:rPr>
          <w:color w:val="000000"/>
          <w:shd w:fill="FFFFFF" w:color="auto" w:val="clear"/>
        </w:rPr>
        <w:t>prav</w:t>
      </w:r>
      <w:r w:rsidR="0072692E">
        <w:rPr>
          <w:color w:val="000000"/>
          <w:shd w:fill="FFFFFF" w:color="auto" w:val="clear"/>
        </w:rPr>
        <w:t xml:space="preserve">a zaloga </w:t>
      </w:r>
      <w:r w:rsidR="002A58BE" w:rsidRPr="00E146FD">
        <w:rPr>
          <w:color w:val="000000"/>
          <w:shd w:fill="FFFFFF" w:color="auto" w:val="clear"/>
        </w:rPr>
        <w:t>glavnice u iznosu od jednu</w:t>
      </w:r>
      <w:r w:rsidR="0072692E">
        <w:rPr>
          <w:color w:val="000000"/>
          <w:shd w:fill="FFFFFF" w:color="auto" w:val="clear"/>
        </w:rPr>
        <w:t xml:space="preserve"> </w:t>
      </w:r>
      <w:r w:rsidR="002A58BE" w:rsidRPr="00E146FD">
        <w:rPr>
          <w:color w:val="000000"/>
          <w:shd w:fill="FFFFFF" w:color="auto" w:val="clear"/>
        </w:rPr>
        <w:t>milijardu</w:t>
      </w:r>
      <w:r w:rsidR="0072692E">
        <w:rPr>
          <w:color w:val="000000"/>
          <w:shd w:fill="FFFFFF" w:color="auto" w:val="clear"/>
        </w:rPr>
        <w:t xml:space="preserve"> </w:t>
      </w:r>
      <w:r w:rsidR="002A58BE" w:rsidRPr="00E146FD">
        <w:rPr>
          <w:color w:val="000000"/>
          <w:shd w:fill="FFFFFF" w:color="auto" w:val="clear"/>
        </w:rPr>
        <w:t>sto</w:t>
      </w:r>
      <w:r w:rsidR="0072692E">
        <w:rPr>
          <w:color w:val="000000"/>
          <w:shd w:fill="FFFFFF" w:color="auto" w:val="clear"/>
        </w:rPr>
        <w:t xml:space="preserve"> </w:t>
      </w:r>
      <w:r w:rsidR="002A58BE" w:rsidRPr="00E146FD">
        <w:rPr>
          <w:color w:val="000000"/>
          <w:shd w:fill="FFFFFF" w:color="auto" w:val="clear"/>
        </w:rPr>
        <w:t>deset</w:t>
      </w:r>
      <w:r w:rsidR="0072692E">
        <w:rPr>
          <w:color w:val="000000"/>
          <w:shd w:fill="FFFFFF" w:color="auto" w:val="clear"/>
        </w:rPr>
        <w:t xml:space="preserve"> </w:t>
      </w:r>
      <w:r w:rsidR="002A58BE" w:rsidRPr="00E146FD">
        <w:rPr>
          <w:color w:val="000000"/>
          <w:shd w:fill="FFFFFF" w:color="auto" w:val="clear"/>
        </w:rPr>
        <w:t>miliona</w:t>
      </w:r>
      <w:r w:rsidR="0072692E">
        <w:rPr>
          <w:color w:val="000000"/>
          <w:shd w:fill="FFFFFF" w:color="auto" w:val="clear"/>
        </w:rPr>
        <w:t xml:space="preserve"> </w:t>
      </w:r>
      <w:r w:rsidR="002A58BE" w:rsidRPr="00E146FD">
        <w:rPr>
          <w:color w:val="000000"/>
          <w:shd w:fill="FFFFFF" w:color="auto" w:val="clear"/>
        </w:rPr>
        <w:t>tristo</w:t>
      </w:r>
      <w:r w:rsidR="0072692E">
        <w:rPr>
          <w:color w:val="000000"/>
          <w:shd w:fill="FFFFFF" w:color="auto" w:val="clear"/>
        </w:rPr>
        <w:t xml:space="preserve"> </w:t>
      </w:r>
      <w:r w:rsidR="002A58BE" w:rsidRPr="00E146FD">
        <w:rPr>
          <w:color w:val="000000"/>
          <w:shd w:fill="FFFFFF" w:color="auto" w:val="clear"/>
        </w:rPr>
        <w:t>pedeset</w:t>
      </w:r>
      <w:r w:rsidR="0072692E">
        <w:rPr>
          <w:color w:val="000000"/>
          <w:shd w:fill="FFFFFF" w:color="auto" w:val="clear"/>
        </w:rPr>
        <w:t xml:space="preserve"> </w:t>
      </w:r>
      <w:r w:rsidR="002A58BE" w:rsidRPr="00E146FD">
        <w:rPr>
          <w:color w:val="000000"/>
          <w:shd w:fill="FFFFFF" w:color="auto" w:val="clear"/>
        </w:rPr>
        <w:t>čet</w:t>
      </w:r>
      <w:r w:rsidR="0072692E">
        <w:rPr>
          <w:color w:val="000000"/>
          <w:shd w:fill="FFFFFF" w:color="auto" w:val="clear"/>
        </w:rPr>
        <w:t>i</w:t>
      </w:r>
      <w:r w:rsidR="002A58BE" w:rsidRPr="00E146FD">
        <w:rPr>
          <w:color w:val="000000"/>
          <w:shd w:fill="FFFFFF" w:color="auto" w:val="clear"/>
        </w:rPr>
        <w:t>ri</w:t>
      </w:r>
      <w:r w:rsidR="0072692E">
        <w:rPr>
          <w:color w:val="000000"/>
          <w:shd w:fill="FFFFFF" w:color="auto" w:val="clear"/>
        </w:rPr>
        <w:t xml:space="preserve"> </w:t>
      </w:r>
      <w:r w:rsidR="002A58BE" w:rsidRPr="00E146FD">
        <w:rPr>
          <w:color w:val="000000"/>
          <w:shd w:fill="FFFFFF" w:color="auto" w:val="clear"/>
        </w:rPr>
        <w:t>tisuće</w:t>
      </w:r>
      <w:r w:rsidR="0072692E">
        <w:rPr>
          <w:color w:val="000000"/>
          <w:shd w:fill="FFFFFF" w:color="auto" w:val="clear"/>
        </w:rPr>
        <w:t xml:space="preserve"> </w:t>
      </w:r>
      <w:r w:rsidR="002A58BE" w:rsidRPr="00E146FD">
        <w:rPr>
          <w:color w:val="000000"/>
          <w:shd w:fill="FFFFFF" w:color="auto" w:val="clear"/>
        </w:rPr>
        <w:t>tristo</w:t>
      </w:r>
      <w:r w:rsidR="0072692E">
        <w:rPr>
          <w:color w:val="000000"/>
          <w:shd w:fill="FFFFFF" w:color="auto" w:val="clear"/>
        </w:rPr>
        <w:t xml:space="preserve"> </w:t>
      </w:r>
      <w:r w:rsidR="002A58BE" w:rsidRPr="00E146FD">
        <w:rPr>
          <w:color w:val="000000"/>
          <w:shd w:fill="FFFFFF" w:color="auto" w:val="clear"/>
        </w:rPr>
        <w:t>trideset hrvatski</w:t>
      </w:r>
      <w:r w:rsidR="00C741C4">
        <w:rPr>
          <w:color w:val="000000"/>
          <w:shd w:fill="FFFFFF" w:color="auto" w:val="clear"/>
        </w:rPr>
        <w:t>h</w:t>
      </w:r>
      <w:r w:rsidR="002A58BE" w:rsidRPr="00E146FD">
        <w:rPr>
          <w:color w:val="000000"/>
          <w:shd w:fill="FFFFFF" w:color="auto" w:val="clear"/>
        </w:rPr>
        <w:t xml:space="preserve"> dinara</w:t>
      </w:r>
      <w:r w:rsidR="0072692E">
        <w:rPr>
          <w:color w:val="000000"/>
          <w:shd w:fill="FFFFFF" w:color="auto" w:val="clear"/>
        </w:rPr>
        <w:t>,</w:t>
      </w:r>
      <w:r w:rsidR="002A58BE" w:rsidRPr="00E146FD">
        <w:rPr>
          <w:color w:val="000000"/>
          <w:shd w:fill="FFFFFF" w:color="auto" w:val="clear"/>
        </w:rPr>
        <w:t xml:space="preserve"> s kamatom</w:t>
      </w:r>
      <w:r w:rsidR="0072692E">
        <w:rPr>
          <w:color w:val="000000"/>
          <w:shd w:fill="FFFFFF" w:color="auto" w:val="clear"/>
        </w:rPr>
        <w:t xml:space="preserve">, </w:t>
      </w:r>
      <w:r w:rsidR="002A58BE" w:rsidRPr="00E146FD">
        <w:rPr>
          <w:color w:val="000000"/>
          <w:shd w:fill="FFFFFF" w:color="auto" w:val="clear"/>
        </w:rPr>
        <w:t>te zateznom kamatom</w:t>
      </w:r>
      <w:r w:rsidR="0072692E">
        <w:rPr>
          <w:color w:val="000000"/>
          <w:shd w:fill="FFFFFF" w:color="auto" w:val="clear"/>
        </w:rPr>
        <w:t>, upisanog</w:t>
      </w:r>
      <w:r w:rsidR="002A58BE" w:rsidRPr="00E146FD">
        <w:rPr>
          <w:color w:val="000000"/>
          <w:shd w:fill="FFFFFF" w:color="auto" w:val="clear"/>
        </w:rPr>
        <w:t xml:space="preserve"> na ime</w:t>
      </w:r>
      <w:r w:rsidR="0072692E">
        <w:rPr>
          <w:color w:val="000000"/>
          <w:shd w:fill="FFFFFF" w:color="auto" w:val="clear"/>
        </w:rPr>
        <w:t xml:space="preserve"> </w:t>
      </w:r>
      <w:r w:rsidR="0072692E" w:rsidRPr="00E146FD">
        <w:rPr>
          <w:color w:val="000000"/>
          <w:bdr w:frame="true" w:space="0" w:sz="0" w:color="auto" w:val="none"/>
        </w:rPr>
        <w:t>ISTARSKA KREDITNA BANKA UMAG d.d</w:t>
      </w:r>
      <w:r w:rsidR="00C741C4">
        <w:rPr>
          <w:color w:val="000000"/>
          <w:bdr w:frame="true" w:space="0" w:sz="0" w:color="auto" w:val="none"/>
        </w:rPr>
        <w:t>,</w:t>
      </w:r>
    </w:p>
    <w:p w:rsidRDefault="0072692E" w:rsidP="0072692E" w:rsidR="0072692E" w:rsidRPr="00E146FD">
      <w:pPr>
        <w:spacing w:lineRule="atLeast" w:line="0"/>
        <w:jc w:val="both"/>
        <w:rPr>
          <w:color w:val="000000"/>
          <w:shd w:fill="FFFFFF" w:color="auto" w:val="clear"/>
        </w:rPr>
      </w:pPr>
      <w:r>
        <w:rPr>
          <w:color w:val="000000"/>
          <w:shd w:fill="FFFFFF" w:color="auto" w:val="clear"/>
        </w:rPr>
        <w:t xml:space="preserve">- </w:t>
      </w:r>
      <w:r w:rsidR="002A58BE" w:rsidRPr="00E146FD">
        <w:rPr>
          <w:color w:val="000000"/>
          <w:shd w:fill="FFFFFF" w:color="auto" w:val="clear"/>
        </w:rPr>
        <w:t>prav</w:t>
      </w:r>
      <w:r>
        <w:rPr>
          <w:color w:val="000000"/>
          <w:shd w:fill="FFFFFF" w:color="auto" w:val="clear"/>
        </w:rPr>
        <w:t>a</w:t>
      </w:r>
      <w:r w:rsidR="002A58BE" w:rsidRPr="00E146FD">
        <w:rPr>
          <w:color w:val="000000"/>
          <w:shd w:fill="FFFFFF" w:color="auto" w:val="clear"/>
        </w:rPr>
        <w:t xml:space="preserve"> </w:t>
      </w:r>
      <w:r>
        <w:rPr>
          <w:color w:val="000000"/>
          <w:shd w:fill="FFFFFF" w:color="auto" w:val="clear"/>
        </w:rPr>
        <w:t xml:space="preserve">zaloga </w:t>
      </w:r>
      <w:r w:rsidR="002A58BE" w:rsidRPr="00E146FD">
        <w:rPr>
          <w:color w:val="000000"/>
          <w:shd w:fill="FFFFFF" w:color="auto" w:val="clear"/>
        </w:rPr>
        <w:t>glavnice u iznosu od osamsto</w:t>
      </w:r>
      <w:r>
        <w:rPr>
          <w:color w:val="000000"/>
          <w:shd w:fill="FFFFFF" w:color="auto" w:val="clear"/>
        </w:rPr>
        <w:t xml:space="preserve"> </w:t>
      </w:r>
      <w:r w:rsidR="002A58BE" w:rsidRPr="00E146FD">
        <w:rPr>
          <w:color w:val="000000"/>
          <w:shd w:fill="FFFFFF" w:color="auto" w:val="clear"/>
        </w:rPr>
        <w:t>pedeset</w:t>
      </w:r>
      <w:r>
        <w:rPr>
          <w:color w:val="000000"/>
          <w:shd w:fill="FFFFFF" w:color="auto" w:val="clear"/>
        </w:rPr>
        <w:t xml:space="preserve"> </w:t>
      </w:r>
      <w:r w:rsidR="002A58BE" w:rsidRPr="00E146FD">
        <w:rPr>
          <w:color w:val="000000"/>
          <w:shd w:fill="FFFFFF" w:color="auto" w:val="clear"/>
        </w:rPr>
        <w:t>šest</w:t>
      </w:r>
      <w:r>
        <w:rPr>
          <w:color w:val="000000"/>
          <w:shd w:fill="FFFFFF" w:color="auto" w:val="clear"/>
        </w:rPr>
        <w:t xml:space="preserve"> </w:t>
      </w:r>
      <w:r w:rsidR="002A58BE" w:rsidRPr="00E146FD">
        <w:rPr>
          <w:color w:val="000000"/>
          <w:shd w:fill="FFFFFF" w:color="auto" w:val="clear"/>
        </w:rPr>
        <w:t>miliona</w:t>
      </w:r>
      <w:r>
        <w:rPr>
          <w:color w:val="000000"/>
          <w:shd w:fill="FFFFFF" w:color="auto" w:val="clear"/>
        </w:rPr>
        <w:t xml:space="preserve"> </w:t>
      </w:r>
      <w:r w:rsidR="002A58BE" w:rsidRPr="00E146FD">
        <w:rPr>
          <w:color w:val="000000"/>
          <w:shd w:fill="FFFFFF" w:color="auto" w:val="clear"/>
        </w:rPr>
        <w:t>dvjesto</w:t>
      </w:r>
      <w:r>
        <w:rPr>
          <w:color w:val="000000"/>
          <w:shd w:fill="FFFFFF" w:color="auto" w:val="clear"/>
        </w:rPr>
        <w:t xml:space="preserve"> </w:t>
      </w:r>
      <w:r w:rsidR="002A58BE" w:rsidRPr="00E146FD">
        <w:rPr>
          <w:color w:val="000000"/>
          <w:shd w:fill="FFFFFF" w:color="auto" w:val="clear"/>
        </w:rPr>
        <w:t>osamdeset</w:t>
      </w:r>
      <w:r>
        <w:rPr>
          <w:color w:val="000000"/>
          <w:shd w:fill="FFFFFF" w:color="auto" w:val="clear"/>
        </w:rPr>
        <w:t xml:space="preserve"> </w:t>
      </w:r>
      <w:r w:rsidR="002A58BE" w:rsidRPr="00E146FD">
        <w:rPr>
          <w:color w:val="000000"/>
          <w:shd w:fill="FFFFFF" w:color="auto" w:val="clear"/>
        </w:rPr>
        <w:t>pet</w:t>
      </w:r>
      <w:r>
        <w:rPr>
          <w:color w:val="000000"/>
          <w:shd w:fill="FFFFFF" w:color="auto" w:val="clear"/>
        </w:rPr>
        <w:t xml:space="preserve"> </w:t>
      </w:r>
      <w:r w:rsidR="002A58BE" w:rsidRPr="00E146FD">
        <w:rPr>
          <w:color w:val="000000"/>
          <w:shd w:fill="FFFFFF" w:color="auto" w:val="clear"/>
        </w:rPr>
        <w:t>tisuća hrvatskih dinara</w:t>
      </w:r>
      <w:r>
        <w:rPr>
          <w:color w:val="000000"/>
          <w:shd w:fill="FFFFFF" w:color="auto" w:val="clear"/>
        </w:rPr>
        <w:t>,</w:t>
      </w:r>
      <w:r w:rsidR="002A58BE" w:rsidRPr="00E146FD">
        <w:rPr>
          <w:color w:val="000000"/>
          <w:shd w:fill="FFFFFF" w:color="auto" w:val="clear"/>
        </w:rPr>
        <w:t xml:space="preserve"> sa kamatom, te zateznom kamatom, </w:t>
      </w:r>
      <w:r>
        <w:rPr>
          <w:color w:val="000000"/>
          <w:shd w:fill="FFFFFF" w:color="auto" w:val="clear"/>
        </w:rPr>
        <w:t xml:space="preserve">upisanog </w:t>
      </w:r>
      <w:r w:rsidR="002A58BE" w:rsidRPr="00E146FD">
        <w:rPr>
          <w:color w:val="000000"/>
          <w:shd w:fill="FFFFFF" w:color="auto" w:val="clear"/>
        </w:rPr>
        <w:t>na ime</w:t>
      </w:r>
      <w:r>
        <w:rPr>
          <w:color w:val="000000"/>
          <w:shd w:fill="FFFFFF" w:color="auto" w:val="clear"/>
        </w:rPr>
        <w:t xml:space="preserve"> </w:t>
      </w:r>
      <w:r w:rsidRPr="00E146FD">
        <w:rPr>
          <w:color w:val="000000"/>
          <w:bdr w:frame="true" w:space="0" w:sz="0" w:color="auto" w:val="none"/>
        </w:rPr>
        <w:t>ISTARSKA KREDITNA BANKA UMAG d.d</w:t>
      </w:r>
      <w:r w:rsidR="00C741C4">
        <w:rPr>
          <w:color w:val="000000"/>
          <w:bdr w:frame="true" w:space="0" w:sz="0" w:color="auto" w:val="none"/>
        </w:rPr>
        <w:t>,</w:t>
      </w:r>
    </w:p>
    <w:p w:rsidRDefault="0072692E" w:rsidP="0072692E" w:rsidR="0072692E" w:rsidRPr="00E146FD">
      <w:pPr>
        <w:spacing w:lineRule="atLeast" w:line="0"/>
        <w:jc w:val="both"/>
        <w:rPr>
          <w:color w:val="000000"/>
          <w:shd w:fill="FFFFFF" w:color="auto" w:val="clear"/>
        </w:rPr>
      </w:pPr>
      <w:r>
        <w:rPr>
          <w:color w:val="000000"/>
          <w:shd w:fill="FFFFFF" w:color="auto" w:val="clear"/>
        </w:rPr>
        <w:t xml:space="preserve">- prava </w:t>
      </w:r>
      <w:r w:rsidR="002A58BE" w:rsidRPr="00E146FD">
        <w:rPr>
          <w:color w:val="000000"/>
          <w:shd w:fill="FFFFFF" w:color="auto" w:val="clear"/>
        </w:rPr>
        <w:t>zaloga u iznosu od petsto</w:t>
      </w:r>
      <w:r>
        <w:rPr>
          <w:color w:val="000000"/>
          <w:shd w:fill="FFFFFF" w:color="auto" w:val="clear"/>
        </w:rPr>
        <w:t xml:space="preserve"> </w:t>
      </w:r>
      <w:r w:rsidR="002A58BE" w:rsidRPr="00E146FD">
        <w:rPr>
          <w:color w:val="000000"/>
          <w:shd w:fill="FFFFFF" w:color="auto" w:val="clear"/>
        </w:rPr>
        <w:t>pedeset</w:t>
      </w:r>
      <w:r>
        <w:rPr>
          <w:color w:val="000000"/>
          <w:shd w:fill="FFFFFF" w:color="auto" w:val="clear"/>
        </w:rPr>
        <w:t xml:space="preserve"> </w:t>
      </w:r>
      <w:r w:rsidR="002A58BE" w:rsidRPr="00E146FD">
        <w:rPr>
          <w:color w:val="000000"/>
          <w:shd w:fill="FFFFFF" w:color="auto" w:val="clear"/>
        </w:rPr>
        <w:t>jedan</w:t>
      </w:r>
      <w:r>
        <w:rPr>
          <w:color w:val="000000"/>
          <w:shd w:fill="FFFFFF" w:color="auto" w:val="clear"/>
        </w:rPr>
        <w:t xml:space="preserve"> </w:t>
      </w:r>
      <w:r w:rsidR="002A58BE" w:rsidRPr="00E146FD">
        <w:rPr>
          <w:color w:val="000000"/>
          <w:shd w:fill="FFFFFF" w:color="auto" w:val="clear"/>
        </w:rPr>
        <w:t>mili</w:t>
      </w:r>
      <w:r>
        <w:rPr>
          <w:color w:val="000000"/>
          <w:shd w:fill="FFFFFF" w:color="auto" w:val="clear"/>
        </w:rPr>
        <w:t>o</w:t>
      </w:r>
      <w:r w:rsidR="002A58BE" w:rsidRPr="00E146FD">
        <w:rPr>
          <w:color w:val="000000"/>
          <w:shd w:fill="FFFFFF" w:color="auto" w:val="clear"/>
        </w:rPr>
        <w:t>n</w:t>
      </w:r>
      <w:r>
        <w:rPr>
          <w:color w:val="000000"/>
          <w:shd w:fill="FFFFFF" w:color="auto" w:val="clear"/>
        </w:rPr>
        <w:t xml:space="preserve"> </w:t>
      </w:r>
      <w:r w:rsidR="002A58BE" w:rsidRPr="00E146FD">
        <w:rPr>
          <w:color w:val="000000"/>
          <w:shd w:fill="FFFFFF" w:color="auto" w:val="clear"/>
        </w:rPr>
        <w:t>sedamsto</w:t>
      </w:r>
      <w:r>
        <w:rPr>
          <w:color w:val="000000"/>
          <w:shd w:fill="FFFFFF" w:color="auto" w:val="clear"/>
        </w:rPr>
        <w:t xml:space="preserve"> o</w:t>
      </w:r>
      <w:r w:rsidR="002A58BE" w:rsidRPr="00E146FD">
        <w:rPr>
          <w:color w:val="000000"/>
          <w:shd w:fill="FFFFFF" w:color="auto" w:val="clear"/>
        </w:rPr>
        <w:t>samdeset</w:t>
      </w:r>
      <w:r>
        <w:rPr>
          <w:color w:val="000000"/>
          <w:shd w:fill="FFFFFF" w:color="auto" w:val="clear"/>
        </w:rPr>
        <w:t xml:space="preserve"> t</w:t>
      </w:r>
      <w:r w:rsidR="002A58BE" w:rsidRPr="00E146FD">
        <w:rPr>
          <w:color w:val="000000"/>
          <w:shd w:fill="FFFFFF" w:color="auto" w:val="clear"/>
        </w:rPr>
        <w:t>ri</w:t>
      </w:r>
      <w:r>
        <w:rPr>
          <w:color w:val="000000"/>
          <w:shd w:fill="FFFFFF" w:color="auto" w:val="clear"/>
        </w:rPr>
        <w:t xml:space="preserve"> </w:t>
      </w:r>
      <w:r w:rsidR="002A58BE" w:rsidRPr="00E146FD">
        <w:rPr>
          <w:color w:val="000000"/>
          <w:shd w:fill="FFFFFF" w:color="auto" w:val="clear"/>
        </w:rPr>
        <w:t>tisuće</w:t>
      </w:r>
      <w:r>
        <w:rPr>
          <w:color w:val="000000"/>
          <w:shd w:fill="FFFFFF" w:color="auto" w:val="clear"/>
        </w:rPr>
        <w:t xml:space="preserve"> </w:t>
      </w:r>
      <w:r w:rsidR="002A58BE" w:rsidRPr="00E146FD">
        <w:rPr>
          <w:color w:val="000000"/>
          <w:shd w:fill="FFFFFF" w:color="auto" w:val="clear"/>
        </w:rPr>
        <w:t>devetsto</w:t>
      </w:r>
      <w:r>
        <w:rPr>
          <w:color w:val="000000"/>
          <w:shd w:fill="FFFFFF" w:color="auto" w:val="clear"/>
        </w:rPr>
        <w:t xml:space="preserve"> </w:t>
      </w:r>
      <w:r w:rsidR="002A58BE" w:rsidRPr="00E146FD">
        <w:rPr>
          <w:color w:val="000000"/>
          <w:shd w:fill="FFFFFF" w:color="auto" w:val="clear"/>
        </w:rPr>
        <w:t>šezdeset</w:t>
      </w:r>
      <w:r>
        <w:rPr>
          <w:color w:val="000000"/>
          <w:shd w:fill="FFFFFF" w:color="auto" w:val="clear"/>
        </w:rPr>
        <w:t xml:space="preserve"> </w:t>
      </w:r>
      <w:r w:rsidR="002A58BE" w:rsidRPr="00E146FD">
        <w:rPr>
          <w:color w:val="000000"/>
          <w:shd w:fill="FFFFFF" w:color="auto" w:val="clear"/>
        </w:rPr>
        <w:t>dva hrvatska dinara</w:t>
      </w:r>
      <w:r>
        <w:rPr>
          <w:color w:val="000000"/>
          <w:shd w:fill="FFFFFF" w:color="auto" w:val="clear"/>
        </w:rPr>
        <w:t>,</w:t>
      </w:r>
      <w:r w:rsidR="002A58BE" w:rsidRPr="00E146FD">
        <w:rPr>
          <w:color w:val="000000"/>
          <w:shd w:fill="FFFFFF" w:color="auto" w:val="clear"/>
        </w:rPr>
        <w:t xml:space="preserve"> sa kamatom</w:t>
      </w:r>
      <w:r>
        <w:rPr>
          <w:color w:val="000000"/>
          <w:shd w:fill="FFFFFF" w:color="auto" w:val="clear"/>
        </w:rPr>
        <w:t xml:space="preserve"> i </w:t>
      </w:r>
      <w:r w:rsidR="002A58BE" w:rsidRPr="00E146FD">
        <w:rPr>
          <w:color w:val="000000"/>
          <w:shd w:fill="FFFFFF" w:color="auto" w:val="clear"/>
        </w:rPr>
        <w:t xml:space="preserve">zateznom kamatom, </w:t>
      </w:r>
      <w:r>
        <w:rPr>
          <w:color w:val="000000"/>
          <w:shd w:fill="FFFFFF" w:color="auto" w:val="clear"/>
        </w:rPr>
        <w:t xml:space="preserve">upisanog </w:t>
      </w:r>
      <w:r w:rsidR="002A58BE" w:rsidRPr="00E146FD">
        <w:rPr>
          <w:color w:val="000000"/>
          <w:shd w:fill="FFFFFF" w:color="auto" w:val="clear"/>
        </w:rPr>
        <w:t>na ime</w:t>
      </w:r>
      <w:r>
        <w:rPr>
          <w:color w:val="000000"/>
          <w:shd w:fill="FFFFFF" w:color="auto" w:val="clear"/>
        </w:rPr>
        <w:t xml:space="preserve"> </w:t>
      </w:r>
      <w:r w:rsidRPr="00E146FD">
        <w:rPr>
          <w:color w:val="000000"/>
          <w:bdr w:frame="true" w:space="0" w:sz="0" w:color="auto" w:val="none"/>
        </w:rPr>
        <w:t>ISTARSKA KREDITNA BANKA UMAG d.d</w:t>
      </w:r>
      <w:r w:rsidR="00C741C4">
        <w:rPr>
          <w:color w:val="000000"/>
          <w:bdr w:frame="true" w:space="0" w:sz="0" w:color="auto" w:val="none"/>
        </w:rPr>
        <w:t>,</w:t>
      </w:r>
    </w:p>
    <w:p w:rsidRDefault="0072692E" w:rsidP="0072692E" w:rsidR="0072692E" w:rsidRPr="00E146FD">
      <w:pPr>
        <w:spacing w:lineRule="atLeast" w:line="0"/>
        <w:jc w:val="both"/>
        <w:rPr>
          <w:color w:val="000000"/>
          <w:shd w:fill="FFFFFF" w:color="auto" w:val="clear"/>
        </w:rPr>
      </w:pPr>
      <w:r>
        <w:rPr>
          <w:color w:val="000000"/>
          <w:shd w:fill="FFFFFF" w:color="auto" w:val="clear"/>
        </w:rPr>
        <w:t xml:space="preserve">- </w:t>
      </w:r>
      <w:r w:rsidR="002A58BE" w:rsidRPr="00E146FD">
        <w:rPr>
          <w:color w:val="000000"/>
          <w:shd w:fill="FFFFFF" w:color="auto" w:val="clear"/>
        </w:rPr>
        <w:t>prav</w:t>
      </w:r>
      <w:r>
        <w:rPr>
          <w:color w:val="000000"/>
          <w:shd w:fill="FFFFFF" w:color="auto" w:val="clear"/>
        </w:rPr>
        <w:t>a</w:t>
      </w:r>
      <w:r w:rsidR="002A58BE" w:rsidRPr="00E146FD">
        <w:rPr>
          <w:color w:val="000000"/>
          <w:shd w:fill="FFFFFF" w:color="auto" w:val="clear"/>
        </w:rPr>
        <w:t xml:space="preserve"> zaloga glavnice u iznosu od osamsto</w:t>
      </w:r>
      <w:r>
        <w:rPr>
          <w:color w:val="000000"/>
          <w:shd w:fill="FFFFFF" w:color="auto" w:val="clear"/>
        </w:rPr>
        <w:t xml:space="preserve"> </w:t>
      </w:r>
      <w:r w:rsidR="002A58BE" w:rsidRPr="00E146FD">
        <w:rPr>
          <w:color w:val="000000"/>
          <w:shd w:fill="FFFFFF" w:color="auto" w:val="clear"/>
        </w:rPr>
        <w:t>pedeset</w:t>
      </w:r>
      <w:r>
        <w:rPr>
          <w:color w:val="000000"/>
          <w:shd w:fill="FFFFFF" w:color="auto" w:val="clear"/>
        </w:rPr>
        <w:t xml:space="preserve"> </w:t>
      </w:r>
      <w:r w:rsidR="002A58BE" w:rsidRPr="00E146FD">
        <w:rPr>
          <w:color w:val="000000"/>
          <w:shd w:fill="FFFFFF" w:color="auto" w:val="clear"/>
        </w:rPr>
        <w:t>sedam</w:t>
      </w:r>
      <w:r>
        <w:rPr>
          <w:color w:val="000000"/>
          <w:shd w:fill="FFFFFF" w:color="auto" w:val="clear"/>
        </w:rPr>
        <w:t xml:space="preserve"> </w:t>
      </w:r>
      <w:r w:rsidR="002A58BE" w:rsidRPr="00E146FD">
        <w:rPr>
          <w:color w:val="000000"/>
          <w:shd w:fill="FFFFFF" w:color="auto" w:val="clear"/>
        </w:rPr>
        <w:t>mili</w:t>
      </w:r>
      <w:r>
        <w:rPr>
          <w:color w:val="000000"/>
          <w:shd w:fill="FFFFFF" w:color="auto" w:val="clear"/>
        </w:rPr>
        <w:t>o</w:t>
      </w:r>
      <w:r w:rsidR="002A58BE" w:rsidRPr="00E146FD">
        <w:rPr>
          <w:color w:val="000000"/>
          <w:shd w:fill="FFFFFF" w:color="auto" w:val="clear"/>
        </w:rPr>
        <w:t>na hrvatskih dinara</w:t>
      </w:r>
      <w:r>
        <w:rPr>
          <w:color w:val="000000"/>
          <w:shd w:fill="FFFFFF" w:color="auto" w:val="clear"/>
        </w:rPr>
        <w:t>,</w:t>
      </w:r>
      <w:r w:rsidR="002A58BE" w:rsidRPr="00E146FD">
        <w:rPr>
          <w:color w:val="000000"/>
          <w:shd w:fill="FFFFFF" w:color="auto" w:val="clear"/>
        </w:rPr>
        <w:t xml:space="preserve"> sa kamatom, </w:t>
      </w:r>
      <w:r>
        <w:rPr>
          <w:color w:val="000000"/>
          <w:shd w:fill="FFFFFF" w:color="auto" w:val="clear"/>
        </w:rPr>
        <w:t>upisanog na</w:t>
      </w:r>
      <w:r w:rsidR="002A58BE" w:rsidRPr="00E146FD">
        <w:rPr>
          <w:color w:val="000000"/>
          <w:shd w:fill="FFFFFF" w:color="auto" w:val="clear"/>
        </w:rPr>
        <w:t xml:space="preserve"> ime</w:t>
      </w:r>
      <w:r>
        <w:rPr>
          <w:color w:val="000000"/>
          <w:shd w:fill="FFFFFF" w:color="auto" w:val="clear"/>
        </w:rPr>
        <w:t xml:space="preserve"> </w:t>
      </w:r>
      <w:r w:rsidRPr="00E146FD">
        <w:rPr>
          <w:color w:val="000000"/>
          <w:bdr w:frame="true" w:space="0" w:sz="0" w:color="auto" w:val="none"/>
        </w:rPr>
        <w:t>ISTARSKA KREDITNA BANKA UMAG d.d</w:t>
      </w:r>
      <w:r w:rsidR="00C741C4">
        <w:rPr>
          <w:color w:val="000000"/>
          <w:bdr w:frame="true" w:space="0" w:sz="0" w:color="auto" w:val="none"/>
        </w:rPr>
        <w:t>,</w:t>
      </w:r>
    </w:p>
    <w:p w:rsidRDefault="0072692E" w:rsidP="0072692E" w:rsidR="0072692E" w:rsidRPr="00E146FD">
      <w:pPr>
        <w:spacing w:lineRule="atLeast" w:line="0"/>
        <w:jc w:val="both"/>
        <w:rPr>
          <w:color w:val="000000"/>
          <w:shd w:fill="FFFFFF" w:color="auto" w:val="clear"/>
        </w:rPr>
      </w:pPr>
      <w:r>
        <w:rPr>
          <w:color w:val="000000"/>
          <w:shd w:fill="FFFFFF" w:color="auto" w:val="clear"/>
        </w:rPr>
        <w:t xml:space="preserve">- </w:t>
      </w:r>
      <w:r w:rsidR="002A58BE" w:rsidRPr="00E146FD">
        <w:rPr>
          <w:color w:val="000000"/>
          <w:shd w:fill="FFFFFF" w:color="auto" w:val="clear"/>
        </w:rPr>
        <w:t>prav</w:t>
      </w:r>
      <w:r>
        <w:rPr>
          <w:color w:val="000000"/>
          <w:shd w:fill="FFFFFF" w:color="auto" w:val="clear"/>
        </w:rPr>
        <w:t>a</w:t>
      </w:r>
      <w:r w:rsidR="002A58BE" w:rsidRPr="00E146FD">
        <w:rPr>
          <w:color w:val="000000"/>
          <w:shd w:fill="FFFFFF" w:color="auto" w:val="clear"/>
        </w:rPr>
        <w:t xml:space="preserve"> zaloga u iznosu od devedeset</w:t>
      </w:r>
      <w:r>
        <w:rPr>
          <w:color w:val="000000"/>
          <w:shd w:fill="FFFFFF" w:color="auto" w:val="clear"/>
        </w:rPr>
        <w:t xml:space="preserve"> </w:t>
      </w:r>
      <w:r w:rsidR="002A58BE" w:rsidRPr="00E146FD">
        <w:rPr>
          <w:color w:val="000000"/>
          <w:shd w:fill="FFFFFF" w:color="auto" w:val="clear"/>
        </w:rPr>
        <w:t>dva</w:t>
      </w:r>
      <w:r>
        <w:rPr>
          <w:color w:val="000000"/>
          <w:shd w:fill="FFFFFF" w:color="auto" w:val="clear"/>
        </w:rPr>
        <w:t xml:space="preserve"> </w:t>
      </w:r>
      <w:r w:rsidR="002A58BE" w:rsidRPr="00E146FD">
        <w:rPr>
          <w:color w:val="000000"/>
          <w:shd w:fill="FFFFFF" w:color="auto" w:val="clear"/>
        </w:rPr>
        <w:t>miliona</w:t>
      </w:r>
      <w:r>
        <w:rPr>
          <w:color w:val="000000"/>
          <w:shd w:fill="FFFFFF" w:color="auto" w:val="clear"/>
        </w:rPr>
        <w:t xml:space="preserve"> </w:t>
      </w:r>
      <w:r w:rsidR="002A58BE" w:rsidRPr="00E146FD">
        <w:rPr>
          <w:color w:val="000000"/>
          <w:shd w:fill="FFFFFF" w:color="auto" w:val="clear"/>
        </w:rPr>
        <w:t>sedamsto</w:t>
      </w:r>
      <w:r>
        <w:rPr>
          <w:color w:val="000000"/>
          <w:shd w:fill="FFFFFF" w:color="auto" w:val="clear"/>
        </w:rPr>
        <w:t xml:space="preserve"> </w:t>
      </w:r>
      <w:r w:rsidR="002A58BE" w:rsidRPr="00E146FD">
        <w:rPr>
          <w:color w:val="000000"/>
          <w:shd w:fill="FFFFFF" w:color="auto" w:val="clear"/>
        </w:rPr>
        <w:t>trideset</w:t>
      </w:r>
      <w:r>
        <w:rPr>
          <w:color w:val="000000"/>
          <w:shd w:fill="FFFFFF" w:color="auto" w:val="clear"/>
        </w:rPr>
        <w:t xml:space="preserve"> </w:t>
      </w:r>
      <w:r w:rsidR="002A58BE" w:rsidRPr="00E146FD">
        <w:rPr>
          <w:color w:val="000000"/>
          <w:shd w:fill="FFFFFF" w:color="auto" w:val="clear"/>
        </w:rPr>
        <w:t>šest</w:t>
      </w:r>
      <w:r>
        <w:rPr>
          <w:color w:val="000000"/>
          <w:shd w:fill="FFFFFF" w:color="auto" w:val="clear"/>
        </w:rPr>
        <w:t xml:space="preserve"> </w:t>
      </w:r>
      <w:r w:rsidR="002A58BE" w:rsidRPr="00E146FD">
        <w:rPr>
          <w:color w:val="000000"/>
          <w:shd w:fill="FFFFFF" w:color="auto" w:val="clear"/>
        </w:rPr>
        <w:t>tisuća hrvatskih dinara</w:t>
      </w:r>
      <w:r>
        <w:rPr>
          <w:color w:val="000000"/>
          <w:shd w:fill="FFFFFF" w:color="auto" w:val="clear"/>
        </w:rPr>
        <w:t>,</w:t>
      </w:r>
      <w:r w:rsidR="002A58BE" w:rsidRPr="00E146FD">
        <w:rPr>
          <w:color w:val="000000"/>
          <w:shd w:fill="FFFFFF" w:color="auto" w:val="clear"/>
        </w:rPr>
        <w:t xml:space="preserve"> sa kamatom</w:t>
      </w:r>
      <w:r>
        <w:rPr>
          <w:color w:val="000000"/>
          <w:shd w:fill="FFFFFF" w:color="auto" w:val="clear"/>
        </w:rPr>
        <w:t xml:space="preserve"> i</w:t>
      </w:r>
      <w:r w:rsidR="002A58BE" w:rsidRPr="00E146FD">
        <w:rPr>
          <w:color w:val="000000"/>
          <w:shd w:fill="FFFFFF" w:color="auto" w:val="clear"/>
        </w:rPr>
        <w:t xml:space="preserve"> zateznom kamatom, </w:t>
      </w:r>
      <w:r>
        <w:rPr>
          <w:color w:val="000000"/>
          <w:shd w:fill="FFFFFF" w:color="auto" w:val="clear"/>
        </w:rPr>
        <w:t xml:space="preserve">upisanog </w:t>
      </w:r>
      <w:r w:rsidR="002A58BE" w:rsidRPr="00E146FD">
        <w:rPr>
          <w:color w:val="000000"/>
          <w:shd w:fill="FFFFFF" w:color="auto" w:val="clear"/>
        </w:rPr>
        <w:t>na ime</w:t>
      </w:r>
      <w:r>
        <w:rPr>
          <w:color w:val="000000"/>
          <w:shd w:fill="FFFFFF" w:color="auto" w:val="clear"/>
        </w:rPr>
        <w:t xml:space="preserve"> </w:t>
      </w:r>
      <w:r w:rsidRPr="00E146FD">
        <w:rPr>
          <w:color w:val="000000"/>
          <w:bdr w:frame="true" w:space="0" w:sz="0" w:color="auto" w:val="none"/>
        </w:rPr>
        <w:t>ISTARSKA KREDITNA BANKA UMAG d.d</w:t>
      </w:r>
      <w:r w:rsidR="00C741C4">
        <w:rPr>
          <w:color w:val="000000"/>
          <w:bdr w:frame="true" w:space="0" w:sz="0" w:color="auto" w:val="none"/>
        </w:rPr>
        <w:t>,</w:t>
      </w:r>
    </w:p>
    <w:p w:rsidRDefault="0072692E" w:rsidP="0072692E" w:rsidR="0072692E" w:rsidRPr="00E146FD">
      <w:pPr>
        <w:spacing w:lineRule="atLeast" w:line="0"/>
        <w:jc w:val="both"/>
        <w:rPr>
          <w:color w:val="000000"/>
          <w:shd w:fill="FFFFFF" w:color="auto" w:val="clear"/>
        </w:rPr>
      </w:pPr>
      <w:r>
        <w:rPr>
          <w:color w:val="000000"/>
          <w:shd w:fill="FFFFFF" w:color="auto" w:val="clear"/>
        </w:rPr>
        <w:t xml:space="preserve">- </w:t>
      </w:r>
      <w:r w:rsidR="002A58BE" w:rsidRPr="00E146FD">
        <w:rPr>
          <w:color w:val="000000"/>
          <w:shd w:fill="FFFFFF" w:color="auto" w:val="clear"/>
        </w:rPr>
        <w:t>prav</w:t>
      </w:r>
      <w:r>
        <w:rPr>
          <w:color w:val="000000"/>
          <w:shd w:fill="FFFFFF" w:color="auto" w:val="clear"/>
        </w:rPr>
        <w:t>a</w:t>
      </w:r>
      <w:r w:rsidR="002A58BE" w:rsidRPr="00E146FD">
        <w:rPr>
          <w:color w:val="000000"/>
          <w:shd w:fill="FFFFFF" w:color="auto" w:val="clear"/>
        </w:rPr>
        <w:t xml:space="preserve"> zaloga glavnice u iznosu od dvije</w:t>
      </w:r>
      <w:r>
        <w:rPr>
          <w:color w:val="000000"/>
          <w:shd w:fill="FFFFFF" w:color="auto" w:val="clear"/>
        </w:rPr>
        <w:t xml:space="preserve"> </w:t>
      </w:r>
      <w:r w:rsidR="002A58BE" w:rsidRPr="00E146FD">
        <w:rPr>
          <w:color w:val="000000"/>
          <w:shd w:fill="FFFFFF" w:color="auto" w:val="clear"/>
        </w:rPr>
        <w:t>milijarde</w:t>
      </w:r>
      <w:r>
        <w:rPr>
          <w:color w:val="000000"/>
          <w:shd w:fill="FFFFFF" w:color="auto" w:val="clear"/>
        </w:rPr>
        <w:t xml:space="preserve"> </w:t>
      </w:r>
      <w:r w:rsidR="002A58BE" w:rsidRPr="00E146FD">
        <w:rPr>
          <w:color w:val="000000"/>
          <w:shd w:fill="FFFFFF" w:color="auto" w:val="clear"/>
        </w:rPr>
        <w:t>devedeset</w:t>
      </w:r>
      <w:r>
        <w:rPr>
          <w:color w:val="000000"/>
          <w:shd w:fill="FFFFFF" w:color="auto" w:val="clear"/>
        </w:rPr>
        <w:t xml:space="preserve"> </w:t>
      </w:r>
      <w:r w:rsidR="002A58BE" w:rsidRPr="00E146FD">
        <w:rPr>
          <w:color w:val="000000"/>
          <w:shd w:fill="FFFFFF" w:color="auto" w:val="clear"/>
        </w:rPr>
        <w:t>miliona hrvatskih dinara</w:t>
      </w:r>
      <w:r>
        <w:rPr>
          <w:color w:val="000000"/>
          <w:shd w:fill="FFFFFF" w:color="auto" w:val="clear"/>
        </w:rPr>
        <w:t>,</w:t>
      </w:r>
      <w:r w:rsidR="002A58BE" w:rsidRPr="00E146FD">
        <w:rPr>
          <w:color w:val="000000"/>
          <w:shd w:fill="FFFFFF" w:color="auto" w:val="clear"/>
        </w:rPr>
        <w:t xml:space="preserve"> sa kamatom</w:t>
      </w:r>
      <w:r>
        <w:rPr>
          <w:color w:val="000000"/>
          <w:shd w:fill="FFFFFF" w:color="auto" w:val="clear"/>
        </w:rPr>
        <w:t xml:space="preserve"> i</w:t>
      </w:r>
      <w:r w:rsidR="002A58BE" w:rsidRPr="00E146FD">
        <w:rPr>
          <w:color w:val="000000"/>
          <w:shd w:fill="FFFFFF" w:color="auto" w:val="clear"/>
        </w:rPr>
        <w:t xml:space="preserve"> zateznom kamatom, </w:t>
      </w:r>
      <w:r>
        <w:rPr>
          <w:color w:val="000000"/>
          <w:shd w:fill="FFFFFF" w:color="auto" w:val="clear"/>
        </w:rPr>
        <w:t xml:space="preserve">upisanog na </w:t>
      </w:r>
      <w:r w:rsidR="002A58BE" w:rsidRPr="00E146FD">
        <w:rPr>
          <w:color w:val="000000"/>
          <w:shd w:fill="FFFFFF" w:color="auto" w:val="clear"/>
        </w:rPr>
        <w:t>ime</w:t>
      </w:r>
      <w:r>
        <w:rPr>
          <w:color w:val="000000"/>
          <w:shd w:fill="FFFFFF" w:color="auto" w:val="clear"/>
        </w:rPr>
        <w:t xml:space="preserve"> </w:t>
      </w:r>
      <w:r w:rsidRPr="00E146FD">
        <w:rPr>
          <w:color w:val="000000"/>
          <w:bdr w:frame="true" w:space="0" w:sz="0" w:color="auto" w:val="none"/>
        </w:rPr>
        <w:t>ISTARSKA KREDITNA BANKA UMAG d.d</w:t>
      </w:r>
      <w:r w:rsidR="00C741C4">
        <w:rPr>
          <w:color w:val="000000"/>
          <w:bdr w:frame="true" w:space="0" w:sz="0" w:color="auto" w:val="none"/>
        </w:rPr>
        <w:t>,</w:t>
      </w:r>
    </w:p>
    <w:p w:rsidRDefault="0072692E" w:rsidP="0072692E" w:rsidR="0072692E" w:rsidRPr="00E146FD">
      <w:pPr>
        <w:spacing w:lineRule="atLeast" w:line="0"/>
        <w:jc w:val="both"/>
        <w:rPr>
          <w:color w:val="000000"/>
          <w:shd w:fill="FFFFFF" w:color="auto" w:val="clear"/>
        </w:rPr>
      </w:pPr>
      <w:r>
        <w:rPr>
          <w:color w:val="000000"/>
          <w:shd w:fill="FFFFFF" w:color="auto" w:val="clear"/>
        </w:rPr>
        <w:t xml:space="preserve">- prava </w:t>
      </w:r>
      <w:r w:rsidR="002A58BE" w:rsidRPr="00E146FD">
        <w:rPr>
          <w:color w:val="000000"/>
          <w:shd w:fill="FFFFFF" w:color="auto" w:val="clear"/>
        </w:rPr>
        <w:t>zaloga u iznosu od jednu</w:t>
      </w:r>
      <w:r>
        <w:rPr>
          <w:color w:val="000000"/>
          <w:shd w:fill="FFFFFF" w:color="auto" w:val="clear"/>
        </w:rPr>
        <w:t xml:space="preserve"> </w:t>
      </w:r>
      <w:r w:rsidR="002A58BE" w:rsidRPr="00E146FD">
        <w:rPr>
          <w:color w:val="000000"/>
          <w:shd w:fill="FFFFFF" w:color="auto" w:val="clear"/>
        </w:rPr>
        <w:t>milijardu</w:t>
      </w:r>
      <w:r>
        <w:rPr>
          <w:color w:val="000000"/>
          <w:shd w:fill="FFFFFF" w:color="auto" w:val="clear"/>
        </w:rPr>
        <w:t xml:space="preserve"> </w:t>
      </w:r>
      <w:r w:rsidR="002A58BE" w:rsidRPr="00E146FD">
        <w:rPr>
          <w:color w:val="000000"/>
          <w:shd w:fill="FFFFFF" w:color="auto" w:val="clear"/>
        </w:rPr>
        <w:t>sto</w:t>
      </w:r>
      <w:r>
        <w:rPr>
          <w:color w:val="000000"/>
          <w:shd w:fill="FFFFFF" w:color="auto" w:val="clear"/>
        </w:rPr>
        <w:t xml:space="preserve"> </w:t>
      </w:r>
      <w:r w:rsidR="002A58BE" w:rsidRPr="00E146FD">
        <w:rPr>
          <w:color w:val="000000"/>
          <w:shd w:fill="FFFFFF" w:color="auto" w:val="clear"/>
        </w:rPr>
        <w:t>deset</w:t>
      </w:r>
      <w:r>
        <w:rPr>
          <w:color w:val="000000"/>
          <w:shd w:fill="FFFFFF" w:color="auto" w:val="clear"/>
        </w:rPr>
        <w:t xml:space="preserve"> </w:t>
      </w:r>
      <w:r w:rsidR="002A58BE" w:rsidRPr="00E146FD">
        <w:rPr>
          <w:color w:val="000000"/>
          <w:shd w:fill="FFFFFF" w:color="auto" w:val="clear"/>
        </w:rPr>
        <w:t>miliona</w:t>
      </w:r>
      <w:r>
        <w:rPr>
          <w:color w:val="000000"/>
          <w:shd w:fill="FFFFFF" w:color="auto" w:val="clear"/>
        </w:rPr>
        <w:t xml:space="preserve"> </w:t>
      </w:r>
      <w:r w:rsidR="002A58BE" w:rsidRPr="00E146FD">
        <w:rPr>
          <w:color w:val="000000"/>
          <w:shd w:fill="FFFFFF" w:color="auto" w:val="clear"/>
        </w:rPr>
        <w:t>tristo</w:t>
      </w:r>
      <w:r>
        <w:rPr>
          <w:color w:val="000000"/>
          <w:shd w:fill="FFFFFF" w:color="auto" w:val="clear"/>
        </w:rPr>
        <w:t xml:space="preserve"> </w:t>
      </w:r>
      <w:r w:rsidR="002A58BE" w:rsidRPr="00E146FD">
        <w:rPr>
          <w:color w:val="000000"/>
          <w:shd w:fill="FFFFFF" w:color="auto" w:val="clear"/>
        </w:rPr>
        <w:t>pedeset</w:t>
      </w:r>
      <w:r>
        <w:rPr>
          <w:color w:val="000000"/>
          <w:shd w:fill="FFFFFF" w:color="auto" w:val="clear"/>
        </w:rPr>
        <w:t xml:space="preserve"> </w:t>
      </w:r>
      <w:r w:rsidR="002A58BE" w:rsidRPr="00E146FD">
        <w:rPr>
          <w:color w:val="000000"/>
          <w:shd w:fill="FFFFFF" w:color="auto" w:val="clear"/>
        </w:rPr>
        <w:t>čet</w:t>
      </w:r>
      <w:r w:rsidR="00C741C4">
        <w:rPr>
          <w:color w:val="000000"/>
          <w:shd w:fill="FFFFFF" w:color="auto" w:val="clear"/>
        </w:rPr>
        <w:t>i</w:t>
      </w:r>
      <w:r w:rsidR="002A58BE" w:rsidRPr="00E146FD">
        <w:rPr>
          <w:color w:val="000000"/>
          <w:shd w:fill="FFFFFF" w:color="auto" w:val="clear"/>
        </w:rPr>
        <w:t>ri</w:t>
      </w:r>
      <w:r>
        <w:rPr>
          <w:color w:val="000000"/>
          <w:shd w:fill="FFFFFF" w:color="auto" w:val="clear"/>
        </w:rPr>
        <w:t xml:space="preserve"> </w:t>
      </w:r>
      <w:r w:rsidR="002A58BE" w:rsidRPr="00E146FD">
        <w:rPr>
          <w:color w:val="000000"/>
          <w:shd w:fill="FFFFFF" w:color="auto" w:val="clear"/>
        </w:rPr>
        <w:t>tisuće</w:t>
      </w:r>
      <w:r>
        <w:rPr>
          <w:color w:val="000000"/>
          <w:shd w:fill="FFFFFF" w:color="auto" w:val="clear"/>
        </w:rPr>
        <w:t xml:space="preserve"> </w:t>
      </w:r>
      <w:r w:rsidR="002A58BE" w:rsidRPr="00E146FD">
        <w:rPr>
          <w:color w:val="000000"/>
          <w:shd w:fill="FFFFFF" w:color="auto" w:val="clear"/>
        </w:rPr>
        <w:t>tristo</w:t>
      </w:r>
      <w:r>
        <w:rPr>
          <w:color w:val="000000"/>
          <w:shd w:fill="FFFFFF" w:color="auto" w:val="clear"/>
        </w:rPr>
        <w:t xml:space="preserve"> </w:t>
      </w:r>
      <w:r w:rsidR="002A58BE" w:rsidRPr="00E146FD">
        <w:rPr>
          <w:color w:val="000000"/>
          <w:shd w:fill="FFFFFF" w:color="auto" w:val="clear"/>
        </w:rPr>
        <w:t>trideset hrvatskih dinara</w:t>
      </w:r>
      <w:r>
        <w:rPr>
          <w:color w:val="000000"/>
          <w:shd w:fill="FFFFFF" w:color="auto" w:val="clear"/>
        </w:rPr>
        <w:t>,</w:t>
      </w:r>
      <w:r w:rsidR="002A58BE" w:rsidRPr="00E146FD">
        <w:rPr>
          <w:color w:val="000000"/>
          <w:shd w:fill="FFFFFF" w:color="auto" w:val="clear"/>
        </w:rPr>
        <w:t xml:space="preserve"> sa kamatom</w:t>
      </w:r>
      <w:r>
        <w:rPr>
          <w:color w:val="000000"/>
          <w:shd w:fill="FFFFFF" w:color="auto" w:val="clear"/>
        </w:rPr>
        <w:t xml:space="preserve"> i</w:t>
      </w:r>
      <w:r w:rsidR="002A58BE" w:rsidRPr="00E146FD">
        <w:rPr>
          <w:color w:val="000000"/>
          <w:shd w:fill="FFFFFF" w:color="auto" w:val="clear"/>
        </w:rPr>
        <w:t xml:space="preserve"> zateznom kamatom</w:t>
      </w:r>
      <w:r>
        <w:rPr>
          <w:color w:val="000000"/>
          <w:shd w:fill="FFFFFF" w:color="auto" w:val="clear"/>
        </w:rPr>
        <w:t xml:space="preserve">, upisanog na ime </w:t>
      </w:r>
      <w:r w:rsidRPr="00E146FD">
        <w:rPr>
          <w:color w:val="000000"/>
          <w:bdr w:frame="true" w:space="0" w:sz="0" w:color="auto" w:val="none"/>
        </w:rPr>
        <w:t>ISTARSKA KREDITNA BANKA UMAG d.d</w:t>
      </w:r>
      <w:r w:rsidR="00C741C4">
        <w:rPr>
          <w:color w:val="000000"/>
          <w:bdr w:frame="true" w:space="0" w:sz="0" w:color="auto" w:val="none"/>
        </w:rPr>
        <w:t>,</w:t>
      </w:r>
    </w:p>
    <w:p w:rsidRDefault="0072692E" w:rsidP="0072692E" w:rsidR="0072692E" w:rsidRPr="00E146FD">
      <w:pPr>
        <w:spacing w:lineRule="atLeast" w:line="0"/>
        <w:jc w:val="both"/>
        <w:rPr>
          <w:color w:val="000000"/>
          <w:shd w:fill="FFFFFF" w:color="auto" w:val="clear"/>
        </w:rPr>
      </w:pPr>
      <w:r>
        <w:rPr>
          <w:color w:val="000000"/>
          <w:shd w:fill="FFFFFF" w:color="auto" w:val="clear"/>
        </w:rPr>
        <w:t xml:space="preserve">- </w:t>
      </w:r>
      <w:r w:rsidR="002A58BE" w:rsidRPr="00E146FD">
        <w:rPr>
          <w:color w:val="000000"/>
          <w:shd w:fill="FFFFFF" w:color="auto" w:val="clear"/>
        </w:rPr>
        <w:t>prav</w:t>
      </w:r>
      <w:r>
        <w:rPr>
          <w:color w:val="000000"/>
          <w:shd w:fill="FFFFFF" w:color="auto" w:val="clear"/>
        </w:rPr>
        <w:t>a</w:t>
      </w:r>
      <w:r w:rsidR="002A58BE" w:rsidRPr="00E146FD">
        <w:rPr>
          <w:color w:val="000000"/>
          <w:shd w:fill="FFFFFF" w:color="auto" w:val="clear"/>
        </w:rPr>
        <w:t xml:space="preserve"> zaloga glavnice u iznosu od tri</w:t>
      </w:r>
      <w:r>
        <w:rPr>
          <w:color w:val="000000"/>
          <w:shd w:fill="FFFFFF" w:color="auto" w:val="clear"/>
        </w:rPr>
        <w:t xml:space="preserve"> </w:t>
      </w:r>
      <w:r w:rsidR="002A58BE" w:rsidRPr="00E146FD">
        <w:rPr>
          <w:color w:val="000000"/>
          <w:shd w:fill="FFFFFF" w:color="auto" w:val="clear"/>
        </w:rPr>
        <w:t>milijarde</w:t>
      </w:r>
      <w:r>
        <w:rPr>
          <w:color w:val="000000"/>
          <w:shd w:fill="FFFFFF" w:color="auto" w:val="clear"/>
        </w:rPr>
        <w:t xml:space="preserve"> </w:t>
      </w:r>
      <w:r w:rsidR="002A58BE" w:rsidRPr="00E146FD">
        <w:rPr>
          <w:color w:val="000000"/>
          <w:shd w:fill="FFFFFF" w:color="auto" w:val="clear"/>
        </w:rPr>
        <w:t>osamsto</w:t>
      </w:r>
      <w:r>
        <w:rPr>
          <w:color w:val="000000"/>
          <w:shd w:fill="FFFFFF" w:color="auto" w:val="clear"/>
        </w:rPr>
        <w:t xml:space="preserve"> </w:t>
      </w:r>
      <w:r w:rsidR="002A58BE" w:rsidRPr="00E146FD">
        <w:rPr>
          <w:color w:val="000000"/>
          <w:shd w:fill="FFFFFF" w:color="auto" w:val="clear"/>
        </w:rPr>
        <w:t>devedeset</w:t>
      </w:r>
      <w:r>
        <w:rPr>
          <w:color w:val="000000"/>
          <w:shd w:fill="FFFFFF" w:color="auto" w:val="clear"/>
        </w:rPr>
        <w:t xml:space="preserve"> </w:t>
      </w:r>
      <w:r w:rsidR="002A58BE" w:rsidRPr="00E146FD">
        <w:rPr>
          <w:color w:val="000000"/>
          <w:shd w:fill="FFFFFF" w:color="auto" w:val="clear"/>
        </w:rPr>
        <w:t>jedan</w:t>
      </w:r>
      <w:r>
        <w:rPr>
          <w:color w:val="000000"/>
          <w:shd w:fill="FFFFFF" w:color="auto" w:val="clear"/>
        </w:rPr>
        <w:t xml:space="preserve"> </w:t>
      </w:r>
      <w:r w:rsidR="002A58BE" w:rsidRPr="00E146FD">
        <w:rPr>
          <w:color w:val="000000"/>
          <w:shd w:fill="FFFFFF" w:color="auto" w:val="clear"/>
        </w:rPr>
        <w:t>milion</w:t>
      </w:r>
      <w:r>
        <w:rPr>
          <w:color w:val="000000"/>
          <w:shd w:fill="FFFFFF" w:color="auto" w:val="clear"/>
        </w:rPr>
        <w:t xml:space="preserve"> </w:t>
      </w:r>
      <w:r w:rsidR="002A58BE" w:rsidRPr="00E146FD">
        <w:rPr>
          <w:color w:val="000000"/>
          <w:shd w:fill="FFFFFF" w:color="auto" w:val="clear"/>
        </w:rPr>
        <w:t>osamsto</w:t>
      </w:r>
      <w:r>
        <w:rPr>
          <w:color w:val="000000"/>
          <w:shd w:fill="FFFFFF" w:color="auto" w:val="clear"/>
        </w:rPr>
        <w:t xml:space="preserve"> </w:t>
      </w:r>
      <w:r w:rsidR="002A58BE" w:rsidRPr="00E146FD">
        <w:rPr>
          <w:color w:val="000000"/>
          <w:shd w:fill="FFFFFF" w:color="auto" w:val="clear"/>
        </w:rPr>
        <w:t>tisuća hrvatskih dinara</w:t>
      </w:r>
      <w:r>
        <w:rPr>
          <w:color w:val="000000"/>
          <w:shd w:fill="FFFFFF" w:color="auto" w:val="clear"/>
        </w:rPr>
        <w:t>,</w:t>
      </w:r>
      <w:r w:rsidR="002A58BE" w:rsidRPr="00E146FD">
        <w:rPr>
          <w:color w:val="000000"/>
          <w:shd w:fill="FFFFFF" w:color="auto" w:val="clear"/>
        </w:rPr>
        <w:t xml:space="preserve"> sa kamatom</w:t>
      </w:r>
      <w:r>
        <w:rPr>
          <w:color w:val="000000"/>
          <w:shd w:fill="FFFFFF" w:color="auto" w:val="clear"/>
        </w:rPr>
        <w:t xml:space="preserve"> i </w:t>
      </w:r>
      <w:r w:rsidR="002A58BE" w:rsidRPr="00E146FD">
        <w:rPr>
          <w:color w:val="000000"/>
          <w:shd w:fill="FFFFFF" w:color="auto" w:val="clear"/>
        </w:rPr>
        <w:t xml:space="preserve">zateznom kamatom, </w:t>
      </w:r>
      <w:r>
        <w:rPr>
          <w:color w:val="000000"/>
          <w:shd w:fill="FFFFFF" w:color="auto" w:val="clear"/>
        </w:rPr>
        <w:t xml:space="preserve">upisanog </w:t>
      </w:r>
      <w:r w:rsidR="002A58BE" w:rsidRPr="00E146FD">
        <w:rPr>
          <w:color w:val="000000"/>
          <w:shd w:fill="FFFFFF" w:color="auto" w:val="clear"/>
        </w:rPr>
        <w:t>na ime</w:t>
      </w:r>
      <w:r>
        <w:rPr>
          <w:color w:val="000000"/>
          <w:shd w:fill="FFFFFF" w:color="auto" w:val="clear"/>
        </w:rPr>
        <w:t xml:space="preserve"> </w:t>
      </w:r>
      <w:r w:rsidRPr="00E146FD">
        <w:rPr>
          <w:color w:val="000000"/>
          <w:bdr w:frame="true" w:space="0" w:sz="0" w:color="auto" w:val="none"/>
        </w:rPr>
        <w:t>ISTARSKA KREDITNA BANKA UMAG</w:t>
      </w:r>
      <w:r w:rsidR="0018411A">
        <w:rPr>
          <w:color w:val="000000"/>
          <w:bdr w:frame="true" w:space="0" w:sz="0" w:color="auto" w:val="none"/>
        </w:rPr>
        <w:t>,</w:t>
      </w:r>
    </w:p>
    <w:p w:rsidRDefault="009F11FC" w:rsidP="009F11FC" w:rsidR="009F11FC" w:rsidRPr="00E146FD">
      <w:pPr>
        <w:spacing w:lineRule="atLeast" w:line="0"/>
        <w:jc w:val="both"/>
        <w:rPr>
          <w:color w:val="000000"/>
          <w:shd w:fill="FFFFFF" w:color="auto" w:val="clear"/>
        </w:rPr>
      </w:pPr>
      <w:r>
        <w:rPr>
          <w:color w:val="000000"/>
          <w:shd w:fill="FFFFFF" w:color="auto" w:val="clear"/>
        </w:rPr>
        <w:t xml:space="preserve">- </w:t>
      </w:r>
      <w:r w:rsidR="00E146FD" w:rsidRPr="00E146FD">
        <w:rPr>
          <w:color w:val="000000"/>
          <w:shd w:fill="FFFFFF" w:color="auto" w:val="clear"/>
        </w:rPr>
        <w:t>prav</w:t>
      </w:r>
      <w:r>
        <w:rPr>
          <w:color w:val="000000"/>
          <w:shd w:fill="FFFFFF" w:color="auto" w:val="clear"/>
        </w:rPr>
        <w:t>a</w:t>
      </w:r>
      <w:r w:rsidR="00E146FD" w:rsidRPr="00E146FD">
        <w:rPr>
          <w:color w:val="000000"/>
          <w:shd w:fill="FFFFFF" w:color="auto" w:val="clear"/>
        </w:rPr>
        <w:t xml:space="preserve"> zaloga glavnice u iznosu od osamsto</w:t>
      </w:r>
      <w:r>
        <w:rPr>
          <w:color w:val="000000"/>
          <w:shd w:fill="FFFFFF" w:color="auto" w:val="clear"/>
        </w:rPr>
        <w:t xml:space="preserve"> </w:t>
      </w:r>
      <w:r w:rsidR="00E146FD" w:rsidRPr="00E146FD">
        <w:rPr>
          <w:color w:val="000000"/>
          <w:shd w:fill="FFFFFF" w:color="auto" w:val="clear"/>
        </w:rPr>
        <w:t>pedeset</w:t>
      </w:r>
      <w:r>
        <w:rPr>
          <w:color w:val="000000"/>
          <w:shd w:fill="FFFFFF" w:color="auto" w:val="clear"/>
        </w:rPr>
        <w:t xml:space="preserve"> </w:t>
      </w:r>
      <w:r w:rsidR="00E146FD" w:rsidRPr="00E146FD">
        <w:rPr>
          <w:color w:val="000000"/>
          <w:shd w:fill="FFFFFF" w:color="auto" w:val="clear"/>
        </w:rPr>
        <w:t>sedam</w:t>
      </w:r>
      <w:r>
        <w:rPr>
          <w:color w:val="000000"/>
          <w:shd w:fill="FFFFFF" w:color="auto" w:val="clear"/>
        </w:rPr>
        <w:t xml:space="preserve"> </w:t>
      </w:r>
      <w:r w:rsidR="00E146FD" w:rsidRPr="00E146FD">
        <w:rPr>
          <w:color w:val="000000"/>
          <w:shd w:fill="FFFFFF" w:color="auto" w:val="clear"/>
        </w:rPr>
        <w:t>miliona hrvatskih dinara</w:t>
      </w:r>
      <w:r>
        <w:rPr>
          <w:color w:val="000000"/>
          <w:shd w:fill="FFFFFF" w:color="auto" w:val="clear"/>
        </w:rPr>
        <w:t>,</w:t>
      </w:r>
      <w:r w:rsidR="00E146FD" w:rsidRPr="00E146FD">
        <w:rPr>
          <w:color w:val="000000"/>
          <w:shd w:fill="FFFFFF" w:color="auto" w:val="clear"/>
        </w:rPr>
        <w:t xml:space="preserve"> sa kamatom</w:t>
      </w:r>
      <w:r>
        <w:rPr>
          <w:color w:val="000000"/>
          <w:shd w:fill="FFFFFF" w:color="auto" w:val="clear"/>
        </w:rPr>
        <w:t xml:space="preserve"> i</w:t>
      </w:r>
      <w:r w:rsidR="00E146FD" w:rsidRPr="00E146FD">
        <w:rPr>
          <w:color w:val="000000"/>
          <w:shd w:fill="FFFFFF" w:color="auto" w:val="clear"/>
        </w:rPr>
        <w:t xml:space="preserve"> zateznom kamatom,</w:t>
      </w:r>
      <w:r>
        <w:rPr>
          <w:color w:val="000000"/>
          <w:shd w:fill="FFFFFF" w:color="auto" w:val="clear"/>
        </w:rPr>
        <w:t xml:space="preserve"> upisanog</w:t>
      </w:r>
      <w:r w:rsidR="00E146FD" w:rsidRPr="00E146FD">
        <w:rPr>
          <w:color w:val="000000"/>
          <w:shd w:fill="FFFFFF" w:color="auto" w:val="clear"/>
        </w:rPr>
        <w:t xml:space="preserve"> na ime</w:t>
      </w:r>
      <w:r>
        <w:rPr>
          <w:color w:val="000000"/>
          <w:shd w:fill="FFFFFF" w:color="auto" w:val="clear"/>
        </w:rPr>
        <w:t xml:space="preserve"> </w:t>
      </w:r>
      <w:r w:rsidR="0018411A">
        <w:rPr>
          <w:color w:val="000000"/>
          <w:bdr w:frame="true" w:space="0" w:sz="0" w:color="auto" w:val="none"/>
        </w:rPr>
        <w:t>ISTARSKA KREDITNA BANKA UMAG</w:t>
      </w:r>
      <w:r w:rsidR="00C741C4">
        <w:rPr>
          <w:color w:val="000000"/>
          <w:bdr w:frame="true" w:space="0" w:sz="0" w:color="auto" w:val="none"/>
        </w:rPr>
        <w:t>,</w:t>
      </w:r>
    </w:p>
    <w:p w:rsidRDefault="009F11FC" w:rsidP="009F11FC" w:rsidR="009F11FC" w:rsidRPr="00E146FD">
      <w:pPr>
        <w:spacing w:lineRule="atLeast" w:line="0"/>
        <w:jc w:val="both"/>
        <w:rPr>
          <w:color w:val="000000"/>
          <w:shd w:fill="FFFFFF" w:color="auto" w:val="clear"/>
        </w:rPr>
      </w:pPr>
      <w:r>
        <w:rPr>
          <w:color w:val="000000"/>
          <w:shd w:fill="FFFFFF" w:color="auto" w:val="clear"/>
        </w:rPr>
        <w:t xml:space="preserve">- </w:t>
      </w:r>
      <w:r w:rsidR="00E146FD" w:rsidRPr="00E146FD">
        <w:rPr>
          <w:color w:val="000000"/>
          <w:shd w:fill="FFFFFF" w:color="auto" w:val="clear"/>
        </w:rPr>
        <w:t>prav</w:t>
      </w:r>
      <w:r>
        <w:rPr>
          <w:color w:val="000000"/>
          <w:shd w:fill="FFFFFF" w:color="auto" w:val="clear"/>
        </w:rPr>
        <w:t>a</w:t>
      </w:r>
      <w:r w:rsidR="00E146FD" w:rsidRPr="00E146FD">
        <w:rPr>
          <w:color w:val="000000"/>
          <w:shd w:fill="FFFFFF" w:color="auto" w:val="clear"/>
        </w:rPr>
        <w:t xml:space="preserve"> zaloga glavnice u iznosu od šesto</w:t>
      </w:r>
      <w:r>
        <w:rPr>
          <w:color w:val="000000"/>
          <w:shd w:fill="FFFFFF" w:color="auto" w:val="clear"/>
        </w:rPr>
        <w:t xml:space="preserve"> </w:t>
      </w:r>
      <w:r w:rsidR="00E146FD" w:rsidRPr="00E146FD">
        <w:rPr>
          <w:color w:val="000000"/>
          <w:shd w:fill="FFFFFF" w:color="auto" w:val="clear"/>
        </w:rPr>
        <w:t>miliona hrvatskih dinara</w:t>
      </w:r>
      <w:r>
        <w:rPr>
          <w:color w:val="000000"/>
          <w:shd w:fill="FFFFFF" w:color="auto" w:val="clear"/>
        </w:rPr>
        <w:t>,</w:t>
      </w:r>
      <w:r w:rsidR="00E146FD" w:rsidRPr="00E146FD">
        <w:rPr>
          <w:color w:val="000000"/>
          <w:shd w:fill="FFFFFF" w:color="auto" w:val="clear"/>
        </w:rPr>
        <w:t xml:space="preserve"> sa kamatom</w:t>
      </w:r>
      <w:r>
        <w:rPr>
          <w:color w:val="000000"/>
          <w:shd w:fill="FFFFFF" w:color="auto" w:val="clear"/>
        </w:rPr>
        <w:t xml:space="preserve"> i </w:t>
      </w:r>
      <w:r w:rsidR="00E146FD" w:rsidRPr="00E146FD">
        <w:rPr>
          <w:color w:val="000000"/>
          <w:shd w:fill="FFFFFF" w:color="auto" w:val="clear"/>
        </w:rPr>
        <w:t>zateznom kamatom</w:t>
      </w:r>
      <w:r>
        <w:rPr>
          <w:color w:val="000000"/>
          <w:shd w:fill="FFFFFF" w:color="auto" w:val="clear"/>
        </w:rPr>
        <w:t>, upisanog</w:t>
      </w:r>
      <w:r w:rsidR="00E146FD" w:rsidRPr="00E146FD">
        <w:rPr>
          <w:color w:val="000000"/>
          <w:shd w:fill="FFFFFF" w:color="auto" w:val="clear"/>
        </w:rPr>
        <w:t xml:space="preserve"> na ime</w:t>
      </w:r>
      <w:r>
        <w:rPr>
          <w:color w:val="000000"/>
          <w:shd w:fill="FFFFFF" w:color="auto" w:val="clear"/>
        </w:rPr>
        <w:t xml:space="preserve"> </w:t>
      </w:r>
      <w:r w:rsidR="0018411A">
        <w:rPr>
          <w:color w:val="000000"/>
          <w:bdr w:frame="true" w:space="0" w:sz="0" w:color="auto" w:val="none"/>
        </w:rPr>
        <w:t>ISTARSKA KREDITNA BANKA UMAG d.d</w:t>
      </w:r>
      <w:r w:rsidR="00C741C4">
        <w:rPr>
          <w:color w:val="000000"/>
          <w:bdr w:frame="true" w:space="0" w:sz="0" w:color="auto" w:val="none"/>
        </w:rPr>
        <w:t>,</w:t>
      </w:r>
    </w:p>
    <w:p w:rsidRDefault="009F11FC" w:rsidP="009F11FC" w:rsidR="009F11FC" w:rsidRPr="00E146FD">
      <w:pPr>
        <w:spacing w:lineRule="atLeast" w:line="0"/>
        <w:jc w:val="both"/>
        <w:rPr>
          <w:color w:val="000000"/>
          <w:shd w:fill="FFFFFF" w:color="auto" w:val="clear"/>
        </w:rPr>
      </w:pPr>
      <w:r>
        <w:rPr>
          <w:color w:val="000000"/>
          <w:shd w:fill="FFFFFF" w:color="auto" w:val="clear"/>
        </w:rPr>
        <w:t xml:space="preserve">- </w:t>
      </w:r>
      <w:r w:rsidR="00E146FD" w:rsidRPr="00E146FD">
        <w:rPr>
          <w:color w:val="000000"/>
          <w:shd w:fill="FFFFFF" w:color="auto" w:val="clear"/>
        </w:rPr>
        <w:t>prav</w:t>
      </w:r>
      <w:r>
        <w:rPr>
          <w:color w:val="000000"/>
          <w:shd w:fill="FFFFFF" w:color="auto" w:val="clear"/>
        </w:rPr>
        <w:t xml:space="preserve">a zaloga </w:t>
      </w:r>
      <w:r w:rsidR="00E146FD" w:rsidRPr="00E146FD">
        <w:rPr>
          <w:color w:val="000000"/>
          <w:shd w:fill="FFFFFF" w:color="auto" w:val="clear"/>
        </w:rPr>
        <w:t xml:space="preserve"> glavnice u iznosu od tristo</w:t>
      </w:r>
      <w:r>
        <w:rPr>
          <w:color w:val="000000"/>
          <w:shd w:fill="FFFFFF" w:color="auto" w:val="clear"/>
        </w:rPr>
        <w:t xml:space="preserve"> </w:t>
      </w:r>
      <w:r w:rsidR="00E146FD" w:rsidRPr="00E146FD">
        <w:rPr>
          <w:color w:val="000000"/>
          <w:shd w:fill="FFFFFF" w:color="auto" w:val="clear"/>
        </w:rPr>
        <w:t>pedeset</w:t>
      </w:r>
      <w:r>
        <w:rPr>
          <w:color w:val="000000"/>
          <w:shd w:fill="FFFFFF" w:color="auto" w:val="clear"/>
        </w:rPr>
        <w:t xml:space="preserve"> </w:t>
      </w:r>
      <w:r w:rsidR="00E146FD" w:rsidRPr="00E146FD">
        <w:rPr>
          <w:color w:val="000000"/>
          <w:shd w:fill="FFFFFF" w:color="auto" w:val="clear"/>
        </w:rPr>
        <w:t>pet</w:t>
      </w:r>
      <w:r>
        <w:rPr>
          <w:color w:val="000000"/>
          <w:shd w:fill="FFFFFF" w:color="auto" w:val="clear"/>
        </w:rPr>
        <w:t xml:space="preserve"> </w:t>
      </w:r>
      <w:r w:rsidR="00E146FD" w:rsidRPr="00E146FD">
        <w:rPr>
          <w:color w:val="000000"/>
          <w:shd w:fill="FFFFFF" w:color="auto" w:val="clear"/>
        </w:rPr>
        <w:t>miliona hrvatskih dinara</w:t>
      </w:r>
      <w:r>
        <w:rPr>
          <w:color w:val="000000"/>
          <w:shd w:fill="FFFFFF" w:color="auto" w:val="clear"/>
        </w:rPr>
        <w:t>,</w:t>
      </w:r>
      <w:r w:rsidR="00E146FD" w:rsidRPr="00E146FD">
        <w:rPr>
          <w:color w:val="000000"/>
          <w:shd w:fill="FFFFFF" w:color="auto" w:val="clear"/>
        </w:rPr>
        <w:t xml:space="preserve"> sa kamatom</w:t>
      </w:r>
      <w:r>
        <w:rPr>
          <w:color w:val="000000"/>
          <w:shd w:fill="FFFFFF" w:color="auto" w:val="clear"/>
        </w:rPr>
        <w:t xml:space="preserve"> i </w:t>
      </w:r>
      <w:r w:rsidR="00E146FD" w:rsidRPr="00E146FD">
        <w:rPr>
          <w:color w:val="000000"/>
          <w:shd w:fill="FFFFFF" w:color="auto" w:val="clear"/>
        </w:rPr>
        <w:t xml:space="preserve">zateznom kamatom, </w:t>
      </w:r>
      <w:r>
        <w:rPr>
          <w:color w:val="000000"/>
          <w:shd w:fill="FFFFFF" w:color="auto" w:val="clear"/>
        </w:rPr>
        <w:t xml:space="preserve">upisanog </w:t>
      </w:r>
      <w:r w:rsidR="00E146FD" w:rsidRPr="00E146FD">
        <w:rPr>
          <w:color w:val="000000"/>
          <w:shd w:fill="FFFFFF" w:color="auto" w:val="clear"/>
        </w:rPr>
        <w:t>na ime</w:t>
      </w:r>
      <w:r>
        <w:rPr>
          <w:color w:val="000000"/>
          <w:shd w:fill="FFFFFF" w:color="auto" w:val="clear"/>
        </w:rPr>
        <w:t xml:space="preserve"> </w:t>
      </w:r>
      <w:r w:rsidRPr="00E146FD">
        <w:rPr>
          <w:color w:val="000000"/>
          <w:bdr w:frame="true" w:space="0" w:sz="0" w:color="auto" w:val="none"/>
        </w:rPr>
        <w:t>ISTARSKA KREDITNA BANKA UMAG</w:t>
      </w:r>
      <w:r w:rsidR="00C741C4">
        <w:rPr>
          <w:color w:val="000000"/>
          <w:bdr w:frame="true" w:space="0" w:sz="0" w:color="auto" w:val="none"/>
        </w:rPr>
        <w:t>,</w:t>
      </w:r>
    </w:p>
    <w:p w:rsidRDefault="00575686" w:rsidP="00575686" w:rsidR="00575686" w:rsidRPr="00E146FD">
      <w:pPr>
        <w:spacing w:lineRule="atLeast" w:line="0"/>
        <w:jc w:val="both"/>
        <w:rPr>
          <w:color w:val="000000"/>
          <w:shd w:fill="FFFFFF" w:color="auto" w:val="clear"/>
        </w:rPr>
      </w:pPr>
      <w:r>
        <w:rPr>
          <w:color w:val="000000"/>
          <w:shd w:fill="FFFFFF" w:color="auto" w:val="clear"/>
        </w:rPr>
        <w:t xml:space="preserve">- </w:t>
      </w:r>
      <w:r w:rsidR="00E146FD" w:rsidRPr="00E146FD">
        <w:rPr>
          <w:color w:val="000000"/>
          <w:shd w:fill="FFFFFF" w:color="auto" w:val="clear"/>
        </w:rPr>
        <w:t>prav</w:t>
      </w:r>
      <w:r>
        <w:rPr>
          <w:color w:val="000000"/>
          <w:shd w:fill="FFFFFF" w:color="auto" w:val="clear"/>
        </w:rPr>
        <w:t>a</w:t>
      </w:r>
      <w:r w:rsidR="00E146FD" w:rsidRPr="00E146FD">
        <w:rPr>
          <w:color w:val="000000"/>
          <w:shd w:fill="FFFFFF" w:color="auto" w:val="clear"/>
        </w:rPr>
        <w:t xml:space="preserve"> zaloga glavnice u iznosu od sto</w:t>
      </w:r>
      <w:r>
        <w:rPr>
          <w:color w:val="000000"/>
          <w:shd w:fill="FFFFFF" w:color="auto" w:val="clear"/>
        </w:rPr>
        <w:t xml:space="preserve"> </w:t>
      </w:r>
      <w:r w:rsidR="00E146FD" w:rsidRPr="00E146FD">
        <w:rPr>
          <w:color w:val="000000"/>
          <w:shd w:fill="FFFFFF" w:color="auto" w:val="clear"/>
        </w:rPr>
        <w:t>trideset</w:t>
      </w:r>
      <w:r>
        <w:rPr>
          <w:color w:val="000000"/>
          <w:shd w:fill="FFFFFF" w:color="auto" w:val="clear"/>
        </w:rPr>
        <w:t xml:space="preserve"> </w:t>
      </w:r>
      <w:r w:rsidR="00E146FD" w:rsidRPr="00E146FD">
        <w:rPr>
          <w:color w:val="000000"/>
          <w:shd w:fill="FFFFFF" w:color="auto" w:val="clear"/>
        </w:rPr>
        <w:t>pet</w:t>
      </w:r>
      <w:r>
        <w:rPr>
          <w:color w:val="000000"/>
          <w:shd w:fill="FFFFFF" w:color="auto" w:val="clear"/>
        </w:rPr>
        <w:t xml:space="preserve"> </w:t>
      </w:r>
      <w:r w:rsidR="00E146FD" w:rsidRPr="00E146FD">
        <w:rPr>
          <w:color w:val="000000"/>
          <w:shd w:fill="FFFFFF" w:color="auto" w:val="clear"/>
        </w:rPr>
        <w:t>miliona hrvatskih dinara</w:t>
      </w:r>
      <w:r>
        <w:rPr>
          <w:color w:val="000000"/>
          <w:shd w:fill="FFFFFF" w:color="auto" w:val="clear"/>
        </w:rPr>
        <w:t>,</w:t>
      </w:r>
      <w:r w:rsidR="00E146FD" w:rsidRPr="00E146FD">
        <w:rPr>
          <w:color w:val="000000"/>
          <w:shd w:fill="FFFFFF" w:color="auto" w:val="clear"/>
        </w:rPr>
        <w:t xml:space="preserve"> sa kamatom, te zateznom kamatom, </w:t>
      </w:r>
      <w:r>
        <w:rPr>
          <w:color w:val="000000"/>
          <w:shd w:fill="FFFFFF" w:color="auto" w:val="clear"/>
        </w:rPr>
        <w:t xml:space="preserve">upisanog </w:t>
      </w:r>
      <w:r w:rsidR="00E146FD" w:rsidRPr="00E146FD">
        <w:rPr>
          <w:color w:val="000000"/>
          <w:shd w:fill="FFFFFF" w:color="auto" w:val="clear"/>
        </w:rPr>
        <w:t>na ime</w:t>
      </w:r>
      <w:r>
        <w:rPr>
          <w:color w:val="000000"/>
          <w:shd w:fill="FFFFFF" w:color="auto" w:val="clear"/>
        </w:rPr>
        <w:t xml:space="preserve"> </w:t>
      </w:r>
      <w:r w:rsidR="0018411A">
        <w:rPr>
          <w:color w:val="000000"/>
          <w:bdr w:frame="true" w:space="0" w:sz="0" w:color="auto" w:val="none"/>
        </w:rPr>
        <w:t>ISTARSKA KREDITNA BANKA UMAG</w:t>
      </w:r>
      <w:r w:rsidR="00C741C4">
        <w:rPr>
          <w:color w:val="000000"/>
          <w:bdr w:frame="true" w:space="0" w:sz="0" w:color="auto" w:val="none"/>
        </w:rPr>
        <w:t>,</w:t>
      </w:r>
    </w:p>
    <w:p w:rsidRDefault="00575686" w:rsidP="00575686" w:rsidR="00575686" w:rsidRPr="00E146FD">
      <w:pPr>
        <w:spacing w:lineRule="atLeast" w:line="0"/>
        <w:jc w:val="both"/>
        <w:rPr>
          <w:color w:val="000000"/>
          <w:shd w:fill="FFFFFF" w:color="auto" w:val="clear"/>
        </w:rPr>
      </w:pPr>
      <w:r>
        <w:rPr>
          <w:color w:val="000000"/>
          <w:shd w:fill="FFFFFF" w:color="auto" w:val="clear"/>
        </w:rPr>
        <w:t xml:space="preserve">- </w:t>
      </w:r>
      <w:r w:rsidR="00E146FD" w:rsidRPr="00E146FD">
        <w:rPr>
          <w:color w:val="000000"/>
          <w:shd w:fill="FFFFFF" w:color="auto" w:val="clear"/>
        </w:rPr>
        <w:t>prav</w:t>
      </w:r>
      <w:r>
        <w:rPr>
          <w:color w:val="000000"/>
          <w:shd w:fill="FFFFFF" w:color="auto" w:val="clear"/>
        </w:rPr>
        <w:t>a</w:t>
      </w:r>
      <w:r w:rsidR="00E146FD" w:rsidRPr="00E146FD">
        <w:rPr>
          <w:color w:val="000000"/>
          <w:shd w:fill="FFFFFF" w:color="auto" w:val="clear"/>
        </w:rPr>
        <w:t xml:space="preserve"> zaloga glavnice u iznosu od devetsto</w:t>
      </w:r>
      <w:r>
        <w:rPr>
          <w:color w:val="000000"/>
          <w:shd w:fill="FFFFFF" w:color="auto" w:val="clear"/>
        </w:rPr>
        <w:t xml:space="preserve"> </w:t>
      </w:r>
      <w:r w:rsidR="00E146FD" w:rsidRPr="00E146FD">
        <w:rPr>
          <w:color w:val="000000"/>
          <w:shd w:fill="FFFFFF" w:color="auto" w:val="clear"/>
        </w:rPr>
        <w:t>devedeset</w:t>
      </w:r>
      <w:r>
        <w:rPr>
          <w:color w:val="000000"/>
          <w:shd w:fill="FFFFFF" w:color="auto" w:val="clear"/>
        </w:rPr>
        <w:t xml:space="preserve"> </w:t>
      </w:r>
      <w:r w:rsidR="00E146FD" w:rsidRPr="00E146FD">
        <w:rPr>
          <w:color w:val="000000"/>
          <w:shd w:fill="FFFFFF" w:color="auto" w:val="clear"/>
        </w:rPr>
        <w:t>osam</w:t>
      </w:r>
      <w:r>
        <w:rPr>
          <w:color w:val="000000"/>
          <w:shd w:fill="FFFFFF" w:color="auto" w:val="clear"/>
        </w:rPr>
        <w:t xml:space="preserve"> </w:t>
      </w:r>
      <w:r w:rsidR="00E146FD" w:rsidRPr="00E146FD">
        <w:rPr>
          <w:color w:val="000000"/>
          <w:shd w:fill="FFFFFF" w:color="auto" w:val="clear"/>
        </w:rPr>
        <w:t>miliona hrvatskih dinara</w:t>
      </w:r>
      <w:r>
        <w:rPr>
          <w:color w:val="000000"/>
          <w:shd w:fill="FFFFFF" w:color="auto" w:val="clear"/>
        </w:rPr>
        <w:t>,</w:t>
      </w:r>
      <w:r w:rsidR="00E146FD" w:rsidRPr="00E146FD">
        <w:rPr>
          <w:color w:val="000000"/>
          <w:shd w:fill="FFFFFF" w:color="auto" w:val="clear"/>
        </w:rPr>
        <w:t xml:space="preserve"> sa kamatom, te zateznom kamatom, </w:t>
      </w:r>
      <w:r>
        <w:rPr>
          <w:color w:val="000000"/>
          <w:shd w:fill="FFFFFF" w:color="auto" w:val="clear"/>
        </w:rPr>
        <w:t xml:space="preserve">upisanog </w:t>
      </w:r>
      <w:r w:rsidR="00E146FD" w:rsidRPr="00E146FD">
        <w:rPr>
          <w:color w:val="000000"/>
          <w:shd w:fill="FFFFFF" w:color="auto" w:val="clear"/>
        </w:rPr>
        <w:t>na ime</w:t>
      </w:r>
      <w:r>
        <w:rPr>
          <w:color w:val="000000"/>
          <w:shd w:fill="FFFFFF" w:color="auto" w:val="clear"/>
        </w:rPr>
        <w:t xml:space="preserve"> </w:t>
      </w:r>
      <w:r w:rsidRPr="00E146FD">
        <w:rPr>
          <w:color w:val="000000"/>
          <w:bdr w:frame="true" w:space="0" w:sz="0" w:color="auto" w:val="none"/>
        </w:rPr>
        <w:t>ISTARSKA KREDITNA BANKA UMAG</w:t>
      </w:r>
      <w:r w:rsidR="00BD4647">
        <w:rPr>
          <w:color w:val="000000"/>
          <w:bdr w:frame="true" w:space="0" w:sz="0" w:color="auto" w:val="none"/>
        </w:rPr>
        <w:t>,</w:t>
      </w:r>
    </w:p>
    <w:p w:rsidRDefault="00575686" w:rsidP="00575686" w:rsidR="00575686" w:rsidRPr="00E146FD">
      <w:pPr>
        <w:spacing w:lineRule="atLeast" w:line="0"/>
        <w:jc w:val="both"/>
        <w:rPr>
          <w:color w:val="000000"/>
          <w:shd w:fill="FFFFFF" w:color="auto" w:val="clear"/>
        </w:rPr>
      </w:pPr>
      <w:r>
        <w:rPr>
          <w:color w:val="000000"/>
          <w:shd w:fill="FFFFFF" w:color="auto" w:val="clear"/>
        </w:rPr>
        <w:t xml:space="preserve">- </w:t>
      </w:r>
      <w:r w:rsidR="00E146FD" w:rsidRPr="00E146FD">
        <w:rPr>
          <w:color w:val="000000"/>
          <w:shd w:fill="FFFFFF" w:color="auto" w:val="clear"/>
        </w:rPr>
        <w:t>prav</w:t>
      </w:r>
      <w:r>
        <w:rPr>
          <w:color w:val="000000"/>
          <w:shd w:fill="FFFFFF" w:color="auto" w:val="clear"/>
        </w:rPr>
        <w:t>a</w:t>
      </w:r>
      <w:r w:rsidR="00E146FD" w:rsidRPr="00E146FD">
        <w:rPr>
          <w:color w:val="000000"/>
          <w:shd w:fill="FFFFFF" w:color="auto" w:val="clear"/>
        </w:rPr>
        <w:t xml:space="preserve"> zaloga glavnice u iznosu od dvjesto</w:t>
      </w:r>
      <w:r>
        <w:rPr>
          <w:color w:val="000000"/>
          <w:shd w:fill="FFFFFF" w:color="auto" w:val="clear"/>
        </w:rPr>
        <w:t xml:space="preserve"> </w:t>
      </w:r>
      <w:r w:rsidR="00E146FD" w:rsidRPr="00E146FD">
        <w:rPr>
          <w:color w:val="000000"/>
          <w:shd w:fill="FFFFFF" w:color="auto" w:val="clear"/>
        </w:rPr>
        <w:t>dvadeset</w:t>
      </w:r>
      <w:r>
        <w:rPr>
          <w:color w:val="000000"/>
          <w:shd w:fill="FFFFFF" w:color="auto" w:val="clear"/>
        </w:rPr>
        <w:t xml:space="preserve"> </w:t>
      </w:r>
      <w:r w:rsidR="00E146FD" w:rsidRPr="00E146FD">
        <w:rPr>
          <w:color w:val="000000"/>
          <w:shd w:fill="FFFFFF" w:color="auto" w:val="clear"/>
        </w:rPr>
        <w:t>dva</w:t>
      </w:r>
      <w:r>
        <w:rPr>
          <w:color w:val="000000"/>
          <w:shd w:fill="FFFFFF" w:color="auto" w:val="clear"/>
        </w:rPr>
        <w:t xml:space="preserve"> </w:t>
      </w:r>
      <w:r w:rsidR="00E146FD" w:rsidRPr="00E146FD">
        <w:rPr>
          <w:color w:val="000000"/>
          <w:shd w:fill="FFFFFF" w:color="auto" w:val="clear"/>
        </w:rPr>
        <w:t>mili</w:t>
      </w:r>
      <w:r>
        <w:rPr>
          <w:color w:val="000000"/>
          <w:shd w:fill="FFFFFF" w:color="auto" w:val="clear"/>
        </w:rPr>
        <w:t>o</w:t>
      </w:r>
      <w:r w:rsidR="00E146FD" w:rsidRPr="00E146FD">
        <w:rPr>
          <w:color w:val="000000"/>
          <w:shd w:fill="FFFFFF" w:color="auto" w:val="clear"/>
        </w:rPr>
        <w:t>na hrvatskih dinara</w:t>
      </w:r>
      <w:r>
        <w:rPr>
          <w:color w:val="000000"/>
          <w:shd w:fill="FFFFFF" w:color="auto" w:val="clear"/>
        </w:rPr>
        <w:t>,</w:t>
      </w:r>
      <w:r w:rsidR="00E146FD" w:rsidRPr="00E146FD">
        <w:rPr>
          <w:color w:val="000000"/>
          <w:shd w:fill="FFFFFF" w:color="auto" w:val="clear"/>
        </w:rPr>
        <w:t xml:space="preserve"> sa kamatom, te zateznom kamatom, </w:t>
      </w:r>
      <w:r>
        <w:rPr>
          <w:color w:val="000000"/>
          <w:shd w:fill="FFFFFF" w:color="auto" w:val="clear"/>
        </w:rPr>
        <w:t xml:space="preserve">upisanog </w:t>
      </w:r>
      <w:r w:rsidR="00E146FD" w:rsidRPr="00E146FD">
        <w:rPr>
          <w:color w:val="000000"/>
          <w:shd w:fill="FFFFFF" w:color="auto" w:val="clear"/>
        </w:rPr>
        <w:t>na ime</w:t>
      </w:r>
      <w:r>
        <w:rPr>
          <w:color w:val="000000"/>
          <w:shd w:fill="FFFFFF" w:color="auto" w:val="clear"/>
        </w:rPr>
        <w:t xml:space="preserve"> </w:t>
      </w:r>
      <w:r w:rsidRPr="00E146FD">
        <w:rPr>
          <w:color w:val="000000"/>
          <w:bdr w:frame="true" w:space="0" w:sz="0" w:color="auto" w:val="none"/>
        </w:rPr>
        <w:t>ISTARSKA KREDITNA BANKA UMAG d.d</w:t>
      </w:r>
      <w:r w:rsidR="00BD4647">
        <w:rPr>
          <w:color w:val="000000"/>
          <w:bdr w:frame="true" w:space="0" w:sz="0" w:color="auto" w:val="none"/>
        </w:rPr>
        <w:t>,</w:t>
      </w:r>
    </w:p>
    <w:p w:rsidRDefault="00575686" w:rsidP="00575686" w:rsidR="00575686" w:rsidRPr="00E146FD">
      <w:pPr>
        <w:spacing w:lineRule="atLeast" w:line="0"/>
        <w:jc w:val="both"/>
        <w:rPr>
          <w:color w:val="000000"/>
          <w:shd w:fill="FFFFFF" w:color="auto" w:val="clear"/>
        </w:rPr>
      </w:pPr>
      <w:r>
        <w:rPr>
          <w:color w:val="000000"/>
          <w:shd w:fill="FFFFFF" w:color="auto" w:val="clear"/>
        </w:rPr>
        <w:t xml:space="preserve">- </w:t>
      </w:r>
      <w:r w:rsidR="00E146FD" w:rsidRPr="00E146FD">
        <w:rPr>
          <w:color w:val="000000"/>
          <w:shd w:fill="FFFFFF" w:color="auto" w:val="clear"/>
        </w:rPr>
        <w:t>prav</w:t>
      </w:r>
      <w:r>
        <w:rPr>
          <w:color w:val="000000"/>
          <w:shd w:fill="FFFFFF" w:color="auto" w:val="clear"/>
        </w:rPr>
        <w:t>a</w:t>
      </w:r>
      <w:r w:rsidR="00E146FD" w:rsidRPr="00E146FD">
        <w:rPr>
          <w:color w:val="000000"/>
          <w:shd w:fill="FFFFFF" w:color="auto" w:val="clear"/>
        </w:rPr>
        <w:t xml:space="preserve"> zaloga glavnice u iznosu od </w:t>
      </w:r>
      <w:r>
        <w:rPr>
          <w:color w:val="000000"/>
          <w:shd w:fill="FFFFFF" w:color="auto" w:val="clear"/>
        </w:rPr>
        <w:t xml:space="preserve">četiristo </w:t>
      </w:r>
      <w:r w:rsidR="00E146FD" w:rsidRPr="00E146FD">
        <w:rPr>
          <w:color w:val="000000"/>
          <w:shd w:fill="FFFFFF" w:color="auto" w:val="clear"/>
        </w:rPr>
        <w:t>sedamdeset</w:t>
      </w:r>
      <w:r>
        <w:rPr>
          <w:color w:val="000000"/>
          <w:shd w:fill="FFFFFF" w:color="auto" w:val="clear"/>
        </w:rPr>
        <w:t xml:space="preserve"> </w:t>
      </w:r>
      <w:r w:rsidR="00E146FD" w:rsidRPr="00E146FD">
        <w:rPr>
          <w:color w:val="000000"/>
          <w:shd w:fill="FFFFFF" w:color="auto" w:val="clear"/>
        </w:rPr>
        <w:t>četiri</w:t>
      </w:r>
      <w:r>
        <w:rPr>
          <w:color w:val="000000"/>
          <w:shd w:fill="FFFFFF" w:color="auto" w:val="clear"/>
        </w:rPr>
        <w:t xml:space="preserve"> </w:t>
      </w:r>
      <w:r w:rsidR="00E146FD" w:rsidRPr="00E146FD">
        <w:rPr>
          <w:color w:val="000000"/>
          <w:shd w:fill="FFFFFF" w:color="auto" w:val="clear"/>
        </w:rPr>
        <w:t>mili</w:t>
      </w:r>
      <w:r>
        <w:rPr>
          <w:color w:val="000000"/>
          <w:shd w:fill="FFFFFF" w:color="auto" w:val="clear"/>
        </w:rPr>
        <w:t>o</w:t>
      </w:r>
      <w:r w:rsidR="00E146FD" w:rsidRPr="00E146FD">
        <w:rPr>
          <w:color w:val="000000"/>
          <w:shd w:fill="FFFFFF" w:color="auto" w:val="clear"/>
        </w:rPr>
        <w:t>na hrvatskih dinara</w:t>
      </w:r>
      <w:r>
        <w:rPr>
          <w:color w:val="000000"/>
          <w:shd w:fill="FFFFFF" w:color="auto" w:val="clear"/>
        </w:rPr>
        <w:t>,</w:t>
      </w:r>
      <w:r w:rsidR="00E146FD" w:rsidRPr="00E146FD">
        <w:rPr>
          <w:color w:val="000000"/>
          <w:shd w:fill="FFFFFF" w:color="auto" w:val="clear"/>
        </w:rPr>
        <w:t xml:space="preserve"> sa kamatom, te zateznom kamatom, </w:t>
      </w:r>
      <w:r>
        <w:rPr>
          <w:color w:val="000000"/>
          <w:shd w:fill="FFFFFF" w:color="auto" w:val="clear"/>
        </w:rPr>
        <w:t xml:space="preserve">upisanog </w:t>
      </w:r>
      <w:r w:rsidR="00E146FD" w:rsidRPr="00E146FD">
        <w:rPr>
          <w:color w:val="000000"/>
          <w:shd w:fill="FFFFFF" w:color="auto" w:val="clear"/>
        </w:rPr>
        <w:t>na ime</w:t>
      </w:r>
      <w:r>
        <w:rPr>
          <w:color w:val="000000"/>
          <w:shd w:fill="FFFFFF" w:color="auto" w:val="clear"/>
        </w:rPr>
        <w:t xml:space="preserve"> </w:t>
      </w:r>
      <w:r w:rsidRPr="00E146FD">
        <w:rPr>
          <w:color w:val="000000"/>
          <w:bdr w:frame="true" w:space="0" w:sz="0" w:color="auto" w:val="none"/>
        </w:rPr>
        <w:t>ISTARSKA KREDITNA BANKA UMAG d.d</w:t>
      </w:r>
      <w:r w:rsidR="00BD4647">
        <w:rPr>
          <w:color w:val="000000"/>
          <w:bdr w:frame="true" w:space="0" w:sz="0" w:color="auto" w:val="none"/>
        </w:rPr>
        <w:t>,</w:t>
      </w:r>
    </w:p>
    <w:p w:rsidRDefault="003F0DFE" w:rsidP="003F0DFE" w:rsidR="003F0DFE" w:rsidRPr="00E146FD">
      <w:pPr>
        <w:spacing w:lineRule="atLeast" w:line="0"/>
        <w:jc w:val="both"/>
        <w:rPr>
          <w:color w:val="000000"/>
          <w:shd w:fill="FFFFFF" w:color="auto" w:val="clear"/>
        </w:rPr>
      </w:pPr>
      <w:r>
        <w:rPr>
          <w:color w:val="000000"/>
          <w:shd w:fill="FFFFFF" w:color="auto" w:val="clear"/>
        </w:rPr>
        <w:t xml:space="preserve">- </w:t>
      </w:r>
      <w:r w:rsidR="00E146FD" w:rsidRPr="00E146FD">
        <w:rPr>
          <w:color w:val="000000"/>
          <w:shd w:fill="FFFFFF" w:color="auto" w:val="clear"/>
        </w:rPr>
        <w:t>prav</w:t>
      </w:r>
      <w:r>
        <w:rPr>
          <w:color w:val="000000"/>
          <w:shd w:fill="FFFFFF" w:color="auto" w:val="clear"/>
        </w:rPr>
        <w:t>a</w:t>
      </w:r>
      <w:r w:rsidR="00E146FD" w:rsidRPr="00E146FD">
        <w:rPr>
          <w:color w:val="000000"/>
          <w:shd w:fill="FFFFFF" w:color="auto" w:val="clear"/>
        </w:rPr>
        <w:t xml:space="preserve"> zaloga glavnice u iznosu od čet</w:t>
      </w:r>
      <w:r>
        <w:rPr>
          <w:color w:val="000000"/>
          <w:shd w:fill="FFFFFF" w:color="auto" w:val="clear"/>
        </w:rPr>
        <w:t>ir</w:t>
      </w:r>
      <w:r w:rsidR="00E146FD" w:rsidRPr="00E146FD">
        <w:rPr>
          <w:color w:val="000000"/>
          <w:shd w:fill="FFFFFF" w:color="auto" w:val="clear"/>
        </w:rPr>
        <w:t>isto</w:t>
      </w:r>
      <w:r>
        <w:rPr>
          <w:color w:val="000000"/>
          <w:shd w:fill="FFFFFF" w:color="auto" w:val="clear"/>
        </w:rPr>
        <w:t xml:space="preserve"> </w:t>
      </w:r>
      <w:r w:rsidR="00E146FD" w:rsidRPr="00E146FD">
        <w:rPr>
          <w:color w:val="000000"/>
          <w:shd w:fill="FFFFFF" w:color="auto" w:val="clear"/>
        </w:rPr>
        <w:t>miliona hrvatskih dinara</w:t>
      </w:r>
      <w:r>
        <w:rPr>
          <w:color w:val="000000"/>
          <w:shd w:fill="FFFFFF" w:color="auto" w:val="clear"/>
        </w:rPr>
        <w:t>,</w:t>
      </w:r>
      <w:r w:rsidR="00E146FD" w:rsidRPr="00E146FD">
        <w:rPr>
          <w:color w:val="000000"/>
          <w:shd w:fill="FFFFFF" w:color="auto" w:val="clear"/>
        </w:rPr>
        <w:t xml:space="preserve"> sa kamatom, te zateznom kamatom, </w:t>
      </w:r>
      <w:r>
        <w:rPr>
          <w:color w:val="000000"/>
          <w:shd w:fill="FFFFFF" w:color="auto" w:val="clear"/>
        </w:rPr>
        <w:t xml:space="preserve">upisanog </w:t>
      </w:r>
      <w:r w:rsidR="00E146FD" w:rsidRPr="00E146FD">
        <w:rPr>
          <w:color w:val="000000"/>
          <w:shd w:fill="FFFFFF" w:color="auto" w:val="clear"/>
        </w:rPr>
        <w:t>na ime</w:t>
      </w:r>
      <w:r>
        <w:rPr>
          <w:color w:val="000000"/>
          <w:shd w:fill="FFFFFF" w:color="auto" w:val="clear"/>
        </w:rPr>
        <w:t xml:space="preserve"> </w:t>
      </w:r>
      <w:r w:rsidRPr="00E146FD">
        <w:rPr>
          <w:color w:val="000000"/>
          <w:bdr w:frame="true" w:space="0" w:sz="0" w:color="auto" w:val="none"/>
        </w:rPr>
        <w:t>ISTARSKA KREDITNA BANKA UMAG d.d</w:t>
      </w:r>
      <w:r w:rsidR="00BD4647">
        <w:rPr>
          <w:color w:val="000000"/>
          <w:bdr w:frame="true" w:space="0" w:sz="0" w:color="auto" w:val="none"/>
        </w:rPr>
        <w:t>,</w:t>
      </w:r>
    </w:p>
    <w:p w:rsidRDefault="003F0DFE" w:rsidP="003F0DFE" w:rsidR="003F0DFE" w:rsidRPr="00E146FD">
      <w:pPr>
        <w:spacing w:lineRule="atLeast" w:line="0"/>
        <w:jc w:val="both"/>
        <w:rPr>
          <w:color w:val="000000"/>
          <w:shd w:fill="FFFFFF" w:color="auto" w:val="clear"/>
        </w:rPr>
      </w:pPr>
      <w:r>
        <w:rPr>
          <w:color w:val="000000"/>
          <w:shd w:fill="FFFFFF" w:color="auto" w:val="clear"/>
        </w:rPr>
        <w:t xml:space="preserve">- prava </w:t>
      </w:r>
      <w:r w:rsidR="00E146FD" w:rsidRPr="00E146FD">
        <w:rPr>
          <w:color w:val="000000"/>
          <w:shd w:fill="FFFFFF" w:color="auto" w:val="clear"/>
        </w:rPr>
        <w:t>zaloga glavnice u iznosu od petsto</w:t>
      </w:r>
      <w:r>
        <w:rPr>
          <w:color w:val="000000"/>
          <w:shd w:fill="FFFFFF" w:color="auto" w:val="clear"/>
        </w:rPr>
        <w:t xml:space="preserve"> </w:t>
      </w:r>
      <w:r w:rsidR="00E146FD" w:rsidRPr="00E146FD">
        <w:rPr>
          <w:color w:val="000000"/>
          <w:shd w:fill="FFFFFF" w:color="auto" w:val="clear"/>
        </w:rPr>
        <w:t>trideset</w:t>
      </w:r>
      <w:r>
        <w:rPr>
          <w:color w:val="000000"/>
          <w:shd w:fill="FFFFFF" w:color="auto" w:val="clear"/>
        </w:rPr>
        <w:t xml:space="preserve"> </w:t>
      </w:r>
      <w:r w:rsidR="00E146FD" w:rsidRPr="00E146FD">
        <w:rPr>
          <w:color w:val="000000"/>
          <w:shd w:fill="FFFFFF" w:color="auto" w:val="clear"/>
        </w:rPr>
        <w:t>jedan</w:t>
      </w:r>
      <w:r>
        <w:rPr>
          <w:color w:val="000000"/>
          <w:shd w:fill="FFFFFF" w:color="auto" w:val="clear"/>
        </w:rPr>
        <w:t xml:space="preserve"> </w:t>
      </w:r>
      <w:r w:rsidR="00E146FD" w:rsidRPr="00E146FD">
        <w:rPr>
          <w:color w:val="000000"/>
          <w:shd w:fill="FFFFFF" w:color="auto" w:val="clear"/>
        </w:rPr>
        <w:t>mili</w:t>
      </w:r>
      <w:r>
        <w:rPr>
          <w:color w:val="000000"/>
          <w:shd w:fill="FFFFFF" w:color="auto" w:val="clear"/>
        </w:rPr>
        <w:t>o</w:t>
      </w:r>
      <w:r w:rsidR="00E146FD" w:rsidRPr="00E146FD">
        <w:rPr>
          <w:color w:val="000000"/>
          <w:shd w:fill="FFFFFF" w:color="auto" w:val="clear"/>
        </w:rPr>
        <w:t>n</w:t>
      </w:r>
      <w:r>
        <w:rPr>
          <w:color w:val="000000"/>
          <w:shd w:fill="FFFFFF" w:color="auto" w:val="clear"/>
        </w:rPr>
        <w:t xml:space="preserve"> </w:t>
      </w:r>
      <w:r w:rsidR="00E146FD" w:rsidRPr="00E146FD">
        <w:rPr>
          <w:color w:val="000000"/>
          <w:shd w:fill="FFFFFF" w:color="auto" w:val="clear"/>
        </w:rPr>
        <w:t>dvjesto</w:t>
      </w:r>
      <w:r>
        <w:rPr>
          <w:color w:val="000000"/>
          <w:shd w:fill="FFFFFF" w:color="auto" w:val="clear"/>
        </w:rPr>
        <w:t xml:space="preserve"> </w:t>
      </w:r>
      <w:r w:rsidR="00E146FD" w:rsidRPr="00E146FD">
        <w:rPr>
          <w:color w:val="000000"/>
          <w:shd w:fill="FFFFFF" w:color="auto" w:val="clear"/>
        </w:rPr>
        <w:t>dvadeset</w:t>
      </w:r>
      <w:r>
        <w:rPr>
          <w:color w:val="000000"/>
          <w:shd w:fill="FFFFFF" w:color="auto" w:val="clear"/>
        </w:rPr>
        <w:t xml:space="preserve"> </w:t>
      </w:r>
      <w:r w:rsidR="00E146FD" w:rsidRPr="00E146FD">
        <w:rPr>
          <w:color w:val="000000"/>
          <w:shd w:fill="FFFFFF" w:color="auto" w:val="clear"/>
        </w:rPr>
        <w:t>pet</w:t>
      </w:r>
      <w:r>
        <w:rPr>
          <w:color w:val="000000"/>
          <w:shd w:fill="FFFFFF" w:color="auto" w:val="clear"/>
        </w:rPr>
        <w:t xml:space="preserve"> </w:t>
      </w:r>
      <w:r w:rsidR="00E146FD" w:rsidRPr="00E146FD">
        <w:rPr>
          <w:color w:val="000000"/>
          <w:shd w:fill="FFFFFF" w:color="auto" w:val="clear"/>
        </w:rPr>
        <w:t>tisuća hrvatskih dinara</w:t>
      </w:r>
      <w:r>
        <w:rPr>
          <w:color w:val="000000"/>
          <w:shd w:fill="FFFFFF" w:color="auto" w:val="clear"/>
        </w:rPr>
        <w:t>,</w:t>
      </w:r>
      <w:r w:rsidR="00E146FD" w:rsidRPr="00E146FD">
        <w:rPr>
          <w:color w:val="000000"/>
          <w:shd w:fill="FFFFFF" w:color="auto" w:val="clear"/>
        </w:rPr>
        <w:t xml:space="preserve"> sa kamatom, te zateznom kamatom</w:t>
      </w:r>
      <w:r>
        <w:rPr>
          <w:color w:val="000000"/>
          <w:shd w:fill="FFFFFF" w:color="auto" w:val="clear"/>
        </w:rPr>
        <w:t xml:space="preserve">, upisanog </w:t>
      </w:r>
      <w:r w:rsidR="00E146FD" w:rsidRPr="00E146FD">
        <w:rPr>
          <w:color w:val="000000"/>
          <w:shd w:fill="FFFFFF" w:color="auto" w:val="clear"/>
        </w:rPr>
        <w:t>na ime</w:t>
      </w:r>
      <w:r>
        <w:rPr>
          <w:color w:val="000000"/>
          <w:shd w:fill="FFFFFF" w:color="auto" w:val="clear"/>
        </w:rPr>
        <w:t xml:space="preserve"> </w:t>
      </w:r>
      <w:r w:rsidRPr="00E146FD">
        <w:rPr>
          <w:color w:val="000000"/>
          <w:bdr w:frame="true" w:space="0" w:sz="0" w:color="auto" w:val="none"/>
        </w:rPr>
        <w:t>ISTARSKA KREDITNA BANKA UMAG d.d</w:t>
      </w:r>
      <w:r w:rsidR="00BD4647">
        <w:rPr>
          <w:color w:val="000000"/>
          <w:bdr w:frame="true" w:space="0" w:sz="0" w:color="auto" w:val="none"/>
        </w:rPr>
        <w:t>,</w:t>
      </w:r>
    </w:p>
    <w:p w:rsidRDefault="003F0DFE" w:rsidP="003F0DFE" w:rsidR="003F0DFE" w:rsidRPr="00E146FD">
      <w:pPr>
        <w:spacing w:lineRule="atLeast" w:line="0"/>
        <w:jc w:val="both"/>
        <w:rPr>
          <w:color w:val="000000"/>
          <w:shd w:fill="FFFFFF" w:color="auto" w:val="clear"/>
        </w:rPr>
      </w:pPr>
      <w:r>
        <w:rPr>
          <w:color w:val="000000"/>
          <w:shd w:fill="FFFFFF" w:color="auto" w:val="clear"/>
        </w:rPr>
        <w:t xml:space="preserve">- </w:t>
      </w:r>
      <w:r w:rsidR="00E146FD" w:rsidRPr="00E146FD">
        <w:rPr>
          <w:color w:val="000000"/>
          <w:shd w:fill="FFFFFF" w:color="auto" w:val="clear"/>
        </w:rPr>
        <w:t>prav</w:t>
      </w:r>
      <w:r>
        <w:rPr>
          <w:color w:val="000000"/>
          <w:shd w:fill="FFFFFF" w:color="auto" w:val="clear"/>
        </w:rPr>
        <w:t>a</w:t>
      </w:r>
      <w:r w:rsidR="00E146FD" w:rsidRPr="00E146FD">
        <w:rPr>
          <w:color w:val="000000"/>
          <w:shd w:fill="FFFFFF" w:color="auto" w:val="clear"/>
        </w:rPr>
        <w:t xml:space="preserve"> zaloga glavnice u iznosu od jedne</w:t>
      </w:r>
      <w:r>
        <w:rPr>
          <w:color w:val="000000"/>
          <w:shd w:fill="FFFFFF" w:color="auto" w:val="clear"/>
        </w:rPr>
        <w:t xml:space="preserve"> </w:t>
      </w:r>
      <w:r w:rsidR="00E146FD" w:rsidRPr="00E146FD">
        <w:rPr>
          <w:color w:val="000000"/>
          <w:shd w:fill="FFFFFF" w:color="auto" w:val="clear"/>
        </w:rPr>
        <w:t>milijarde</w:t>
      </w:r>
      <w:r>
        <w:rPr>
          <w:color w:val="000000"/>
          <w:shd w:fill="FFFFFF" w:color="auto" w:val="clear"/>
        </w:rPr>
        <w:t xml:space="preserve"> </w:t>
      </w:r>
      <w:r w:rsidR="00E146FD" w:rsidRPr="00E146FD">
        <w:rPr>
          <w:color w:val="000000"/>
          <w:shd w:fill="FFFFFF" w:color="auto" w:val="clear"/>
        </w:rPr>
        <w:t>sto</w:t>
      </w:r>
      <w:r>
        <w:rPr>
          <w:color w:val="000000"/>
          <w:shd w:fill="FFFFFF" w:color="auto" w:val="clear"/>
        </w:rPr>
        <w:t xml:space="preserve"> </w:t>
      </w:r>
      <w:r w:rsidR="00E146FD" w:rsidRPr="00E146FD">
        <w:rPr>
          <w:color w:val="000000"/>
          <w:shd w:fill="FFFFFF" w:color="auto" w:val="clear"/>
        </w:rPr>
        <w:t>dvadeset</w:t>
      </w:r>
      <w:r>
        <w:rPr>
          <w:color w:val="000000"/>
          <w:shd w:fill="FFFFFF" w:color="auto" w:val="clear"/>
        </w:rPr>
        <w:t xml:space="preserve"> </w:t>
      </w:r>
      <w:r w:rsidR="00E146FD" w:rsidRPr="00E146FD">
        <w:rPr>
          <w:color w:val="000000"/>
          <w:shd w:fill="FFFFFF" w:color="auto" w:val="clear"/>
        </w:rPr>
        <w:t>mili</w:t>
      </w:r>
      <w:r>
        <w:rPr>
          <w:color w:val="000000"/>
          <w:shd w:fill="FFFFFF" w:color="auto" w:val="clear"/>
        </w:rPr>
        <w:t>o</w:t>
      </w:r>
      <w:r w:rsidR="00E146FD" w:rsidRPr="00E146FD">
        <w:rPr>
          <w:color w:val="000000"/>
          <w:shd w:fill="FFFFFF" w:color="auto" w:val="clear"/>
        </w:rPr>
        <w:t>na</w:t>
      </w:r>
      <w:r>
        <w:rPr>
          <w:color w:val="000000"/>
          <w:shd w:fill="FFFFFF" w:color="auto" w:val="clear"/>
        </w:rPr>
        <w:t xml:space="preserve"> četiristo </w:t>
      </w:r>
      <w:r w:rsidR="00E146FD" w:rsidRPr="00E146FD">
        <w:rPr>
          <w:color w:val="000000"/>
          <w:shd w:fill="FFFFFF" w:color="auto" w:val="clear"/>
        </w:rPr>
        <w:t>devedeset</w:t>
      </w:r>
      <w:r>
        <w:rPr>
          <w:color w:val="000000"/>
          <w:shd w:fill="FFFFFF" w:color="auto" w:val="clear"/>
        </w:rPr>
        <w:t xml:space="preserve"> </w:t>
      </w:r>
      <w:r w:rsidR="00E146FD" w:rsidRPr="00E146FD">
        <w:rPr>
          <w:color w:val="000000"/>
          <w:shd w:fill="FFFFFF" w:color="auto" w:val="clear"/>
        </w:rPr>
        <w:t>čet</w:t>
      </w:r>
      <w:r>
        <w:rPr>
          <w:color w:val="000000"/>
          <w:shd w:fill="FFFFFF" w:color="auto" w:val="clear"/>
        </w:rPr>
        <w:t>i</w:t>
      </w:r>
      <w:r w:rsidR="00E146FD" w:rsidRPr="00E146FD">
        <w:rPr>
          <w:color w:val="000000"/>
          <w:shd w:fill="FFFFFF" w:color="auto" w:val="clear"/>
        </w:rPr>
        <w:t>ri</w:t>
      </w:r>
      <w:r>
        <w:rPr>
          <w:color w:val="000000"/>
          <w:shd w:fill="FFFFFF" w:color="auto" w:val="clear"/>
        </w:rPr>
        <w:t xml:space="preserve"> </w:t>
      </w:r>
      <w:r w:rsidR="00E146FD" w:rsidRPr="00E146FD">
        <w:rPr>
          <w:color w:val="000000"/>
          <w:shd w:fill="FFFFFF" w:color="auto" w:val="clear"/>
        </w:rPr>
        <w:t>tisuće hrvatskih dinara</w:t>
      </w:r>
      <w:r>
        <w:rPr>
          <w:color w:val="000000"/>
          <w:shd w:fill="FFFFFF" w:color="auto" w:val="clear"/>
        </w:rPr>
        <w:t>,</w:t>
      </w:r>
      <w:r w:rsidR="00E146FD" w:rsidRPr="00E146FD">
        <w:rPr>
          <w:color w:val="000000"/>
          <w:shd w:fill="FFFFFF" w:color="auto" w:val="clear"/>
        </w:rPr>
        <w:t xml:space="preserve"> sa kamatom, te zateznom kamatom, </w:t>
      </w:r>
      <w:r>
        <w:rPr>
          <w:color w:val="000000"/>
          <w:shd w:fill="FFFFFF" w:color="auto" w:val="clear"/>
        </w:rPr>
        <w:t xml:space="preserve">upisanog </w:t>
      </w:r>
      <w:r w:rsidR="00E146FD" w:rsidRPr="00E146FD">
        <w:rPr>
          <w:color w:val="000000"/>
          <w:shd w:fill="FFFFFF" w:color="auto" w:val="clear"/>
        </w:rPr>
        <w:t>na ime</w:t>
      </w:r>
      <w:r>
        <w:rPr>
          <w:color w:val="000000"/>
          <w:shd w:fill="FFFFFF" w:color="auto" w:val="clear"/>
        </w:rPr>
        <w:t xml:space="preserve"> </w:t>
      </w:r>
      <w:r w:rsidRPr="00E146FD">
        <w:rPr>
          <w:color w:val="000000"/>
          <w:bdr w:frame="true" w:space="0" w:sz="0" w:color="auto" w:val="none"/>
        </w:rPr>
        <w:t>ISTARSKA KREDITNA BANKA UMAG d.d</w:t>
      </w:r>
      <w:r w:rsidR="00BD4647">
        <w:rPr>
          <w:color w:val="000000"/>
          <w:bdr w:frame="true" w:space="0" w:sz="0" w:color="auto" w:val="none"/>
        </w:rPr>
        <w:t>,</w:t>
      </w:r>
    </w:p>
    <w:p w:rsidRDefault="003F0DFE" w:rsidP="003F0DFE" w:rsidR="003F0DFE" w:rsidRPr="00E146FD">
      <w:pPr>
        <w:spacing w:lineRule="atLeast" w:line="0"/>
        <w:jc w:val="both"/>
        <w:rPr>
          <w:color w:val="000000"/>
          <w:shd w:fill="FFFFFF" w:color="auto" w:val="clear"/>
        </w:rPr>
      </w:pPr>
      <w:r>
        <w:rPr>
          <w:color w:val="000000"/>
          <w:shd w:fill="FFFFFF" w:color="auto" w:val="clear"/>
        </w:rPr>
        <w:t xml:space="preserve">- </w:t>
      </w:r>
      <w:r w:rsidR="00E146FD" w:rsidRPr="00E146FD">
        <w:rPr>
          <w:color w:val="000000"/>
          <w:shd w:fill="FFFFFF" w:color="auto" w:val="clear"/>
        </w:rPr>
        <w:t>prav</w:t>
      </w:r>
      <w:r>
        <w:rPr>
          <w:color w:val="000000"/>
          <w:shd w:fill="FFFFFF" w:color="auto" w:val="clear"/>
        </w:rPr>
        <w:t>a</w:t>
      </w:r>
      <w:r w:rsidR="00E146FD" w:rsidRPr="00E146FD">
        <w:rPr>
          <w:color w:val="000000"/>
          <w:shd w:fill="FFFFFF" w:color="auto" w:val="clear"/>
        </w:rPr>
        <w:t xml:space="preserve"> zaloga glavnice u iznosu od šest</w:t>
      </w:r>
      <w:r>
        <w:rPr>
          <w:color w:val="000000"/>
          <w:shd w:fill="FFFFFF" w:color="auto" w:val="clear"/>
        </w:rPr>
        <w:t xml:space="preserve"> </w:t>
      </w:r>
      <w:r w:rsidR="00E146FD" w:rsidRPr="00E146FD">
        <w:rPr>
          <w:color w:val="000000"/>
          <w:shd w:fill="FFFFFF" w:color="auto" w:val="clear"/>
        </w:rPr>
        <w:t>milijardi</w:t>
      </w:r>
      <w:r>
        <w:rPr>
          <w:color w:val="000000"/>
          <w:shd w:fill="FFFFFF" w:color="auto" w:val="clear"/>
        </w:rPr>
        <w:t xml:space="preserve"> </w:t>
      </w:r>
      <w:r w:rsidR="00E146FD" w:rsidRPr="00E146FD">
        <w:rPr>
          <w:color w:val="000000"/>
          <w:shd w:fill="FFFFFF" w:color="auto" w:val="clear"/>
        </w:rPr>
        <w:t>devetsto</w:t>
      </w:r>
      <w:r>
        <w:rPr>
          <w:color w:val="000000"/>
          <w:shd w:fill="FFFFFF" w:color="auto" w:val="clear"/>
        </w:rPr>
        <w:t xml:space="preserve"> </w:t>
      </w:r>
      <w:r w:rsidR="00E146FD" w:rsidRPr="00E146FD">
        <w:rPr>
          <w:color w:val="000000"/>
          <w:shd w:fill="FFFFFF" w:color="auto" w:val="clear"/>
        </w:rPr>
        <w:t>četrdeset</w:t>
      </w:r>
      <w:r>
        <w:rPr>
          <w:color w:val="000000"/>
          <w:shd w:fill="FFFFFF" w:color="auto" w:val="clear"/>
        </w:rPr>
        <w:t xml:space="preserve"> </w:t>
      </w:r>
      <w:r w:rsidR="00E146FD" w:rsidRPr="00E146FD">
        <w:rPr>
          <w:color w:val="000000"/>
          <w:shd w:fill="FFFFFF" w:color="auto" w:val="clear"/>
        </w:rPr>
        <w:t>dva</w:t>
      </w:r>
      <w:r>
        <w:rPr>
          <w:color w:val="000000"/>
          <w:shd w:fill="FFFFFF" w:color="auto" w:val="clear"/>
        </w:rPr>
        <w:t xml:space="preserve"> </w:t>
      </w:r>
      <w:r w:rsidR="00E146FD" w:rsidRPr="00E146FD">
        <w:rPr>
          <w:color w:val="000000"/>
          <w:shd w:fill="FFFFFF" w:color="auto" w:val="clear"/>
        </w:rPr>
        <w:t>miliona</w:t>
      </w:r>
      <w:r>
        <w:rPr>
          <w:color w:val="000000"/>
          <w:shd w:fill="FFFFFF" w:color="auto" w:val="clear"/>
        </w:rPr>
        <w:t xml:space="preserve"> </w:t>
      </w:r>
      <w:r w:rsidR="00E146FD" w:rsidRPr="00E146FD">
        <w:rPr>
          <w:color w:val="000000"/>
          <w:shd w:fill="FFFFFF" w:color="auto" w:val="clear"/>
        </w:rPr>
        <w:t>dvjesto</w:t>
      </w:r>
      <w:r>
        <w:rPr>
          <w:color w:val="000000"/>
          <w:shd w:fill="FFFFFF" w:color="auto" w:val="clear"/>
        </w:rPr>
        <w:t xml:space="preserve"> </w:t>
      </w:r>
      <w:r w:rsidR="00E146FD" w:rsidRPr="00E146FD">
        <w:rPr>
          <w:color w:val="000000"/>
          <w:shd w:fill="FFFFFF" w:color="auto" w:val="clear"/>
        </w:rPr>
        <w:t>osamdeset</w:t>
      </w:r>
      <w:r>
        <w:rPr>
          <w:color w:val="000000"/>
          <w:shd w:fill="FFFFFF" w:color="auto" w:val="clear"/>
        </w:rPr>
        <w:t xml:space="preserve"> </w:t>
      </w:r>
      <w:r w:rsidR="00E146FD" w:rsidRPr="00E146FD">
        <w:rPr>
          <w:color w:val="000000"/>
          <w:shd w:fill="FFFFFF" w:color="auto" w:val="clear"/>
        </w:rPr>
        <w:t>tri</w:t>
      </w:r>
      <w:r>
        <w:rPr>
          <w:color w:val="000000"/>
          <w:shd w:fill="FFFFFF" w:color="auto" w:val="clear"/>
        </w:rPr>
        <w:t xml:space="preserve"> </w:t>
      </w:r>
      <w:r w:rsidR="00E146FD" w:rsidRPr="00E146FD">
        <w:rPr>
          <w:color w:val="000000"/>
          <w:shd w:fill="FFFFFF" w:color="auto" w:val="clear"/>
        </w:rPr>
        <w:t>tisuće hrvatskih dinara</w:t>
      </w:r>
      <w:r>
        <w:rPr>
          <w:color w:val="000000"/>
          <w:shd w:fill="FFFFFF" w:color="auto" w:val="clear"/>
        </w:rPr>
        <w:t>,</w:t>
      </w:r>
      <w:r w:rsidR="00E146FD" w:rsidRPr="00E146FD">
        <w:rPr>
          <w:color w:val="000000"/>
          <w:shd w:fill="FFFFFF" w:color="auto" w:val="clear"/>
        </w:rPr>
        <w:t xml:space="preserve"> sa kamatom, te zateznom kamatom,</w:t>
      </w:r>
      <w:r>
        <w:rPr>
          <w:color w:val="000000"/>
          <w:shd w:fill="FFFFFF" w:color="auto" w:val="clear"/>
        </w:rPr>
        <w:t xml:space="preserve"> upisanog</w:t>
      </w:r>
      <w:r w:rsidR="00E146FD" w:rsidRPr="00E146FD">
        <w:rPr>
          <w:color w:val="000000"/>
          <w:shd w:fill="FFFFFF" w:color="auto" w:val="clear"/>
        </w:rPr>
        <w:t xml:space="preserve"> na ime</w:t>
      </w:r>
      <w:r>
        <w:rPr>
          <w:color w:val="000000"/>
          <w:shd w:fill="FFFFFF" w:color="auto" w:val="clear"/>
        </w:rPr>
        <w:t xml:space="preserve"> </w:t>
      </w:r>
      <w:r w:rsidRPr="00E146FD">
        <w:rPr>
          <w:color w:val="000000"/>
          <w:bdr w:frame="true" w:space="0" w:sz="0" w:color="auto" w:val="none"/>
        </w:rPr>
        <w:t>ISTARSKA KREDITNA BANKA UMAG d.d</w:t>
      </w:r>
      <w:r w:rsidR="00BD4647">
        <w:rPr>
          <w:color w:val="000000"/>
          <w:bdr w:frame="true" w:space="0" w:sz="0" w:color="auto" w:val="none"/>
        </w:rPr>
        <w:t>,</w:t>
      </w:r>
    </w:p>
    <w:p w:rsidRDefault="003F0DFE" w:rsidP="003F0DFE" w:rsidR="003F0DFE" w:rsidRPr="00E146FD">
      <w:pPr>
        <w:spacing w:lineRule="atLeast" w:line="0"/>
        <w:jc w:val="both"/>
        <w:rPr>
          <w:color w:val="000000"/>
          <w:shd w:fill="FFFFFF" w:color="auto" w:val="clear"/>
        </w:rPr>
      </w:pPr>
      <w:r>
        <w:rPr>
          <w:color w:val="000000"/>
          <w:shd w:fill="FFFFFF" w:color="auto" w:val="clear"/>
        </w:rPr>
        <w:t xml:space="preserve">- </w:t>
      </w:r>
      <w:r w:rsidR="00E146FD" w:rsidRPr="00E146FD">
        <w:rPr>
          <w:color w:val="000000"/>
          <w:shd w:fill="FFFFFF" w:color="auto" w:val="clear"/>
        </w:rPr>
        <w:t>prav</w:t>
      </w:r>
      <w:r>
        <w:rPr>
          <w:color w:val="000000"/>
          <w:shd w:fill="FFFFFF" w:color="auto" w:val="clear"/>
        </w:rPr>
        <w:t>a</w:t>
      </w:r>
      <w:r w:rsidR="00E146FD" w:rsidRPr="00E146FD">
        <w:rPr>
          <w:color w:val="000000"/>
          <w:shd w:fill="FFFFFF" w:color="auto" w:val="clear"/>
        </w:rPr>
        <w:t xml:space="preserve"> zaloga glavnice u iznosu od osamsto</w:t>
      </w:r>
      <w:r>
        <w:rPr>
          <w:color w:val="000000"/>
          <w:shd w:fill="FFFFFF" w:color="auto" w:val="clear"/>
        </w:rPr>
        <w:t xml:space="preserve"> </w:t>
      </w:r>
      <w:r w:rsidR="00E146FD" w:rsidRPr="00E146FD">
        <w:rPr>
          <w:color w:val="000000"/>
          <w:shd w:fill="FFFFFF" w:color="auto" w:val="clear"/>
        </w:rPr>
        <w:t>pedeset</w:t>
      </w:r>
      <w:r>
        <w:rPr>
          <w:color w:val="000000"/>
          <w:shd w:fill="FFFFFF" w:color="auto" w:val="clear"/>
        </w:rPr>
        <w:t xml:space="preserve"> </w:t>
      </w:r>
      <w:r w:rsidR="00E146FD" w:rsidRPr="00E146FD">
        <w:rPr>
          <w:color w:val="000000"/>
          <w:shd w:fill="FFFFFF" w:color="auto" w:val="clear"/>
        </w:rPr>
        <w:t>sedam</w:t>
      </w:r>
      <w:r>
        <w:rPr>
          <w:color w:val="000000"/>
          <w:shd w:fill="FFFFFF" w:color="auto" w:val="clear"/>
        </w:rPr>
        <w:t xml:space="preserve"> </w:t>
      </w:r>
      <w:r w:rsidR="00E146FD" w:rsidRPr="00E146FD">
        <w:rPr>
          <w:color w:val="000000"/>
          <w:shd w:fill="FFFFFF" w:color="auto" w:val="clear"/>
        </w:rPr>
        <w:t>mili</w:t>
      </w:r>
      <w:r>
        <w:rPr>
          <w:color w:val="000000"/>
          <w:shd w:fill="FFFFFF" w:color="auto" w:val="clear"/>
        </w:rPr>
        <w:t>o</w:t>
      </w:r>
      <w:r w:rsidR="00E146FD" w:rsidRPr="00E146FD">
        <w:rPr>
          <w:color w:val="000000"/>
          <w:shd w:fill="FFFFFF" w:color="auto" w:val="clear"/>
        </w:rPr>
        <w:t>na hrvatskih dinara</w:t>
      </w:r>
      <w:r>
        <w:rPr>
          <w:color w:val="000000"/>
          <w:shd w:fill="FFFFFF" w:color="auto" w:val="clear"/>
        </w:rPr>
        <w:t>,</w:t>
      </w:r>
      <w:r w:rsidR="00E146FD" w:rsidRPr="00E146FD">
        <w:rPr>
          <w:color w:val="000000"/>
          <w:shd w:fill="FFFFFF" w:color="auto" w:val="clear"/>
        </w:rPr>
        <w:t xml:space="preserve"> sa kamatom</w:t>
      </w:r>
      <w:r>
        <w:rPr>
          <w:color w:val="000000"/>
          <w:shd w:fill="FFFFFF" w:color="auto" w:val="clear"/>
        </w:rPr>
        <w:t xml:space="preserve"> i </w:t>
      </w:r>
      <w:r w:rsidR="00E146FD" w:rsidRPr="00E146FD">
        <w:rPr>
          <w:color w:val="000000"/>
          <w:shd w:fill="FFFFFF" w:color="auto" w:val="clear"/>
        </w:rPr>
        <w:t xml:space="preserve">zateznom kamatom, </w:t>
      </w:r>
      <w:r>
        <w:rPr>
          <w:color w:val="000000"/>
          <w:shd w:fill="FFFFFF" w:color="auto" w:val="clear"/>
        </w:rPr>
        <w:t xml:space="preserve">upisanog </w:t>
      </w:r>
      <w:r w:rsidR="00E146FD" w:rsidRPr="00E146FD">
        <w:rPr>
          <w:color w:val="000000"/>
          <w:shd w:fill="FFFFFF" w:color="auto" w:val="clear"/>
        </w:rPr>
        <w:t>na ime</w:t>
      </w:r>
      <w:r>
        <w:rPr>
          <w:color w:val="000000"/>
          <w:shd w:fill="FFFFFF" w:color="auto" w:val="clear"/>
        </w:rPr>
        <w:t xml:space="preserve"> </w:t>
      </w:r>
      <w:r w:rsidRPr="00E146FD">
        <w:rPr>
          <w:color w:val="000000"/>
          <w:bdr w:frame="true" w:space="0" w:sz="0" w:color="auto" w:val="none"/>
        </w:rPr>
        <w:t>ISTARSKA KREDITNA BANKA UMAG d.d</w:t>
      </w:r>
      <w:r w:rsidR="00BD4647">
        <w:rPr>
          <w:color w:val="000000"/>
          <w:bdr w:frame="true" w:space="0" w:sz="0" w:color="auto" w:val="none"/>
        </w:rPr>
        <w:t>,</w:t>
      </w:r>
    </w:p>
    <w:p w:rsidRDefault="003F0DFE" w:rsidP="002A58BE" w:rsidR="003F0DFE">
      <w:pPr>
        <w:jc w:val="both"/>
        <w:rPr>
          <w:color w:val="000000"/>
          <w:shd w:fill="FFFFFF" w:color="auto" w:val="clear"/>
        </w:rPr>
      </w:pPr>
      <w:r>
        <w:rPr>
          <w:color w:val="000000"/>
          <w:shd w:fill="FFFFFF" w:color="auto" w:val="clear"/>
        </w:rPr>
        <w:t xml:space="preserve">- </w:t>
      </w:r>
      <w:r w:rsidR="00E146FD" w:rsidRPr="00E146FD">
        <w:rPr>
          <w:color w:val="000000"/>
          <w:shd w:fill="FFFFFF" w:color="auto" w:val="clear"/>
        </w:rPr>
        <w:t>prav</w:t>
      </w:r>
      <w:r>
        <w:rPr>
          <w:color w:val="000000"/>
          <w:shd w:fill="FFFFFF" w:color="auto" w:val="clear"/>
        </w:rPr>
        <w:t xml:space="preserve">a zaloga </w:t>
      </w:r>
      <w:r w:rsidR="00E146FD" w:rsidRPr="00E146FD">
        <w:rPr>
          <w:color w:val="000000"/>
          <w:shd w:fill="FFFFFF" w:color="auto" w:val="clear"/>
        </w:rPr>
        <w:t>u iznosu od dvjesto</w:t>
      </w:r>
      <w:r>
        <w:rPr>
          <w:color w:val="000000"/>
          <w:shd w:fill="FFFFFF" w:color="auto" w:val="clear"/>
        </w:rPr>
        <w:t xml:space="preserve"> </w:t>
      </w:r>
      <w:r w:rsidR="00E146FD" w:rsidRPr="00E146FD">
        <w:rPr>
          <w:color w:val="000000"/>
          <w:shd w:fill="FFFFFF" w:color="auto" w:val="clear"/>
        </w:rPr>
        <w:t>četrdeset</w:t>
      </w:r>
      <w:r>
        <w:rPr>
          <w:color w:val="000000"/>
          <w:shd w:fill="FFFFFF" w:color="auto" w:val="clear"/>
        </w:rPr>
        <w:t xml:space="preserve"> </w:t>
      </w:r>
      <w:r w:rsidR="00E146FD" w:rsidRPr="00E146FD">
        <w:rPr>
          <w:color w:val="000000"/>
          <w:shd w:fill="FFFFFF" w:color="auto" w:val="clear"/>
        </w:rPr>
        <w:t>šest</w:t>
      </w:r>
      <w:r>
        <w:rPr>
          <w:color w:val="000000"/>
          <w:shd w:fill="FFFFFF" w:color="auto" w:val="clear"/>
        </w:rPr>
        <w:t xml:space="preserve"> </w:t>
      </w:r>
      <w:r w:rsidR="00E146FD" w:rsidRPr="00E146FD">
        <w:rPr>
          <w:color w:val="000000"/>
          <w:shd w:fill="FFFFFF" w:color="auto" w:val="clear"/>
        </w:rPr>
        <w:t>tisuća</w:t>
      </w:r>
      <w:r>
        <w:rPr>
          <w:color w:val="000000"/>
          <w:shd w:fill="FFFFFF" w:color="auto" w:val="clear"/>
        </w:rPr>
        <w:t xml:space="preserve"> </w:t>
      </w:r>
      <w:r w:rsidR="00E146FD" w:rsidRPr="00E146FD">
        <w:rPr>
          <w:color w:val="000000"/>
          <w:shd w:fill="FFFFFF" w:color="auto" w:val="clear"/>
        </w:rPr>
        <w:t>dvjesto</w:t>
      </w:r>
      <w:r>
        <w:rPr>
          <w:color w:val="000000"/>
          <w:shd w:fill="FFFFFF" w:color="auto" w:val="clear"/>
        </w:rPr>
        <w:t xml:space="preserve"> </w:t>
      </w:r>
      <w:r w:rsidR="00E146FD" w:rsidRPr="00E146FD">
        <w:rPr>
          <w:color w:val="000000"/>
          <w:shd w:fill="FFFFFF" w:color="auto" w:val="clear"/>
        </w:rPr>
        <w:t>sedamdeset</w:t>
      </w:r>
      <w:r>
        <w:rPr>
          <w:color w:val="000000"/>
          <w:shd w:fill="FFFFFF" w:color="auto" w:val="clear"/>
        </w:rPr>
        <w:t xml:space="preserve"> </w:t>
      </w:r>
      <w:r w:rsidR="00E146FD" w:rsidRPr="00E146FD">
        <w:rPr>
          <w:color w:val="000000"/>
          <w:shd w:fill="FFFFFF" w:color="auto" w:val="clear"/>
        </w:rPr>
        <w:t>jednu kunu i devedeset</w:t>
      </w:r>
      <w:r>
        <w:rPr>
          <w:color w:val="000000"/>
          <w:shd w:fill="FFFFFF" w:color="auto" w:val="clear"/>
        </w:rPr>
        <w:t xml:space="preserve"> </w:t>
      </w:r>
      <w:r w:rsidR="00E146FD" w:rsidRPr="00E146FD">
        <w:rPr>
          <w:color w:val="000000"/>
          <w:shd w:fill="FFFFFF" w:color="auto" w:val="clear"/>
        </w:rPr>
        <w:t>pet lipa</w:t>
      </w:r>
      <w:r>
        <w:rPr>
          <w:color w:val="000000"/>
          <w:shd w:fill="FFFFFF" w:color="auto" w:val="clear"/>
        </w:rPr>
        <w:t xml:space="preserve">, upisanog </w:t>
      </w:r>
      <w:r w:rsidR="00E146FD" w:rsidRPr="00E146FD">
        <w:rPr>
          <w:color w:val="000000"/>
          <w:shd w:fill="FFFFFF" w:color="auto" w:val="clear"/>
        </w:rPr>
        <w:t>na ime</w:t>
      </w:r>
      <w:r>
        <w:rPr>
          <w:color w:val="000000"/>
          <w:shd w:fill="FFFFFF" w:color="auto" w:val="clear"/>
        </w:rPr>
        <w:t xml:space="preserve"> Ministarstvo financija Republike Hrvatske, Porezna uprava, Područni ured Pazin, M. B. Rašana 2/4</w:t>
      </w:r>
      <w:r w:rsidR="00BD4647">
        <w:rPr>
          <w:color w:val="000000"/>
          <w:shd w:fill="FFFFFF" w:color="auto" w:val="clear"/>
        </w:rPr>
        <w:t>,</w:t>
      </w:r>
    </w:p>
    <w:p w:rsidRDefault="003F0DFE" w:rsidP="002A58BE" w:rsidR="00E146FD" w:rsidRPr="00E146FD">
      <w:pPr>
        <w:jc w:val="both"/>
        <w:rPr>
          <w:b/>
          <w:bCs/>
          <w:color w:val="000000"/>
          <w:shd w:fill="FFFFFF" w:color="auto" w:val="clear"/>
        </w:rPr>
      </w:pPr>
      <w:r>
        <w:rPr>
          <w:color w:val="000000"/>
          <w:shd w:fill="FFFFFF" w:color="auto" w:val="clear"/>
        </w:rPr>
        <w:t xml:space="preserve">- zabilježbe </w:t>
      </w:r>
      <w:r w:rsidR="00A81A60">
        <w:rPr>
          <w:color w:val="000000"/>
          <w:shd w:fill="FFFFFF" w:color="auto" w:val="clear"/>
        </w:rPr>
        <w:t>rješenja o prodaji nekretnine</w:t>
      </w:r>
      <w:r w:rsidR="00BD4647">
        <w:rPr>
          <w:color w:val="000000"/>
          <w:shd w:fill="FFFFFF" w:color="auto" w:val="clear"/>
        </w:rPr>
        <w:t xml:space="preserve">, upisane </w:t>
      </w:r>
      <w:r w:rsidR="00A81A60">
        <w:rPr>
          <w:color w:val="000000"/>
          <w:shd w:fill="FFFFFF" w:color="auto" w:val="clear"/>
        </w:rPr>
        <w:t>temeljem r</w:t>
      </w:r>
      <w:r w:rsidR="00E146FD" w:rsidRPr="00E146FD">
        <w:rPr>
          <w:color w:val="000000"/>
          <w:shd w:fill="FFFFFF" w:color="auto" w:val="clear"/>
        </w:rPr>
        <w:t>ješenja Trgovačkog suda u Pazinu</w:t>
      </w:r>
      <w:r w:rsidR="00A81A60">
        <w:rPr>
          <w:color w:val="000000"/>
          <w:shd w:fill="FFFFFF" w:color="auto" w:val="clear"/>
        </w:rPr>
        <w:t xml:space="preserve">, </w:t>
      </w:r>
      <w:r w:rsidR="00A81A60" w:rsidRPr="00E146FD">
        <w:rPr>
          <w:color w:val="000000"/>
          <w:shd w:fill="FFFFFF" w:color="auto" w:val="clear"/>
        </w:rPr>
        <w:t>poslovni broj: II St-35/06-684</w:t>
      </w:r>
      <w:r w:rsidR="00A81A60">
        <w:rPr>
          <w:color w:val="000000"/>
          <w:shd w:fill="FFFFFF" w:color="auto" w:val="clear"/>
        </w:rPr>
        <w:t>,</w:t>
      </w:r>
      <w:r w:rsidR="00E146FD" w:rsidRPr="00E146FD">
        <w:rPr>
          <w:color w:val="000000"/>
          <w:shd w:fill="FFFFFF" w:color="auto" w:val="clear"/>
        </w:rPr>
        <w:t xml:space="preserve"> od 22. ožujka 2010.</w:t>
      </w:r>
      <w:r w:rsidR="00A81A60">
        <w:rPr>
          <w:color w:val="000000"/>
          <w:shd w:fill="FFFFFF" w:color="auto" w:val="clear"/>
        </w:rPr>
        <w:t xml:space="preserve"> </w:t>
      </w:r>
      <w:r w:rsidR="00E146FD" w:rsidRPr="00E146FD">
        <w:rPr>
          <w:color w:val="000000"/>
          <w:shd w:fill="FFFFFF" w:color="auto" w:val="clear"/>
        </w:rPr>
        <w:t>g</w:t>
      </w:r>
      <w:r w:rsidR="00A81A60">
        <w:rPr>
          <w:color w:val="000000"/>
          <w:shd w:fill="FFFFFF" w:color="auto" w:val="clear"/>
        </w:rPr>
        <w:t>odine.</w:t>
      </w:r>
    </w:p>
    <w:p w:rsidRDefault="00E146FD" w:rsidP="002A58BE" w:rsidR="00E146FD" w:rsidRPr="00E146FD">
      <w:pPr>
        <w:jc w:val="both"/>
        <w:rPr>
          <w:color w:val="000000"/>
          <w:shd w:fill="FFFFFF" w:color="auto" w:val="clear"/>
        </w:rPr>
      </w:pPr>
    </w:p>
    <w:p w:rsidRDefault="008F4DD2" w:rsidP="008F4DD2" w:rsidR="008F4DD2" w:rsidRPr="00E146FD">
      <w:pPr>
        <w:jc w:val="center"/>
      </w:pPr>
      <w:r w:rsidRPr="00E146FD">
        <w:t>U Pazinu, dan</w:t>
      </w:r>
      <w:r w:rsidRPr="00B52FB3">
        <w:t xml:space="preserve">a </w:t>
      </w:r>
      <w:r w:rsidR="00C27B3C" w:rsidRPr="00B52FB3">
        <w:t>24.</w:t>
      </w:r>
      <w:r w:rsidRPr="00B52FB3">
        <w:t xml:space="preserve"> lipnja 2016. </w:t>
      </w:r>
    </w:p>
    <w:p w:rsidRDefault="008F4DD2" w:rsidP="008F4DD2" w:rsidR="008F4DD2" w:rsidRPr="00E146FD">
      <w:pPr>
        <w:jc w:val="center"/>
      </w:pPr>
    </w:p>
    <w:p w:rsidRDefault="008F4DD2" w:rsidP="008F4DD2" w:rsidR="008F4DD2" w:rsidRPr="00E146FD">
      <w:pPr>
        <w:jc w:val="center"/>
      </w:pPr>
    </w:p>
    <w:p w:rsidRDefault="008F4DD2" w:rsidP="008F4DD2" w:rsidR="008F4DD2" w:rsidRPr="00E146FD">
      <w:pPr>
        <w:jc w:val="both"/>
      </w:pPr>
      <w:r w:rsidRPr="00E146FD">
        <w:tab/>
      </w:r>
      <w:r w:rsidRPr="00E146FD">
        <w:tab/>
      </w:r>
      <w:r w:rsidRPr="00E146FD">
        <w:tab/>
      </w:r>
      <w:r w:rsidRPr="00E146FD">
        <w:tab/>
      </w:r>
      <w:r w:rsidRPr="00E146FD">
        <w:tab/>
      </w:r>
      <w:r w:rsidRPr="00E146FD">
        <w:tab/>
      </w:r>
      <w:r w:rsidRPr="00E146FD">
        <w:tab/>
      </w:r>
      <w:r w:rsidRPr="00E146FD">
        <w:tab/>
        <w:t xml:space="preserve">   </w:t>
      </w:r>
      <w:r w:rsidR="00C27B3C">
        <w:tab/>
        <w:t xml:space="preserve"> </w:t>
      </w:r>
      <w:r w:rsidR="00892287">
        <w:t xml:space="preserve">      </w:t>
      </w:r>
      <w:r w:rsidRPr="00E146FD">
        <w:t>Stečajni sudac</w:t>
      </w:r>
    </w:p>
    <w:p w:rsidRDefault="008F4DD2" w:rsidP="008F4DD2" w:rsidR="008F4DD2" w:rsidRPr="00E146FD">
      <w:pPr>
        <w:jc w:val="both"/>
      </w:pPr>
      <w:r w:rsidRPr="00E146FD">
        <w:tab/>
      </w:r>
      <w:r w:rsidRPr="00E146FD">
        <w:tab/>
      </w:r>
      <w:r w:rsidRPr="00E146FD">
        <w:tab/>
      </w:r>
      <w:r w:rsidRPr="00E146FD">
        <w:tab/>
      </w:r>
      <w:r w:rsidRPr="00E146FD">
        <w:tab/>
      </w:r>
      <w:r w:rsidRPr="00E146FD">
        <w:tab/>
      </w:r>
      <w:r w:rsidRPr="00E146FD">
        <w:tab/>
        <w:t xml:space="preserve">       </w:t>
      </w:r>
      <w:r w:rsidR="00C27B3C">
        <w:tab/>
      </w:r>
      <w:r w:rsidR="00892287">
        <w:t xml:space="preserve">      </w:t>
      </w:r>
      <w:r w:rsidRPr="00E146FD">
        <w:t>Adrijana Labinjan Skok</w:t>
      </w:r>
      <w:r w:rsidR="00C27B3C">
        <w:t>, v.r.</w:t>
      </w:r>
    </w:p>
    <w:p w:rsidRDefault="00E146FD" w:rsidP="002A58BE" w:rsidR="00E146FD" w:rsidRPr="00E146FD">
      <w:pPr>
        <w:jc w:val="both"/>
        <w:rPr>
          <w:color w:val="000000"/>
          <w:shd w:fill="FFFFFF" w:color="auto" w:val="clear"/>
        </w:rPr>
      </w:pPr>
    </w:p>
    <w:p w:rsidRDefault="00E146FD" w:rsidP="002A58BE" w:rsidR="00E146FD" w:rsidRPr="00E146FD">
      <w:pPr>
        <w:jc w:val="both"/>
        <w:rPr>
          <w:color w:val="000000"/>
          <w:shd w:fill="FFFFFF" w:color="auto" w:val="clear"/>
        </w:rPr>
      </w:pPr>
    </w:p>
    <w:p w:rsidRDefault="00DB2E96" w:rsidP="00DB2E96" w:rsidR="00DB2E96" w:rsidRPr="00E146FD">
      <w:pPr>
        <w:jc w:val="both"/>
      </w:pPr>
    </w:p>
    <w:p w:rsidRDefault="00DB2E96" w:rsidP="00DB2E96" w:rsidR="00DB2E96" w:rsidRPr="00E146FD">
      <w:pPr>
        <w:jc w:val="both"/>
      </w:pPr>
      <w:r w:rsidRPr="00E146FD">
        <w:t>UPUTA O PRAVNOM LIJEKU</w:t>
      </w:r>
    </w:p>
    <w:p w:rsidRDefault="00DB2E96" w:rsidP="00DB2E96" w:rsidR="00DB2E96" w:rsidRPr="00E146FD">
      <w:pPr>
        <w:jc w:val="both"/>
      </w:pPr>
      <w:r w:rsidRPr="00E146FD">
        <w:t xml:space="preserve">Protiv ovog zaključka nije dopušten pravni lijek (čl. </w:t>
      </w:r>
      <w:smartTag w:element="metricconverter" w:uri="urn:schemas-microsoft-com:office:smarttags">
        <w:smartTagPr>
          <w:attr w:val="11. st" w:name="ProductID"/>
        </w:smartTagPr>
        <w:r w:rsidRPr="00E146FD">
          <w:t>11. st</w:t>
        </w:r>
      </w:smartTag>
      <w:r w:rsidR="00FA0935">
        <w:t xml:space="preserve">. </w:t>
      </w:r>
      <w:r w:rsidRPr="00E146FD">
        <w:t>5. OZ).</w:t>
      </w:r>
    </w:p>
    <w:p w:rsidRDefault="001474A3" w:rsidP="001474A3" w:rsidR="001474A3" w:rsidRPr="00E146FD">
      <w:pPr>
        <w:jc w:val="both"/>
      </w:pPr>
    </w:p>
    <w:p w:rsidRDefault="001474A3" w:rsidP="001474A3" w:rsidR="001474A3" w:rsidRPr="00E146FD">
      <w:pPr>
        <w:jc w:val="both"/>
      </w:pPr>
      <w:r w:rsidRPr="00E146FD">
        <w:t>DNA:</w:t>
      </w:r>
    </w:p>
    <w:p w:rsidRDefault="001474A3" w:rsidP="001474A3" w:rsidR="001474A3" w:rsidRPr="00E146FD">
      <w:pPr>
        <w:jc w:val="both"/>
      </w:pPr>
      <w:r w:rsidRPr="00E146FD">
        <w:t>- stečajni upravitelj</w:t>
      </w:r>
      <w:r w:rsidR="00DB2E96" w:rsidRPr="00E146FD">
        <w:t xml:space="preserve"> Dražen Ezgeta</w:t>
      </w:r>
    </w:p>
    <w:p w:rsidRDefault="001474A3" w:rsidP="001474A3" w:rsidR="001474A3" w:rsidRPr="00E146FD">
      <w:pPr>
        <w:jc w:val="both"/>
      </w:pPr>
      <w:r w:rsidRPr="00E146FD">
        <w:t xml:space="preserve">- Ana Pirija Maetz, po punomoćniku za primanje pismena, Josip Miško, Umag, Pazinskih   </w:t>
      </w:r>
    </w:p>
    <w:p w:rsidRDefault="00DB2E96" w:rsidP="001474A3" w:rsidR="001474A3" w:rsidRPr="00E146FD">
      <w:pPr>
        <w:jc w:val="both"/>
      </w:pPr>
      <w:r w:rsidRPr="00E146FD">
        <w:t xml:space="preserve">  odluka 1943, br. 3</w:t>
      </w:r>
    </w:p>
    <w:p w:rsidRDefault="00CA28D1" w:rsidP="00CA28D1" w:rsidR="00CA28D1" w:rsidRPr="00E146FD">
      <w:r w:rsidRPr="00E146FD">
        <w:t>- Republika Hrvatska po ŽDO Pula</w:t>
      </w:r>
    </w:p>
    <w:p w:rsidRDefault="00CA28D1" w:rsidP="00CA28D1" w:rsidR="00CA28D1" w:rsidRPr="00E146FD">
      <w:r w:rsidRPr="00E146FD">
        <w:t>- Istarska Kreditna Banka Umag d.d.</w:t>
      </w:r>
      <w:r w:rsidR="00C27B3C">
        <w:t>,</w:t>
      </w:r>
      <w:r w:rsidRPr="00E146FD">
        <w:t xml:space="preserve"> Umag</w:t>
      </w:r>
      <w:r w:rsidR="00C27B3C">
        <w:t>, Ernesta Miloša 1</w:t>
      </w:r>
    </w:p>
    <w:p w:rsidRDefault="00CA28D1" w:rsidP="00CA28D1" w:rsidR="00CA28D1" w:rsidRPr="00E146FD">
      <w:r w:rsidRPr="00E146FD">
        <w:t>- Zagrebačka banka d.d, Zagreb, Trg bana J. Jelačića 10</w:t>
      </w:r>
    </w:p>
    <w:p w:rsidRDefault="00CA28D1" w:rsidP="00CA28D1" w:rsidR="00CA28D1" w:rsidRPr="00E146FD">
      <w:r w:rsidRPr="00E146FD">
        <w:t>- Lovačko društvo „Lovac“, Buje, Sunčana 17</w:t>
      </w:r>
    </w:p>
    <w:p w:rsidRDefault="00CA28D1" w:rsidP="00CA28D1" w:rsidR="00CA28D1" w:rsidRPr="00E146FD">
      <w:r w:rsidRPr="00E146FD">
        <w:t>- Sirio d.o.o, Umag, Ulica 1. svibnja 4 (prije Trgopromet  d.d, Umag, Ulica 1. svibnja 4)</w:t>
      </w:r>
    </w:p>
    <w:p w:rsidRDefault="00CA28D1" w:rsidP="00CA28D1" w:rsidR="00CA28D1" w:rsidRPr="00E146FD">
      <w:r w:rsidRPr="00E146FD">
        <w:t>- Croatia Osiguranje d.d, Filijala Pula, Pula, Marka Marulića 1</w:t>
      </w:r>
    </w:p>
    <w:p w:rsidRDefault="00534BDC" w:rsidP="00534BDC" w:rsidR="00534BDC" w:rsidRPr="007B5EAE">
      <w:pPr>
        <w:jc w:val="both"/>
      </w:pPr>
      <w:r w:rsidRPr="007B5EAE">
        <w:t xml:space="preserve">- Porezna uprava – Područni ured Istra, Primorje, Lika, Pazin, M. B. Rašana 2/4, p.p. 60  </w:t>
      </w:r>
    </w:p>
    <w:p w:rsidRDefault="00BD4647" w:rsidP="005640A3" w:rsidR="00FA0935">
      <w:pPr>
        <w:jc w:val="both"/>
      </w:pPr>
      <w:r>
        <w:t>- oglas</w:t>
      </w:r>
      <w:r w:rsidR="00FA0935">
        <w:t>n</w:t>
      </w:r>
      <w:r>
        <w:t xml:space="preserve">a ploča suda </w:t>
      </w:r>
      <w:r w:rsidR="00FA0935">
        <w:t>3 dana</w:t>
      </w:r>
    </w:p>
    <w:p w:rsidRDefault="00BD4647" w:rsidP="005640A3" w:rsidR="00C27B3C" w:rsidRPr="00E146FD">
      <w:pPr>
        <w:jc w:val="both"/>
      </w:pPr>
      <w:r>
        <w:t xml:space="preserve">- e-oglasna ploča </w:t>
      </w:r>
      <w:r w:rsidR="00FA0935">
        <w:t>3 dana</w:t>
      </w:r>
    </w:p>
    <w:sectPr w:rsidSect="00C27B3C" w:rsidR="00C27B3C" w:rsidRPr="00E146F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3ACB" w:rsidP="001474A3" w:rsidR="00083ACB">
      <w:r>
        <w:separator/>
      </w:r>
    </w:p>
  </w:endnote>
  <w:endnote w:id="0" w:type="continuationSeparator">
    <w:p w:rsidRDefault="00083ACB" w:rsidP="001474A3" w:rsidR="00083A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3ACB" w:rsidP="00083ACB" w:rsidR="00083A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83ACB" w:rsidR="00083AC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3ACB" w:rsidP="00083ACB" w:rsidR="00083ACB">
    <w:pPr>
      <w:pStyle w:val="Podnoje"/>
      <w:framePr w:y="1" w:xAlign="center" w:vAnchor="text" w:hAnchor="margin" w:wrap="around"/>
      <w:rPr>
        <w:rStyle w:val="Brojstranice"/>
      </w:rPr>
    </w:pPr>
  </w:p>
  <w:p w:rsidRDefault="00083ACB" w:rsidR="00083AC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3ACB" w:rsidP="001474A3" w:rsidR="00083ACB">
      <w:r>
        <w:separator/>
      </w:r>
    </w:p>
  </w:footnote>
  <w:footnote w:id="0" w:type="continuationSeparator">
    <w:p w:rsidRDefault="00083ACB" w:rsidP="001474A3" w:rsidR="00083A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3ACB" w:rsidP="00083ACB" w:rsidR="00083AC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3ACB" w:rsidR="00083AC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3ACB" w:rsidP="00083ACB" w:rsidR="00083AC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E7B2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C27B3C" w:rsidP="001474A3" w:rsidR="001474A3" w:rsidRPr="0036331A">
    <w:pPr>
      <w:pStyle w:val="Zaglavlje"/>
      <w:jc w:val="right"/>
    </w:pPr>
    <w:r>
      <w:t>Posl.br.</w:t>
    </w:r>
    <w:r w:rsidRPr="0036331A">
      <w:t>: 2 St-11/15-</w:t>
    </w:r>
    <w:r w:rsidR="00B52FB3">
      <w:t>580</w:t>
    </w:r>
  </w:p>
  <w:p w:rsidRDefault="00083ACB" w:rsidP="00083ACB" w:rsidR="00083ACB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74A3" w:rsidP="001474A3" w:rsidR="001474A3" w:rsidRPr="0036331A">
    <w:pPr>
      <w:pStyle w:val="Zaglavlje"/>
      <w:jc w:val="right"/>
    </w:pPr>
  </w:p>
  <w:p w:rsidRDefault="00083ACB" w:rsidP="00083ACB" w:rsidR="00083ACB" w:rsidRPr="00C2076A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DA85EE3"/>
    <w:multiLevelType w:val="hybridMultilevel"/>
    <w:tmpl w:val="1C707736"/>
    <w:lvl w:tplc="74C66F4E" w:ilvl="0">
      <w:start w:val="4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40A3"/>
    <w:rsid w:val="00083ACB"/>
    <w:rsid w:val="000F18BB"/>
    <w:rsid w:val="001474A3"/>
    <w:rsid w:val="0018411A"/>
    <w:rsid w:val="001B5DF4"/>
    <w:rsid w:val="001C0EE0"/>
    <w:rsid w:val="001D6892"/>
    <w:rsid w:val="0023743A"/>
    <w:rsid w:val="002A58BE"/>
    <w:rsid w:val="003117F8"/>
    <w:rsid w:val="00312B27"/>
    <w:rsid w:val="003C7B73"/>
    <w:rsid w:val="003F0DFE"/>
    <w:rsid w:val="004229EF"/>
    <w:rsid w:val="004543D5"/>
    <w:rsid w:val="00534BDC"/>
    <w:rsid w:val="005372C8"/>
    <w:rsid w:val="005640A3"/>
    <w:rsid w:val="00575686"/>
    <w:rsid w:val="0072692E"/>
    <w:rsid w:val="00892287"/>
    <w:rsid w:val="008F4DD2"/>
    <w:rsid w:val="00955DBA"/>
    <w:rsid w:val="009F11FC"/>
    <w:rsid w:val="00A81A60"/>
    <w:rsid w:val="00A95074"/>
    <w:rsid w:val="00B06ABC"/>
    <w:rsid w:val="00B52FB3"/>
    <w:rsid w:val="00BA3C2B"/>
    <w:rsid w:val="00BD4647"/>
    <w:rsid w:val="00C27B3C"/>
    <w:rsid w:val="00C741C4"/>
    <w:rsid w:val="00CA0738"/>
    <w:rsid w:val="00CA28D1"/>
    <w:rsid w:val="00CF1C68"/>
    <w:rsid w:val="00D6336B"/>
    <w:rsid w:val="00DB2E96"/>
    <w:rsid w:val="00E146FD"/>
    <w:rsid w:val="00E32514"/>
    <w:rsid w:val="00EE567D"/>
    <w:rsid w:val="00EE7B23"/>
    <w:rsid w:val="00F02F0E"/>
    <w:rsid w:val="00F811D9"/>
    <w:rsid w:val="00FA0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40A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1C0EE0"/>
    <w:rPr>
      <w:sz w:val="24"/>
      <w:szCs w:val="22"/>
      <w:lang w:eastAsia="en-US"/>
    </w:rPr>
  </w:style>
  <w:style w:styleId="Podnoje" w:type="paragraph">
    <w:name w:val="footer"/>
    <w:basedOn w:val="Normal"/>
    <w:link w:val="PodnojeChar"/>
    <w:rsid w:val="005640A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40A3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5640A3"/>
  </w:style>
  <w:style w:styleId="Zaglavlje" w:type="paragraph">
    <w:name w:val="header"/>
    <w:basedOn w:val="Normal"/>
    <w:link w:val="ZaglavljeChar"/>
    <w:uiPriority w:val="99"/>
    <w:rsid w:val="005640A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640A3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640A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40A3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E7B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7B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7B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7B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7B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40A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1C0EE0"/>
    <w:rPr>
      <w:sz w:val="24"/>
      <w:szCs w:val="22"/>
      <w:lang w:eastAsia="en-US"/>
    </w:rPr>
  </w:style>
  <w:style w:styleId="Podnoje" w:type="paragraph">
    <w:name w:val="footer"/>
    <w:basedOn w:val="Normal"/>
    <w:link w:val="PodnojeChar"/>
    <w:rsid w:val="005640A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40A3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5640A3"/>
  </w:style>
  <w:style w:styleId="Zaglavlje" w:type="paragraph">
    <w:name w:val="header"/>
    <w:basedOn w:val="Normal"/>
    <w:link w:val="ZaglavljeChar"/>
    <w:uiPriority w:val="99"/>
    <w:rsid w:val="005640A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640A3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640A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40A3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E7B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7B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7B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7B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7B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640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189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007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6051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lipnja 2016.</izvorni_sadrzaj>
    <derivirana_varijabla naziv="DomainObject.DatumDonosenjaOdluke_1">24.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St-11/2015</izvorni_sadrzaj>
    <derivirana_varijabla naziv="DomainObject.Predmet.OznakaBroj_1">St-11/2015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predmetu prileži na uvidu spis OS BUJE I-1019/95</izvorni_sadrzaj>
    <derivirana_varijabla naziv="DomainObject.Predmet.PrimjedbaSuca_1">predmetu prileži na uvidu spis OS BUJE I-1019/95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HISTRIA GROUP d.d. u stečaju Umag</izvorni_sadrzaj>
    <derivirana_varijabla naziv="DomainObject.Predmet.ProtustrankaFormated_1">  HISTRIA GROUP d.d. u stečaju Umag</derivirana_varijabla>
  </DomainObject.Predmet.ProtustrankaFormated>
  <DomainObject.Predmet.ProtustrankaFormatedOIB>
    <izvorni_sadrzaj>  HISTRIA GROUP d.d. u stečaju Umag, OIB 34802459130</izvorni_sadrzaj>
    <derivirana_varijabla naziv="DomainObject.Predmet.ProtustrankaFormatedOIB_1">  HISTRIA GROUP d.d. u stečaju Umag, OIB 34802459130</derivirana_varijabla>
  </DomainObject.Predmet.ProtustrankaFormatedOIB>
  <DomainObject.Predmet.ProtustrankaFormatedWithAdress>
    <izvorni_sadrzaj> HISTRIA GROUP d.d. u stečaju Umag</izvorni_sadrzaj>
    <derivirana_varijabla naziv="DomainObject.Predmet.ProtustrankaFormatedWithAdress_1"> HISTRIA GROUP d.d. u stečaju Umag</derivirana_varijabla>
  </DomainObject.Predmet.ProtustrankaFormatedWithAdress>
  <DomainObject.Predmet.ProtustrankaFormatedWithAdressOIB>
    <izvorni_sadrzaj> HISTRIA GROUP d.d. u stečaju Umag, OIB 34802459130</izvorni_sadrzaj>
    <derivirana_varijabla naziv="DomainObject.Predmet.ProtustrankaFormatedWithAdressOIB_1"> HISTRIA GROUP d.d. u stečaju Umag, OIB 34802459130</derivirana_varijabla>
  </DomainObject.Predmet.ProtustrankaFormatedWithAdressOIB>
  <DomainObject.Predmet.ProtustrankaWithAdress>
    <izvorni_sadrzaj>HISTRIA GROUP d.d. u stečaju Umag </izvorni_sadrzaj>
    <derivirana_varijabla naziv="DomainObject.Predmet.ProtustrankaWithAdress_1">HISTRIA GROUP d.d. u stečaju Umag </derivirana_varijabla>
  </DomainObject.Predmet.ProtustrankaWithAdress>
  <DomainObject.Predmet.ProtustrankaWithAdressOIB>
    <izvorni_sadrzaj>HISTRIA GROUP d.d. u stečaju Umag, OIB 34802459130</izvorni_sadrzaj>
    <derivirana_varijabla naziv="DomainObject.Predmet.ProtustrankaWithAdressOIB_1">HISTRIA GROUP d.d. u stečaju Umag, OIB 34802459130</derivirana_varijabla>
  </DomainObject.Predmet.ProtustrankaWithAdressOIB>
  <DomainObject.Predmet.ProtustrankaNazivFormated>
    <izvorni_sadrzaj>HISTRIA GROUP d.d. u stečaju Umag</izvorni_sadrzaj>
    <derivirana_varijabla naziv="DomainObject.Predmet.ProtustrankaNazivFormated_1">HISTRIA GROUP d.d. u stečaju Umag</derivirana_varijabla>
  </DomainObject.Predmet.ProtustrankaNazivFormated>
  <DomainObject.Predmet.ProtustrankaNazivFormatedOIB>
    <izvorni_sadrzaj>HISTRIA GROUP d.d. u stečaju Umag, OIB 34802459130</izvorni_sadrzaj>
    <derivirana_varijabla naziv="DomainObject.Predmet.ProtustrankaNazivFormatedOIB_1">HISTRIA GROUP d.d. u stečaju Umag, OIB 34802459130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MIRKO BRAJDIĆ, Umag</izvorni_sadrzaj>
    <derivirana_varijabla naziv="DomainObject.Predmet.StrankaFormated_1">  MIRKO BRAJDIĆ, Umag</derivirana_varijabla>
  </DomainObject.Predmet.StrankaFormated>
  <DomainObject.Predmet.StrankaFormatedOIB>
    <izvorni_sadrzaj>  MIRKO BRAJDIĆ, Umag</izvorni_sadrzaj>
    <derivirana_varijabla naziv="DomainObject.Predmet.StrankaFormatedOIB_1">  MIRKO BRAJDIĆ, Umag</derivirana_varijabla>
  </DomainObject.Predmet.StrankaFormatedOIB>
  <DomainObject.Predmet.StrankaFormatedWithAdress>
    <izvorni_sadrzaj> MIRKO BRAJDIĆ, Umag</izvorni_sadrzaj>
    <derivirana_varijabla naziv="DomainObject.Predmet.StrankaFormatedWithAdress_1"> MIRKO BRAJDIĆ, Umag</derivirana_varijabla>
  </DomainObject.Predmet.StrankaFormatedWithAdress>
  <DomainObject.Predmet.StrankaFormatedWithAdressOIB>
    <izvorni_sadrzaj> MIRKO BRAJDIĆ, Umag</izvorni_sadrzaj>
    <derivirana_varijabla naziv="DomainObject.Predmet.StrankaFormatedWithAdressOIB_1"> MIRKO BRAJDIĆ, Umag</derivirana_varijabla>
  </DomainObject.Predmet.StrankaFormatedWithAdressOIB>
  <DomainObject.Predmet.StrankaWithAdress>
    <izvorni_sadrzaj>MIRKO BRAJDIĆ, Umag </izvorni_sadrzaj>
    <derivirana_varijabla naziv="DomainObject.Predmet.StrankaWithAdress_1">MIRKO BRAJDIĆ, Umag </derivirana_varijabla>
  </DomainObject.Predmet.StrankaWithAdress>
  <DomainObject.Predmet.StrankaWithAdressOIB>
    <izvorni_sadrzaj>MIRKO BRAJDIĆ, Umag</izvorni_sadrzaj>
    <derivirana_varijabla naziv="DomainObject.Predmet.StrankaWithAdressOIB_1">MIRKO BRAJDIĆ, Umag</derivirana_varijabla>
  </DomainObject.Predmet.StrankaWithAdressOIB>
  <DomainObject.Predmet.StrankaNazivFormated>
    <izvorni_sadrzaj>MIRKO BRAJDIĆ, Umag</izvorni_sadrzaj>
    <derivirana_varijabla naziv="DomainObject.Predmet.StrankaNazivFormated_1">MIRKO BRAJDIĆ, Umag</derivirana_varijabla>
  </DomainObject.Predmet.StrankaNazivFormated>
  <DomainObject.Predmet.StrankaNazivFormatedOIB>
    <izvorni_sadrzaj>MIRKO BRAJDIĆ, Umag</izvorni_sadrzaj>
    <derivirana_varijabla naziv="DomainObject.Predmet.StrankaNazivFormatedOIB_1">MIRKO BRAJDIĆ, Umag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MIRKO BRAJDIĆ, Umag</item>
    </izvorni_sadrzaj>
    <derivirana_varijabla naziv="DomainObject.Predmet.StrankaListFormated_1">
      <item>MIRKO BRAJDIĆ, Umag</item>
    </derivirana_varijabla>
  </DomainObject.Predmet.StrankaListFormated>
  <DomainObject.Predmet.StrankaListFormatedOIB>
    <izvorni_sadrzaj>
      <item>MIRKO BRAJDIĆ, Umag</item>
    </izvorni_sadrzaj>
    <derivirana_varijabla naziv="DomainObject.Predmet.StrankaListFormatedOIB_1">
      <item>MIRKO BRAJDIĆ, Umag</item>
    </derivirana_varijabla>
  </DomainObject.Predmet.StrankaListFormatedOIB>
  <DomainObject.Predmet.StrankaListFormatedWithAdress>
    <izvorni_sadrzaj>
      <item>MIRKO BRAJDIĆ, Umag</item>
    </izvorni_sadrzaj>
    <derivirana_varijabla naziv="DomainObject.Predmet.StrankaListFormatedWithAdress_1">
      <item>MIRKO BRAJDIĆ, Umag</item>
    </derivirana_varijabla>
  </DomainObject.Predmet.StrankaListFormatedWithAdress>
  <DomainObject.Predmet.StrankaListFormatedWithAdressOIB>
    <izvorni_sadrzaj>
      <item>MIRKO BRAJDIĆ, Umag</item>
    </izvorni_sadrzaj>
    <derivirana_varijabla naziv="DomainObject.Predmet.StrankaListFormatedWithAdressOIB_1">
      <item>MIRKO BRAJDIĆ, Umag</item>
    </derivirana_varijabla>
  </DomainObject.Predmet.StrankaListFormatedWithAdressOIB>
  <DomainObject.Predmet.StrankaListNazivFormated>
    <izvorni_sadrzaj>
      <item>MIRKO BRAJDIĆ, Umag</item>
    </izvorni_sadrzaj>
    <derivirana_varijabla naziv="DomainObject.Predmet.StrankaListNazivFormated_1">
      <item>MIRKO BRAJDIĆ, Umag</item>
    </derivirana_varijabla>
  </DomainObject.Predmet.StrankaListNazivFormated>
  <DomainObject.Predmet.StrankaListNazivFormatedOIB>
    <izvorni_sadrzaj>
      <item>MIRKO BRAJDIĆ, Umag</item>
    </izvorni_sadrzaj>
    <derivirana_varijabla naziv="DomainObject.Predmet.StrankaListNazivFormatedOIB_1">
      <item>MIRKO BRAJDIĆ, Umag</item>
    </derivirana_varijabla>
  </DomainObject.Predmet.StrankaListNazivFormatedOIB>
  <DomainObject.Predmet.ProtuStrankaListFormated>
    <izvorni_sadrzaj>
      <item>HISTRIA GROUP d.d. u stečaju Umag</item>
    </izvorni_sadrzaj>
    <derivirana_varijabla naziv="DomainObject.Predmet.ProtuStrankaListFormated_1">
      <item>HISTRIA GROUP d.d. u stečaju Umag</item>
    </derivirana_varijabla>
  </DomainObject.Predmet.ProtuStrankaListFormated>
  <DomainObject.Predmet.ProtuStrankaListFormatedOIB>
    <izvorni_sadrzaj>
      <item>HISTRIA GROUP d.d. u stečaju Umag, OIB 34802459130</item>
    </izvorni_sadrzaj>
    <derivirana_varijabla naziv="DomainObject.Predmet.ProtuStrankaListFormatedOIB_1">
      <item>HISTRIA GROUP d.d. u stečaju Umag, OIB 34802459130</item>
    </derivirana_varijabla>
  </DomainObject.Predmet.ProtuStrankaListFormatedOIB>
  <DomainObject.Predmet.ProtuStrankaListFormatedWithAdress>
    <izvorni_sadrzaj>
      <item>HISTRIA GROUP d.d. u stečaju Umag</item>
    </izvorni_sadrzaj>
    <derivirana_varijabla naziv="DomainObject.Predmet.ProtuStrankaListFormatedWithAdress_1">
      <item>HISTRIA GROUP d.d. u stečaju Umag</item>
    </derivirana_varijabla>
  </DomainObject.Predmet.ProtuStrankaListFormatedWithAdress>
  <DomainObject.Predmet.ProtuStrankaListFormatedWithAdressOIB>
    <izvorni_sadrzaj>
      <item>HISTRIA GROUP d.d. u stečaju Umag, OIB 34802459130</item>
    </izvorni_sadrzaj>
    <derivirana_varijabla naziv="DomainObject.Predmet.ProtuStrankaListFormatedWithAdressOIB_1">
      <item>HISTRIA GROUP d.d. u stečaju Umag, OIB 34802459130</item>
    </derivirana_varijabla>
  </DomainObject.Predmet.ProtuStrankaListFormatedWithAdressOIB>
  <DomainObject.Predmet.ProtuStrankaListNazivFormated>
    <izvorni_sadrzaj>
      <item>HISTRIA GROUP d.d. u stečaju Umag</item>
    </izvorni_sadrzaj>
    <derivirana_varijabla naziv="DomainObject.Predmet.ProtuStrankaListNazivFormated_1">
      <item>HISTRIA GROUP d.d. u stečaju Umag</item>
    </derivirana_varijabla>
  </DomainObject.Predmet.ProtuStrankaListNazivFormated>
  <DomainObject.Predmet.ProtuStrankaListNazivFormatedOIB>
    <izvorni_sadrzaj>
      <item>HISTRIA GROUP d.d. u stečaju Umag, OIB 34802459130</item>
    </izvorni_sadrzaj>
    <derivirana_varijabla naziv="DomainObject.Predmet.ProtuStrankaListNazivFormatedOIB_1">
      <item>HISTRIA GROUP d.d. u stečaju Umag, OIB 34802459130</item>
    </derivirana_varijabla>
  </DomainObject.Predmet.ProtuStrankaListNazivFormatedOIB>
  <DomainObject.Predmet.OstaliListFormated>
    <izvorni_sadrzaj>
      <item>DRAŽEN EZGETA</item>
      <item>ZOU Goran Veljović i dr.</item>
    </izvorni_sadrzaj>
    <derivirana_varijabla naziv="DomainObject.Predmet.OstaliListFormated_1">
      <item>DRAŽEN EZGETA</item>
      <item>ZOU Goran Veljović i dr.</item>
    </derivirana_varijabla>
  </DomainObject.Predmet.OstaliListFormated>
  <DomainObject.Predmet.OstaliListFormatedOIB>
    <izvorni_sadrzaj>
      <item>DRAŽEN EZGETA, OIB 62061046523</item>
      <item>ZOU Goran Veljović i dr.</item>
    </izvorni_sadrzaj>
    <derivirana_varijabla naziv="DomainObject.Predmet.OstaliListFormatedOIB_1">
      <item>DRAŽEN EZGETA, OIB 62061046523</item>
      <item>ZOU Goran Veljović i dr.</item>
    </derivirana_varijabla>
  </DomainObject.Predmet.OstaliListFormatedOIB>
  <DomainObject.Predmet.OstaliListFormatedWithAdress>
    <izvorni_sadrzaj>
      <item>DRAŽEN EZGETA, M. Benussi 8, 52440 Poreč</item>
      <item>ZOU Goran Veljović i dr., Dobrilina 9, 52100 Pula</item>
    </izvorni_sadrzaj>
    <derivirana_varijabla naziv="DomainObject.Predmet.OstaliListFormatedWithAdress_1">
      <item>DRAŽEN EZGETA, M. Benussi 8, 52440 Poreč</item>
      <item>ZOU Goran Veljović i dr., Dobrilina 9, 52100 Pula</item>
    </derivirana_varijabla>
  </DomainObject.Predmet.OstaliListFormatedWithAdress>
  <DomainObject.Predmet.OstaliListFormatedWithAdressOIB>
    <izvorni_sadrzaj>
      <item>DRAŽEN EZGETA, OIB 62061046523, M. Benussi 8, 52440 Poreč</item>
      <item>ZOU Goran Veljović i dr., Dobrilina 9, 52100 Pula</item>
    </izvorni_sadrzaj>
    <derivirana_varijabla naziv="DomainObject.Predmet.OstaliListFormatedWithAdressOIB_1">
      <item>DRAŽEN EZGETA, OIB 62061046523, M. Benussi 8, 52440 Poreč</item>
      <item>ZOU Goran Veljović i dr., Dobrilina 9, 52100 Pula</item>
    </derivirana_varijabla>
  </DomainObject.Predmet.OstaliListFormatedWithAdressOIB>
  <DomainObject.Predmet.OstaliListNazivFormated>
    <izvorni_sadrzaj>
      <item>DRAŽEN EZGETA</item>
      <item>ZOU Goran Veljović i dr.</item>
    </izvorni_sadrzaj>
    <derivirana_varijabla naziv="DomainObject.Predmet.OstaliListNazivFormated_1">
      <item>DRAŽEN EZGETA</item>
      <item>ZOU Goran Veljović i dr.</item>
    </derivirana_varijabla>
  </DomainObject.Predmet.OstaliListNazivFormated>
  <DomainObject.Predmet.OstaliListNazivFormatedOIB>
    <izvorni_sadrzaj>
      <item>DRAŽEN EZGETA, OIB 62061046523</item>
      <item>ZOU Goran Veljović i dr.</item>
    </izvorni_sadrzaj>
    <derivirana_varijabla naziv="DomainObject.Predmet.OstaliListNazivFormatedOIB_1">
      <item>DRAŽEN EZGETA, OIB 62061046523</item>
      <item>ZOU Goran Veljović i dr.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lipnja 2016.</izvorni_sadrzaj>
    <derivirana_varijabla naziv="DomainObject.Datum_1">24.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MIRKO BRAJDIĆ, Umag</izvorni_sadrzaj>
    <derivirana_varijabla naziv="DomainObject.Predmet.StrankaIDrugi_1">MIRKO BRAJDIĆ, Umag</derivirana_varijabla>
  </DomainObject.Predmet.StrankaIDrugi>
  <DomainObject.Predmet.ProtustrankaIDrugi>
    <izvorni_sadrzaj>HISTRIA GROUP d.d. u stečaju Umag</izvorni_sadrzaj>
    <derivirana_varijabla naziv="DomainObject.Predmet.ProtustrankaIDrugi_1">HISTRIA GROUP d.d. u stečaju Umag</derivirana_varijabla>
  </DomainObject.Predmet.ProtustrankaIDrugi>
  <DomainObject.Predmet.StrankaIDrugiAdressOIB>
    <izvorni_sadrzaj>MIRKO BRAJDIĆ, Umag</izvorni_sadrzaj>
    <derivirana_varijabla naziv="DomainObject.Predmet.StrankaIDrugiAdressOIB_1">MIRKO BRAJDIĆ, Umag</derivirana_varijabla>
  </DomainObject.Predmet.StrankaIDrugiAdressOIB>
  <DomainObject.Predmet.ProtustrankaIDrugiAdressOIB>
    <izvorni_sadrzaj>HISTRIA GROUP d.d. u stečaju Umag, OIB 34802459130</izvorni_sadrzaj>
    <derivirana_varijabla naziv="DomainObject.Predmet.ProtustrankaIDrugiAdressOIB_1">HISTRIA GROUP d.d. u stečaju Umag, OIB 34802459130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DRAŽEN EZGETA</item>
      <item>MIRKO BRAJDIĆ, Umag</item>
      <item>HISTRIA GROUP d.d. u stečaju Umag</item>
      <item>ZOU Goran Veljović i dr.</item>
    </izvorni_sadrzaj>
    <derivirana_varijabla naziv="DomainObject.Predmet.SudioniciListNaziv_1">
      <item>DRAŽEN EZGETA</item>
      <item>MIRKO BRAJDIĆ, Umag</item>
      <item>HISTRIA GROUP d.d. u stečaju Umag</item>
      <item>ZOU Goran Veljović i dr.</item>
    </derivirana_varijabla>
  </DomainObject.Predmet.SudioniciListNaziv>
  <DomainObject.Predmet.SudioniciListAdressOIB>
    <izvorni_sadrzaj>
      <item>DRAŽEN EZGETA, OIB 62061046523, M. Benussi 8,52440 Poreč</item>
      <item>MIRKO BRAJDIĆ, Umag</item>
      <item>HISTRIA GROUP d.d. u stečaju Umag, OIB 34802459130</item>
      <item>ZOU Goran Veljović i dr., Dobrilina 9,52100 Pula</item>
    </izvorni_sadrzaj>
    <derivirana_varijabla naziv="DomainObject.Predmet.SudioniciListAdressOIB_1">
      <item>DRAŽEN EZGETA, OIB 62061046523, M. Benussi 8,52440 Poreč</item>
      <item>MIRKO BRAJDIĆ, Umag</item>
      <item>HISTRIA GROUP d.d. u stečaju Umag, OIB 34802459130</item>
      <item>ZOU Goran Veljović i dr., Dobrilina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62061046523</item>
      <item>, OIB null</item>
      <item>, OIB 34802459130</item>
      <item>, OIB null</item>
    </izvorni_sadrzaj>
    <derivirana_varijabla naziv="DomainObject.Predmet.SudioniciListNazivOIB_1">
      <item>, OIB 62061046523</item>
      <item>, OIB null</item>
      <item>, OIB 34802459130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Ezgeta, OIB 62061046523, Ulica Mateo Benussi br. 8 Poreč</item>
    </izvorni_sadrzaj>
    <derivirana_varijabla naziv="DomainObject.Predmet.StecajniUpraviteljiListAddressOIB_1">
      <item>Dražen Ezgeta, OIB 62061046523, Ulica Mateo Benussi br. 8 Poreč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1287</properties:Words>
  <properties:Characters>6920</properties:Characters>
  <properties:Lines>145</properties:Lines>
  <properties:Paragraphs>61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8251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2016-06-24T05:33:00Z</dcterms:created>
  <dc:creator>korisnik</dc:creator>
  <cp:lastModifiedBy>Jasmina Matika</cp:lastModifiedBy>
  <dcterms:modified xmlns:xsi="http://www.w3.org/2001/XMLSchema-instance" xsi:type="dcterms:W3CDTF">2016-06-24T12:33:00Z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