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b6ae" w14:paraId="9c6b6ae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D96564">
        <w:t>6208</w:t>
      </w:r>
      <w:r>
        <w:t>/2015</w:t>
      </w:r>
      <w:r w:rsidR="000753F5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3774AD" w:rsidRPr="003774AD">
        <w:t>LUX LUDUS d.o.o., Božidara Magovca 47, Zagreb, OIB: 21833064810</w:t>
      </w:r>
      <w:r>
        <w:t xml:space="preserve">, dana </w:t>
      </w:r>
      <w:r w:rsidR="003774AD">
        <w:t>09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3774AD" w:rsidRPr="003774AD">
        <w:t>LUX LUDUS d.o.o., Božidara Magovca 47, Zagreb, OIB: 21833064810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3774AD">
        <w:t>09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3774AD">
        <w:t xml:space="preserve"> </w:t>
      </w:r>
      <w:r w:rsidR="003774AD" w:rsidRPr="003774AD">
        <w:t>SINIŠA RAJNOVIĆ, Sv. Trojstva 87, Milanov</w:t>
      </w:r>
      <w:r w:rsidR="003774AD">
        <w:t>ac, Virovitica, OIB:86217384445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3774AD" w:rsidRPr="003774AD">
        <w:t>LUX LUDUS d.o.o., Božidara Magovca 47, Zagreb, OIB: 21833064810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3774AD">
        <w:t xml:space="preserve"> 09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0753F5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753F5" w:rsidR="00047C0E">
      <w:pPr>
        <w:pStyle w:val="Bezproreda"/>
        <w:jc w:val="right"/>
      </w:pPr>
    </w:p>
    <w:p w:rsidRDefault="000753F5" w:rsidP="000753F5" w:rsidR="000753F5">
      <w:pPr>
        <w:pStyle w:val="Bezproreda"/>
        <w:jc w:val="right"/>
      </w:pPr>
      <w:r>
        <w:t>Za točnost otpravka-ovlašteni službenik:</w:t>
      </w:r>
    </w:p>
    <w:p w:rsidRDefault="000753F5" w:rsidP="000753F5" w:rsidR="000753F5">
      <w:pPr>
        <w:pStyle w:val="Bezproreda"/>
        <w:jc w:val="right"/>
      </w:pPr>
      <w:r>
        <w:t xml:space="preserve">Tanja Štraubert </w:t>
      </w: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8CD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D96564">
          <w:t>6208/2015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753F5"/>
    <w:rsid w:val="001371FB"/>
    <w:rsid w:val="001B22F8"/>
    <w:rsid w:val="002B48F5"/>
    <w:rsid w:val="003774AD"/>
    <w:rsid w:val="003A3366"/>
    <w:rsid w:val="004E266D"/>
    <w:rsid w:val="00677951"/>
    <w:rsid w:val="00AA7B27"/>
    <w:rsid w:val="00AE11D4"/>
    <w:rsid w:val="00BA2A5A"/>
    <w:rsid w:val="00BC1874"/>
    <w:rsid w:val="00C136F3"/>
    <w:rsid w:val="00C318CD"/>
    <w:rsid w:val="00D96564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75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075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6208</izvorni_sadrzaj>
    <derivirana_varijabla naziv="DomainObject.Predmet.Broj_1">6208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St-6208/2015</izvorni_sadrzaj>
    <derivirana_varijabla naziv="DomainObject.Predmet.OznakaBroj_1">St-6208/2015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LUDUS d.o.o. zastupanog po punomoćniku Mario Smode</izvorni_sadrzaj>
    <derivirana_varijabla naziv="DomainObject.Predmet.ProtustrankaFormated_1">  LUX LUDUS d.o.o. zastupanog po punomoćniku Mario Smode</derivirana_varijabla>
  </DomainObject.Predmet.ProtustrankaFormated>
  <DomainObject.Predmet.ProtustrankaFormatedOIB>
    <izvorni_sadrzaj>  LUX LUDUS d.o.o., OIB 21833064810 zastupanog po punomoćniku Mario Smode</izvorni_sadrzaj>
    <derivirana_varijabla naziv="DomainObject.Predmet.ProtustrankaFormatedOIB_1">  LUX LUDUS d.o.o., OIB 21833064810 zastupanog po punomoćniku Mario Smode</derivirana_varijabla>
  </DomainObject.Predmet.ProtustrankaFormatedOIB>
  <DomainObject.Predmet.ProtustrankaFormatedWithAdress>
    <izvorni_sadrzaj> LUX LUDUS d.o.o., Božidara Magovca 47, 10000 Zagreb zastupanog po punomoćniku Mario Smode</izvorni_sadrzaj>
    <derivirana_varijabla naziv="DomainObject.Predmet.ProtustrankaFormatedWithAdress_1"> LUX LUDUS d.o.o., Božidara Magovca 47, 10000 Zagreb zastupanog po punomoćniku Mario Smode</derivirana_varijabla>
  </DomainObject.Predmet.ProtustrankaFormatedWithAdress>
  <DomainObject.Predmet.ProtustrankaFormatedWithAdressOIB>
    <izvorni_sadrzaj> LUX LUDUS d.o.o., OIB 21833064810, Božidara Magovca 47, 10000 Zagreb zastupanog po punomoćniku Mario Smode</izvorni_sadrzaj>
    <derivirana_varijabla naziv="DomainObject.Predmet.ProtustrankaFormatedWithAdressOIB_1"> LUX LUDUS d.o.o., OIB 21833064810, Božidara Magovca 47, 10000 Zagreb zastupanog po punomoćniku Mario Smode</derivirana_varijabla>
  </DomainObject.Predmet.ProtustrankaFormatedWithAdressOIB>
  <DomainObject.Predmet.ProtustrankaWithAdress>
    <izvorni_sadrzaj>LUX LUDUS d.o.o. Božidara Magovca 47, 10000 Zagreb</izvorni_sadrzaj>
    <derivirana_varijabla naziv="DomainObject.Predmet.ProtustrankaWithAdress_1">LUX LUDUS d.o.o. Božidara Magovca 47, 10000 Zagreb</derivirana_varijabla>
  </DomainObject.Predmet.ProtustrankaWithAdress>
  <DomainObject.Predmet.ProtustrankaWithAdressOIB>
    <izvorni_sadrzaj>LUX LUDUS d.o.o., OIB 21833064810, Božidara Magovca 47, 10000 Zagreb</izvorni_sadrzaj>
    <derivirana_varijabla naziv="DomainObject.Predmet.ProtustrankaWithAdressOIB_1">LUX LUDUS d.o.o., OIB 21833064810, Božidara Magovca 47, 10000 Zagreb</derivirana_varijabla>
  </DomainObject.Predmet.ProtustrankaWithAdressOIB>
  <DomainObject.Predmet.ProtustrankaNazivFormated>
    <izvorni_sadrzaj>LUX LUDUS d.o.o.</izvorni_sadrzaj>
    <derivirana_varijabla naziv="DomainObject.Predmet.ProtustrankaNazivFormated_1">LUX LUDUS d.o.o.</derivirana_varijabla>
  </DomainObject.Predmet.ProtustrankaNazivFormated>
  <DomainObject.Predmet.ProtustrankaNazivFormatedOIB>
    <izvorni_sadrzaj>LUX LUDUS d.o.o., OIB 21833064810</izvorni_sadrzaj>
    <derivirana_varijabla naziv="DomainObject.Predmet.ProtustrankaNazivFormatedOIB_1">LUX LUDUS d.o.o., OIB 21833064810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 LUDUS d.o.o. zastupanog po punomoćniku Mario Smode</item>
    </izvorni_sadrzaj>
    <derivirana_varijabla naziv="DomainObject.Predmet.ProtuStrankaListFormated_1">
      <item>LUX LUDUS d.o.o. zastupanog po punomoćniku Mario Smode</item>
    </derivirana_varijabla>
  </DomainObject.Predmet.ProtuStrankaListFormated>
  <DomainObject.Predmet.ProtuStrankaListFormatedOIB>
    <izvorni_sadrzaj>
      <item>LUX LUDUS d.o.o., OIB 21833064810 zastupanog po punomoćniku Mario Smode</item>
    </izvorni_sadrzaj>
    <derivirana_varijabla naziv="DomainObject.Predmet.ProtuStrankaListFormatedOIB_1">
      <item>LUX LUDUS d.o.o., OIB 21833064810 zastupanog po punomoćniku Mario Smode</item>
    </derivirana_varijabla>
  </DomainObject.Predmet.ProtuStrankaListFormatedOIB>
  <DomainObject.Predmet.ProtuStrankaListFormatedWithAdress>
    <izvorni_sadrzaj>
      <item>LUX LUDUS d.o.o., Božidara Magovca 47, 10000 Zagreb zastupanog po punomoćniku Mario Smode</item>
    </izvorni_sadrzaj>
    <derivirana_varijabla naziv="DomainObject.Predmet.ProtuStrankaListFormatedWithAdress_1">
      <item>LUX LUDUS d.o.o., Božidara Magovca 47, 10000 Zagreb zastupanog po punomoćniku Mario Smode</item>
    </derivirana_varijabla>
  </DomainObject.Predmet.ProtuStrankaListFormatedWithAdress>
  <DomainObject.Predmet.ProtuStrankaListFormatedWithAdressOIB>
    <izvorni_sadrzaj>
      <item>LUX LUDUS d.o.o., OIB 21833064810, Božidara Magovca 47, 10000 Zagreb zastupanog po punomoćniku Mario Smode</item>
    </izvorni_sadrzaj>
    <derivirana_varijabla naziv="DomainObject.Predmet.ProtuStrankaListFormatedWithAdressOIB_1">
      <item>LUX LUDUS d.o.o., OIB 21833064810, Božidara Magovca 47, 10000 Zagreb zastupanog po punomoćniku Mario Smode</item>
    </derivirana_varijabla>
  </DomainObject.Predmet.ProtuStrankaListFormatedWithAdressOIB>
  <DomainObject.Predmet.ProtuStrankaListNazivFormated>
    <izvorni_sadrzaj>
      <item>LUX LUDUS d.o.o.</item>
    </izvorni_sadrzaj>
    <derivirana_varijabla naziv="DomainObject.Predmet.ProtuStrankaListNazivFormated_1">
      <item>LUX LUDUS d.o.o.</item>
    </derivirana_varijabla>
  </DomainObject.Predmet.ProtuStrankaListNazivFormated>
  <DomainObject.Predmet.ProtuStrankaListNazivFormatedOIB>
    <izvorni_sadrzaj>
      <item>LUX LUDUS d.o.o., OIB 21833064810</item>
    </izvorni_sadrzaj>
    <derivirana_varijabla naziv="DomainObject.Predmet.ProtuStrankaListNazivFormatedOIB_1">
      <item>LUX LUDUS d.o.o., OIB 21833064810</item>
    </derivirana_varijabla>
  </DomainObject.Predmet.ProtuStrankaListNazivFormatedOIB>
  <DomainObject.Predmet.OstaliListFormated>
    <izvorni_sadrzaj>
      <item>Siniša Rajnović</item>
      <item>Mario Smode punomoćnik sudionika u postupku LUX LUDUS d.o.o.</item>
    </izvorni_sadrzaj>
    <derivirana_varijabla naziv="DomainObject.Predmet.OstaliListFormated_1">
      <item>Siniša Rajnović</item>
      <item>Mario Smode punomoćnik sudionika u postupku LUX LUDUS d.o.o.</item>
    </derivirana_varijabla>
  </DomainObject.Predmet.OstaliListFormated>
  <DomainObject.Predmet.OstaliListFormatedOIB>
    <izvorni_sadrzaj>
      <item>Siniša Rajnović, OIB 86217384445</item>
      <item>Mario Smode, OIB 59472373964 punomoćnik sudionika u postupku LUX LUDUS d.o.o.</item>
    </izvorni_sadrzaj>
    <derivirana_varijabla naziv="DomainObject.Predmet.OstaliListFormatedOIB_1">
      <item>Siniša Rajnović, OIB 86217384445</item>
      <item>Mario Smode, OIB 59472373964 punomoćnik sudionika u postupku LUX LUDUS d.o.o.</item>
    </derivirana_varijabla>
  </DomainObject.Predmet.OstaliListFormatedOIB>
  <DomainObject.Predmet.OstaliListFormatedWithAdress>
    <izvorni_sadrzaj>
      <item>Siniša Rajnović, Svetog Trojstva 87, 33000 Milanovac</item>
      <item>Mario Smode, Božidara Magovca 47, 10000 Zagreb punomoćnik sudionika u postupku LUX LUDUS d.o.o.</item>
    </izvorni_sadrzaj>
    <derivirana_varijabla naziv="DomainObject.Predmet.OstaliListFormatedWithAdress_1">
      <item>Siniša Rajnović, Svetog Trojstva 87, 33000 Milanovac</item>
      <item>Mario Smode, Božidara Magovca 47, 10000 Zagreb punomoćnik sudionika u postupku LUX LUDUS d.o.o.</item>
    </derivirana_varijabla>
  </DomainObject.Predmet.OstaliListFormatedWithAdress>
  <DomainObject.Predmet.OstaliListFormatedWithAdressOIB>
    <izvorni_sadrzaj>
      <item>Siniša Rajnović, OIB 86217384445, Svetog Trojstva 87, 33000 Milanovac</item>
      <item>Mario Smode, OIB 59472373964, Božidara Magovca 47, 10000 Zagreb punomoćnik sudionika u postupku LUX LUDUS d.o.o.</item>
    </izvorni_sadrzaj>
    <derivirana_varijabla naziv="DomainObject.Predmet.OstaliListFormatedWithAdressOIB_1">
      <item>Siniša Rajnović, OIB 86217384445, Svetog Trojstva 87, 33000 Milanovac</item>
      <item>Mario Smode, OIB 59472373964, Božidara Magovca 47, 10000 Zagreb punomoćnik sudionika u postupku LUX LUDUS d.o.o.</item>
    </derivirana_varijabla>
  </DomainObject.Predmet.OstaliListFormatedWithAdressOIB>
  <DomainObject.Predmet.OstaliListNazivFormated>
    <izvorni_sadrzaj>
      <item>Siniša Rajnović</item>
      <item>Mario Smode</item>
    </izvorni_sadrzaj>
    <derivirana_varijabla naziv="DomainObject.Predmet.OstaliListNazivFormated_1">
      <item>Siniša Rajnović</item>
      <item>Mario Smode</item>
    </derivirana_varijabla>
  </DomainObject.Predmet.OstaliListNazivFormated>
  <DomainObject.Predmet.OstaliListNazivFormatedOIB>
    <izvorni_sadrzaj>
      <item>Siniša Rajnović, OIB 86217384445</item>
      <item>Mario Smode, OIB 59472373964</item>
    </izvorni_sadrzaj>
    <derivirana_varijabla naziv="DomainObject.Predmet.OstaliListNazivFormatedOIB_1">
      <item>Siniša Rajnović, OIB 86217384445</item>
      <item>Mario Smode, OIB 59472373964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 LUDUS d.o.o.</izvorni_sadrzaj>
    <derivirana_varijabla naziv="DomainObject.Predmet.ProtustrankaIDrugi_1">LUX LUDUS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 LUDUS d.o.o., OIB 21833064810, Božidara Magovca 47, 10000 Zagreb</izvorni_sadrzaj>
    <derivirana_varijabla naziv="DomainObject.Predmet.ProtustrankaIDrugiAdressOIB_1">LUX LUDUS d.o.o., OIB 21833064810, Božidara Magovca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 LUDUS d.o.o.</item>
      <item>Siniša Rajnović</item>
      <item>Mario Smode</item>
    </izvorni_sadrzaj>
    <derivirana_varijabla naziv="DomainObject.Predmet.SudioniciListNaziv_1">
      <item>FINA Regionalni centar Zagreb</item>
      <item>LUX LUDUS d.o.o.</item>
      <item>Siniša Rajnović</item>
      <item>Mario Smode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 LUDUS d.o.o., OIB 21833064810, Božidara Magovca 47,10000 Zagreb</item>
      <item>Siniša Rajnović, OIB 86217384445, Svetog Trojstva 87,33000 Milanovac</item>
      <item>Mario Smode, OIB 59472373964, Božidara Magovca 47,10000 Zagreb</item>
    </izvorni_sadrzaj>
    <derivirana_varijabla naziv="DomainObject.Predmet.SudioniciListAdressOIB_1">
      <item>FINA Regionalni centar Zagreb, OIB 85821130368, Trg svibanjskih žrtava 1995. br. 1,10000 Zagreb</item>
      <item>LUX LUDUS d.o.o., OIB 21833064810, Božidara Magovca 47,10000 Zagreb</item>
      <item>Siniša Rajnović, OIB 86217384445, Svetog Trojstva 87,33000 Milanovac</item>
      <item>Mario Smode, OIB 59472373964, Božidara Magovca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21833064810</item>
      <item>, OIB 86217384445</item>
      <item>, OIB 59472373964</item>
    </izvorni_sadrzaj>
    <derivirana_varijabla naziv="DomainObject.Predmet.SudioniciListNazivOIB_1">
      <item>, OIB 85821130368</item>
      <item>, OIB 21833064810</item>
      <item>, OIB 86217384445</item>
      <item>, OIB 59472373964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2001</properties:Characters>
  <properties:Lines>71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2016-05-09T08:22:00Z</dcterms:created>
  <dc:creator>Sandra Rotar Vogrin</dc:creator>
  <cp:lastModifiedBy>Tanja Štraubert</cp:lastModifiedBy>
  <cp:lastPrinted>2016-05-09T08:38:00Z</cp:lastPrinted>
  <dcterms:modified xmlns:xsi="http://www.w3.org/2001/XMLSchema-instance" xsi:type="dcterms:W3CDTF">2016-05-09T08:38:00Z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