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c89d" w14:paraId="e0fc89d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532393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571B75" w:rsidRPr="00571B75">
        <w:rPr>
          <w:b/>
          <w:sz w:val="24"/>
        </w:rPr>
        <w:t>PELUD j.d.o.o.</w:t>
      </w:r>
      <w:r w:rsidR="00842007">
        <w:rPr>
          <w:b/>
          <w:sz w:val="24"/>
        </w:rPr>
        <w:t xml:space="preserve">, </w:t>
      </w:r>
      <w:r w:rsidR="00571B75" w:rsidRPr="00571B75">
        <w:rPr>
          <w:b/>
          <w:sz w:val="24"/>
        </w:rPr>
        <w:t>Osijek</w:t>
      </w:r>
      <w:r w:rsidRPr="009C396C">
        <w:rPr>
          <w:b/>
          <w:sz w:val="24"/>
        </w:rPr>
        <w:t xml:space="preserve">, </w:t>
      </w:r>
      <w:r w:rsidR="00571B75" w:rsidRPr="00571B75">
        <w:rPr>
          <w:b/>
          <w:sz w:val="24"/>
        </w:rPr>
        <w:t>J. J. Strossmayera 341</w:t>
      </w:r>
      <w:r w:rsidRPr="009C396C">
        <w:rPr>
          <w:b/>
          <w:sz w:val="24"/>
        </w:rPr>
        <w:t xml:space="preserve">, OIB: </w:t>
      </w:r>
      <w:r w:rsidR="00571B75" w:rsidRPr="00571B75">
        <w:rPr>
          <w:b/>
          <w:sz w:val="24"/>
        </w:rPr>
        <w:t>69697343454</w:t>
      </w:r>
      <w:r w:rsidRPr="009C396C">
        <w:rPr>
          <w:b/>
          <w:sz w:val="24"/>
        </w:rPr>
        <w:t xml:space="preserve">, MBS: </w:t>
      </w:r>
      <w:r w:rsidR="00571B75" w:rsidRPr="00571B75">
        <w:rPr>
          <w:b/>
          <w:sz w:val="24"/>
        </w:rPr>
        <w:t>030132484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22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571B75" w:rsidRPr="00571B75">
        <w:t>Zoran Anić, OIB: 67621772321</w:t>
      </w:r>
      <w:r w:rsidR="00926738" w:rsidRPr="009C396C">
        <w:t xml:space="preserve">, </w:t>
      </w:r>
      <w:r w:rsidR="00571B75" w:rsidRPr="00571B75">
        <w:t>Čepin, Kneza Branimira 50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571B75">
        <w:rPr>
          <w:b/>
        </w:rPr>
        <w:t>PELUD j.d.o.o., Osijek, J. J. Strossmayera 341, OIB: 69697343454, MBS: 030132484</w:t>
      </w:r>
      <w:r w:rsidR="00571B75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571B75">
        <w:t>Zoran Anić, Čepin, Kneza Branimira 50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571B75" w:rsidRPr="00571B75">
        <w:t>Zoran Anić, Čepin, Kneza Branimira 50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571B75" w:rsidRPr="00571B75">
        <w:t>Zoran Anić, Čepin, Kneza Branimira 50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22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571B75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571B75" w:rsidRPr="00571B75">
        <w:t>Zoran Anić, Čepin, Kneza Branimira 50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22.10.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06A" w:rsidR="002F406A">
      <w:r>
        <w:separator/>
      </w:r>
    </w:p>
  </w:endnote>
  <w:endnote w:id="0" w:type="continuationSeparator">
    <w:p w:rsidRDefault="002F406A" w:rsidR="002F4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06A" w:rsidR="002F406A">
      <w:r>
        <w:separator/>
      </w:r>
    </w:p>
  </w:footnote>
  <w:footnote w:id="0" w:type="continuationSeparator">
    <w:p w:rsidRDefault="002F406A" w:rsidR="002F40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04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52067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5C1DED">
      <w:t>6 St-83</w:t>
    </w:r>
    <w:r w:rsidR="00D70F73">
      <w:t>2</w:t>
    </w:r>
    <w:r w:rsidR="005C1DED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5C1DED">
      <w:t>83</w:t>
    </w:r>
    <w:r w:rsidR="00D70F73">
      <w:t>2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06A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393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1B75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1DED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04E6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32B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0F73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4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704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04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4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4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4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704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04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4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4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PELUD jednostavno društvo s ograničenom odgovornošću za proizvodnju kontejnera za pčele i trgovinu</izvorni_sadrzaj>
    <derivirana_varijabla naziv="DomainObject.Predmet.ProtustrankaFormated_1">  PELUD jednostavno društvo s ograničenom odgovornošću za proizvodnju kontejnera za pčele i trgovinu</derivirana_varijabla>
  </DomainObject.Predmet.ProtustrankaFormated>
  <DomainObject.Predmet.ProtustrankaFormatedOIB>
    <izvorni_sadrzaj>  PELUD jednostavno društvo s ograničenom odgovornošću za proizvodnju kontejnera za pčele i trgovinu, OIB 69697343454</izvorni_sadrzaj>
    <derivirana_varijabla naziv="DomainObject.Predmet.ProtustrankaFormatedOIB_1">  PELUD jednostavno društvo s ograničenom odgovornošću za proizvodnju kontejnera za pčele i trgovinu, OIB 69697343454</derivirana_varijabla>
  </DomainObject.Predmet.ProtustrankaFormatedOIB>
  <DomainObject.Predmet.ProtustrankaFormatedWithAdress>
    <izvorni_sadrzaj> PELUD jednostavno društvo s ograničenom odgovornošću za proizvodnju kontejnera za pčele i trgovinu, J. J. Strossmayera 341, 31000 Osijek</izvorni_sadrzaj>
    <derivirana_varijabla naziv="DomainObject.Predmet.ProtustrankaFormatedWithAdress_1"> PELUD jednostavno društvo s ograničenom odgovornošću za proizvodnju kontejnera za pčele i trgovinu, J. J. Strossmayera 341, 31000 Osijek</derivirana_varijabla>
  </DomainObject.Predmet.ProtustrankaFormatedWithAdress>
  <DomainObject.Predmet.ProtustrankaFormatedWithAdressOIB>
    <izvorni_sadrzaj> PELUD jednostavno društvo s ograničenom odgovornošću za proizvodnju kontejnera za pčele i trgovinu, OIB 69697343454, J. J. Strossmayera 341, 31000 Osijek</izvorni_sadrzaj>
    <derivirana_varijabla naziv="DomainObject.Predmet.ProtustrankaFormatedWithAdressOIB_1"> PELUD jednostavno društvo s ograničenom odgovornošću za proizvodnju kontejnera za pčele i trgovinu, OIB 69697343454, J. J. Strossmayera 341, 31000 Osijek</derivirana_varijabla>
  </DomainObject.Predmet.ProtustrankaFormatedWithAdressOIB>
  <DomainObject.Predmet.ProtustrankaWithAdress>
    <izvorni_sadrzaj>PELUD jednostavno društvo s ograničenom odgovornošću za proizvodnju kontejnera za pčele i trgovinu J. J. Strossmayera 341, 31000 Osijek</izvorni_sadrzaj>
    <derivirana_varijabla naziv="DomainObject.Predmet.ProtustrankaWithAdress_1">PELUD jednostavno društvo s ograničenom odgovornošću za proizvodnju kontejnera za pčele i trgovinu J. J. Strossmayera 341, 31000 Osijek</derivirana_varijabla>
  </DomainObject.Predmet.ProtustrankaWithAdress>
  <DomainObject.Predmet.ProtustrankaWithAdressOIB>
    <izvorni_sadrzaj>PELUD jednostavno društvo s ograničenom odgovornošću za proizvodnju kontejnera za pčele i trgovinu, OIB 69697343454, J. J. Strossmayera 341, 31000 Osijek</izvorni_sadrzaj>
    <derivirana_varijabla naziv="DomainObject.Predmet.ProtustrankaWithAdressOIB_1">PELUD jednostavno društvo s ograničenom odgovornošću za proizvodnju kontejnera za pčele i trgovinu, OIB 69697343454, J. J. Strossmayera 341, 31000 Osijek</derivirana_varijabla>
  </DomainObject.Predmet.ProtustrankaWithAdressOIB>
  <DomainObject.Predmet.ProtustrankaNazivFormated>
    <izvorni_sadrzaj>PELUD jednostavno društvo s ograničenom odgovornošću za proizvodnju kontejnera za pčele i trgovinu</izvorni_sadrzaj>
    <derivirana_varijabla naziv="DomainObject.Predmet.ProtustrankaNazivFormated_1">PELUD jednostavno društvo s ograničenom odgovornošću za proizvodnju kontejnera za pčele i trgovinu</derivirana_varijabla>
  </DomainObject.Predmet.ProtustrankaNazivFormated>
  <DomainObject.Predmet.ProtustrankaNazivFormatedOIB>
    <izvorni_sadrzaj>PELUD jednostavno društvo s ograničenom odgovornošću za proizvodnju kontejnera za pčele i trgovinu, OIB 69697343454</izvorni_sadrzaj>
    <derivirana_varijabla naziv="DomainObject.Predmet.ProtustrankaNazivFormatedOIB_1">PELUD jednostavno društvo s ograničenom odgovornošću za proizvodnju kontejnera za pčele i trgovinu, OIB 69697343454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PELUD jednostavno društvo s ograničenom odgovornošću za proizvodnju kontejnera za pčele i trgovinu</item>
    </izvorni_sadrzaj>
    <derivirana_varijabla naziv="DomainObject.Predmet.ProtuStrankaListFormated_1">
      <item>PELUD jednostavno društvo s ograničenom odgovornošću za proizvodnju kontejnera za pčele i trgovinu</item>
    </derivirana_varijabla>
  </DomainObject.Predmet.ProtuStrankaListFormated>
  <DomainObject.Predmet.ProtuStrankaListFormatedOIB>
    <izvorni_sadrzaj>
      <item>PELUD jednostavno društvo s ograničenom odgovornošću za proizvodnju kontejnera za pčele i trgovinu, OIB 69697343454</item>
    </izvorni_sadrzaj>
    <derivirana_varijabla naziv="DomainObject.Predmet.ProtuStrankaListFormatedOIB_1">
      <item>PELUD jednostavno društvo s ograničenom odgovornošću za proizvodnju kontejnera za pčele i trgovinu, OIB 69697343454</item>
    </derivirana_varijabla>
  </DomainObject.Predmet.ProtuStrankaListFormatedOIB>
  <DomainObject.Predmet.ProtuStrankaListFormatedWithAdress>
    <izvorni_sadrzaj>
      <item>PELUD jednostavno društvo s ograničenom odgovornošću za proizvodnju kontejnera za pčele i trgovinu, J. J. Strossmayera 341, 31000 Osijek</item>
    </izvorni_sadrzaj>
    <derivirana_varijabla naziv="DomainObject.Predmet.ProtuStrankaListFormatedWithAdress_1">
      <item>PELUD jednostavno društvo s ograničenom odgovornošću za proizvodnju kontejnera za pčele i trgovinu, J. J. Strossmayera 341, 31000 Osijek</item>
    </derivirana_varijabla>
  </DomainObject.Predmet.ProtuStrankaListFormatedWithAdress>
  <DomainObject.Predmet.ProtuStrankaListFormatedWithAdressOIB>
    <izvorni_sadrzaj>
      <item>PELUD jednostavno društvo s ograničenom odgovornošću za proizvodnju kontejnera za pčele i trgovinu, OIB 69697343454, J. J. Strossmayera 341, 31000 Osijek</item>
    </izvorni_sadrzaj>
    <derivirana_varijabla naziv="DomainObject.Predmet.ProtuStrankaListFormatedWithAdressOIB_1">
      <item>PELUD jednostavno društvo s ograničenom odgovornošću za proizvodnju kontejnera za pčele i trgovinu, OIB 69697343454, J. J. Strossmayera 341, 31000 Osijek</item>
    </derivirana_varijabla>
  </DomainObject.Predmet.ProtuStrankaListFormatedWithAdressOIB>
  <DomainObject.Predmet.ProtuStrankaListNazivFormated>
    <izvorni_sadrzaj>
      <item>PELUD jednostavno društvo s ograničenom odgovornošću za proizvodnju kontejnera za pčele i trgovinu</item>
    </izvorni_sadrzaj>
    <derivirana_varijabla naziv="DomainObject.Predmet.ProtuStrankaListNazivFormated_1">
      <item>PELUD jednostavno društvo s ograničenom odgovornošću za proizvodnju kontejnera za pčele i trgovinu</item>
    </derivirana_varijabla>
  </DomainObject.Predmet.ProtuStrankaListNazivFormated>
  <DomainObject.Predmet.ProtuStrankaListNazivFormatedOIB>
    <izvorni_sadrzaj>
      <item>PELUD jednostavno društvo s ograničenom odgovornošću za proizvodnju kontejnera za pčele i trgovinu, OIB 69697343454</item>
    </izvorni_sadrzaj>
    <derivirana_varijabla naziv="DomainObject.Predmet.ProtuStrankaListNazivFormatedOIB_1">
      <item>PELUD jednostavno društvo s ograničenom odgovornošću za proizvodnju kontejnera za pčele i trgovinu, OIB 69697343454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PELUD jednostavno društvo s ograničenom odgovornošću za proizvodnju kontejnera za pčele i trgovinu</izvorni_sadrzaj>
    <derivirana_varijabla naziv="DomainObject.Predmet.ProtustrankaIDrugi_1">PELUD jednostavno društvo s ograničenom odgovornošću za proizvodnju kontejnera za pčele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PELUD jednostavno društvo s ograničenom odgovornošću za proizvodnju kontejnera za pčele i trgovinu, OIB 69697343454, J. J. Strossmayera 341, 31000 Osijek</izvorni_sadrzaj>
    <derivirana_varijabla naziv="DomainObject.Predmet.ProtustrankaIDrugiAdressOIB_1">PELUD jednostavno društvo s ograničenom odgovornošću za proizvodnju kontejnera za pčele i trgovinu, OIB 69697343454, J. J.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PELUD jednostavno društvo s ograničenom odgovornošću za proizvodnju kontejnera za pčele i trgovinu</item>
    </izvorni_sadrzaj>
    <derivirana_varijabla naziv="DomainObject.Predmet.SudioniciListNaziv_1">
      <item>FINA RC OSIJEK</item>
      <item>PELUD jednostavno društvo s ograničenom odgovornošću za proizvodnju kontejnera za pčele i trgovinu</item>
    </derivirana_varijabla>
  </DomainObject.Predmet.SudioniciListNaziv>
  <DomainObject.Predmet.SudioniciListAdressOIB>
    <izvorni_sadrzaj>
      <item>FINA RC OSIJEK, OIB 85821130368</item>
      <item>PELUD jednostavno društvo s ograničenom odgovornošću za proizvodnju kontejnera za pčele i trgovinu, OIB 69697343454, J. J. Strossmayera 341,31000 Osijek</item>
    </izvorni_sadrzaj>
    <derivirana_varijabla naziv="DomainObject.Predmet.SudioniciListAdressOIB_1">
      <item>FINA RC OSIJEK, OIB 85821130368</item>
      <item>PELUD jednostavno društvo s ograničenom odgovornošću za proizvodnju kontejnera za pčele i trgovinu, OIB 69697343454, J. J. Strossmayera 341,31000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69697343454</item>
    </izvorni_sadrzaj>
    <derivirana_varijabla naziv="DomainObject.Predmet.SudioniciListNazivOIB_1">
      <item>, OIB 85821130368</item>
      <item>, OIB 69697343454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A830B-B21C-4F5C-907E-49124F587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435</properties:Words>
  <properties:Characters>2136</properties:Characters>
  <properties:Lines>101</properties:Lines>
  <properties:Paragraphs>23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2016-09-22T10:42:00Z</dcterms:modified>
  <cp:revision>121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