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ce7e" w14:paraId="352ce7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C3368F">
        <w:t>2849</w:t>
      </w:r>
      <w:r w:rsidR="00BA373A">
        <w:t>/</w:t>
      </w:r>
      <w:r w:rsidR="00301800">
        <w:t>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B33F3C">
        <w:t xml:space="preserve">Financijske agencije Regionalni centar Osijek Podružnica Osijek, L. Jagera 3, za pokretanje skraćenog stečajnog postupka  nad dužnikom </w:t>
      </w:r>
      <w:r w:rsidR="00C3368F">
        <w:t>SRĐANA j.d.o.o. za izradu i proizvodnju drva i proizvoda od drva, ugostiteljstvo, turizam i trgovinu, Čeminac, Ljudevita Gaja 66/a, MBS: 030159919, OIB: 53569031744</w:t>
      </w:r>
      <w:r w:rsidR="00231648">
        <w:t xml:space="preserve">, dana </w:t>
      </w:r>
      <w:r w:rsidR="001E5A25">
        <w:t>18. siječnja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C3368F">
        <w:t>SRĐANA j.d.o.o. za izradu i proizvodnju drva i proizvoda od drva, ugostiteljstvo, turizam i trgovinu, Čeminac, Ljudevita Gaja 66/a, MBS: 030159919, OIB: 53569031744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C3368F">
        <w:t>Domagoj Repač, Zagreb, Đorđićeva 24, OIB: 24977406612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C3368F">
        <w:t>SRĐANA j.d.o.o. za izradu i proizvodnju drva i proizvoda od drva, ugostiteljstvo, turizam i trgovinu, Čeminac, Ljudevita Gaja 66/a, MBS: 030159919, OIB: 53569031744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1E5A25">
        <w:t>Osijek</w:t>
      </w:r>
      <w:r>
        <w:t xml:space="preserve">, Podružnica </w:t>
      </w:r>
      <w:r w:rsidR="001E5A25">
        <w:t>Osijek</w:t>
      </w:r>
      <w:r>
        <w:t xml:space="preserve"> podnijela je dana </w:t>
      </w:r>
      <w:r w:rsidR="00C3368F">
        <w:t>15</w:t>
      </w:r>
      <w:r w:rsidR="00B33F3C">
        <w:t>. studenog</w:t>
      </w:r>
      <w:r w:rsidR="00BA373A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C3368F">
        <w:t>SRĐANA j.d.o.o. za izradu i proizvodnju drva i proizvoda od drva, ugostiteljstvo, turizam i trgovinu, Čeminac, Ljudevita Gaja 66/a, MBS: 030159919, OIB: 53569031744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B33F3C">
        <w:t>1</w:t>
      </w:r>
      <w:r w:rsidR="00C3368F">
        <w:t>7</w:t>
      </w:r>
      <w:r w:rsidR="00B33F3C">
        <w:t>. studenog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C3368F">
        <w:t>2849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</w:t>
      </w:r>
      <w:r w:rsidR="00BA373A">
        <w:t>-</w:t>
      </w:r>
      <w:r w:rsidR="001E5A25">
        <w:t>2</w:t>
      </w:r>
      <w:r w:rsidR="00C3368F">
        <w:t>849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1E5A25">
        <w:t>18. siječnja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1E5A25">
        <w:t>10/2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1E5A25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95C37"/>
    <w:rsid w:val="00AA2908"/>
    <w:rsid w:val="00B33F3C"/>
    <w:rsid w:val="00B37C1E"/>
    <w:rsid w:val="00B46765"/>
    <w:rsid w:val="00B82754"/>
    <w:rsid w:val="00B87BDD"/>
    <w:rsid w:val="00BA1A5C"/>
    <w:rsid w:val="00BA373A"/>
    <w:rsid w:val="00BE259C"/>
    <w:rsid w:val="00C1697B"/>
    <w:rsid w:val="00C3368F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6315A"/>
    <w:rsid w:val="00E85BE3"/>
    <w:rsid w:val="00E95617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5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9561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9561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61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61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5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9561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9561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61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61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2849</izvorni_sadrzaj>
    <derivirana_varijabla naziv="DomainObject.Predmet.Broj_1">2849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St-2849/2016</izvorni_sadrzaj>
    <derivirana_varijabla naziv="DomainObject.Predmet.OznakaBroj_1">St-2849/2016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SRĐANA j.d.o.o. za izradu i proizvodnju drva i proizvoda od drva, ugostiteljstvo, turizam i trgovinu</izvorni_sadrzaj>
    <derivirana_varijabla naziv="DomainObject.Predmet.ProtustrankaFormated_1">  SRĐANA j.d.o.o. za izradu i proizvodnju drva i proizvoda od drva, ugostiteljstvo, turizam i trgovinu</derivirana_varijabla>
  </DomainObject.Predmet.ProtustrankaFormated>
  <DomainObject.Predmet.ProtustrankaFormatedOIB>
    <izvorni_sadrzaj>  SRĐANA j.d.o.o. za izradu i proizvodnju drva i proizvoda od drva, ugostiteljstvo, turizam i trgovinu, OIB 53569031744</izvorni_sadrzaj>
    <derivirana_varijabla naziv="DomainObject.Predmet.ProtustrankaFormatedOIB_1">  SRĐANA j.d.o.o. za izradu i proizvodnju drva i proizvoda od drva, ugostiteljstvo, turizam i trgovinu, OIB 53569031744</derivirana_varijabla>
  </DomainObject.Predmet.ProtustrankaFormatedOIB>
  <DomainObject.Predmet.ProtustrankaFormatedWithAdress>
    <izvorni_sadrzaj> SRĐANA j.d.o.o. za izradu i proizvodnju drva i proizvoda od drva, ugostiteljstvo, turizam i trgovinu, Ljudevita Gaja 66a, 31326 Čeminac</izvorni_sadrzaj>
    <derivirana_varijabla naziv="DomainObject.Predmet.ProtustrankaFormatedWithAdress_1"> SRĐANA j.d.o.o. za izradu i proizvodnju drva i proizvoda od drva, ugostiteljstvo, turizam i trgovinu, Ljudevita Gaja 66a, 31326 Čeminac</derivirana_varijabla>
  </DomainObject.Predmet.ProtustrankaFormatedWithAdress>
  <DomainObject.Predmet.ProtustrankaFormatedWithAdressOIB>
    <izvorni_sadrzaj> SRĐANA j.d.o.o. za izradu i proizvodnju drva i proizvoda od drva, ugostiteljstvo, turizam i trgovinu, OIB 53569031744, Ljudevita Gaja 66a, 31326 Čeminac</izvorni_sadrzaj>
    <derivirana_varijabla naziv="DomainObject.Predmet.ProtustrankaFormatedWithAdressOIB_1"> SRĐANA j.d.o.o. za izradu i proizvodnju drva i proizvoda od drva, ugostiteljstvo, turizam i trgovinu, OIB 53569031744, Ljudevita Gaja 66a, 31326 Čeminac</derivirana_varijabla>
  </DomainObject.Predmet.ProtustrankaFormatedWithAdressOIB>
  <DomainObject.Predmet.ProtustrankaWithAdress>
    <izvorni_sadrzaj>SRĐANA j.d.o.o. za izradu i proizvodnju drva i proizvoda od drva, ugostiteljstvo, turizam i trgovinu Ljudevita Gaja 66a, 31326 Čeminac</izvorni_sadrzaj>
    <derivirana_varijabla naziv="DomainObject.Predmet.ProtustrankaWithAdress_1">SRĐANA j.d.o.o. za izradu i proizvodnju drva i proizvoda od drva, ugostiteljstvo, turizam i trgovinu Ljudevita Gaja 66a, 31326 Čeminac</derivirana_varijabla>
  </DomainObject.Predmet.ProtustrankaWithAdress>
  <DomainObject.Predmet.ProtustrankaWithAdressOIB>
    <izvorni_sadrzaj>SRĐANA j.d.o.o. za izradu i proizvodnju drva i proizvoda od drva, ugostiteljstvo, turizam i trgovinu, OIB 53569031744, Ljudevita Gaja 66a, 31326 Čeminac</izvorni_sadrzaj>
    <derivirana_varijabla naziv="DomainObject.Predmet.ProtustrankaWithAdressOIB_1">SRĐANA j.d.o.o. za izradu i proizvodnju drva i proizvoda od drva, ugostiteljstvo, turizam i trgovinu, OIB 53569031744, Ljudevita Gaja 66a, 31326 Čeminac</derivirana_varijabla>
  </DomainObject.Predmet.ProtustrankaWithAdressOIB>
  <DomainObject.Predmet.ProtustrankaNazivFormated>
    <izvorni_sadrzaj>SRĐANA j.d.o.o. za izradu i proizvodnju drva i proizvoda od drva, ugostiteljstvo, turizam i trgovinu</izvorni_sadrzaj>
    <derivirana_varijabla naziv="DomainObject.Predmet.ProtustrankaNazivFormated_1">SRĐANA j.d.o.o. za izradu i proizvodnju drva i proizvoda od drva, ugostiteljstvo, turizam i trgovinu</derivirana_varijabla>
  </DomainObject.Predmet.ProtustrankaNazivFormated>
  <DomainObject.Predmet.ProtustrankaNazivFormatedOIB>
    <izvorni_sadrzaj>SRĐANA j.d.o.o. za izradu i proizvodnju drva i proizvoda od drva, ugostiteljstvo, turizam i trgovinu, OIB 53569031744</izvorni_sadrzaj>
    <derivirana_varijabla naziv="DomainObject.Predmet.ProtustrankaNazivFormatedOIB_1">SRĐANA j.d.o.o. za izradu i proizvodnju drva i proizvoda od drva, ugostiteljstvo, turizam i trgovinu, OIB 53569031744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SRĐANA j.d.o.o. za izradu i proizvodnju drva i proizvoda od drva, ugostiteljstvo, turizam i trgovinu</item>
    </izvorni_sadrzaj>
    <derivirana_varijabla naziv="DomainObject.Predmet.ProtuStrankaListFormated_1">
      <item>SRĐANA j.d.o.o. za izradu i proizvodnju drva i proizvoda od drva, ugostiteljstvo, turizam i trgovinu</item>
    </derivirana_varijabla>
  </DomainObject.Predmet.ProtuStrankaListFormated>
  <DomainObject.Predmet.ProtuStrankaListFormatedOIB>
    <izvorni_sadrzaj>
      <item>SRĐANA j.d.o.o. za izradu i proizvodnju drva i proizvoda od drva, ugostiteljstvo, turizam i trgovinu, OIB 53569031744</item>
    </izvorni_sadrzaj>
    <derivirana_varijabla naziv="DomainObject.Predmet.ProtuStrankaListFormatedOIB_1">
      <item>SRĐANA j.d.o.o. za izradu i proizvodnju drva i proizvoda od drva, ugostiteljstvo, turizam i trgovinu, OIB 53569031744</item>
    </derivirana_varijabla>
  </DomainObject.Predmet.ProtuStrankaListFormatedOIB>
  <DomainObject.Predmet.ProtuStrankaListFormatedWithAdress>
    <izvorni_sadrzaj>
      <item>SRĐANA j.d.o.o. za izradu i proizvodnju drva i proizvoda od drva, ugostiteljstvo, turizam i trgovinu, Ljudevita Gaja 66a, 31326 Čeminac</item>
    </izvorni_sadrzaj>
    <derivirana_varijabla naziv="DomainObject.Predmet.ProtuStrankaListFormatedWithAdress_1">
      <item>SRĐANA j.d.o.o. za izradu i proizvodnju drva i proizvoda od drva, ugostiteljstvo, turizam i trgovinu, Ljudevita Gaja 66a, 31326 Čeminac</item>
    </derivirana_varijabla>
  </DomainObject.Predmet.ProtuStrankaListFormatedWithAdress>
  <DomainObject.Predmet.ProtuStrankaListFormatedWithAdressOIB>
    <izvorni_sadrzaj>
      <item>SRĐANA j.d.o.o. za izradu i proizvodnju drva i proizvoda od drva, ugostiteljstvo, turizam i trgovinu, OIB 53569031744, Ljudevita Gaja 66a, 31326 Čeminac</item>
    </izvorni_sadrzaj>
    <derivirana_varijabla naziv="DomainObject.Predmet.ProtuStrankaListFormatedWithAdressOIB_1">
      <item>SRĐANA j.d.o.o. za izradu i proizvodnju drva i proizvoda od drva, ugostiteljstvo, turizam i trgovinu, OIB 53569031744, Ljudevita Gaja 66a, 31326 Čeminac</item>
    </derivirana_varijabla>
  </DomainObject.Predmet.ProtuStrankaListFormatedWithAdressOIB>
  <DomainObject.Predmet.ProtuStrankaListNazivFormated>
    <izvorni_sadrzaj>
      <item>SRĐANA j.d.o.o. za izradu i proizvodnju drva i proizvoda od drva, ugostiteljstvo, turizam i trgovinu</item>
    </izvorni_sadrzaj>
    <derivirana_varijabla naziv="DomainObject.Predmet.ProtuStrankaListNazivFormated_1">
      <item>SRĐANA j.d.o.o. za izradu i proizvodnju drva i proizvoda od drva, ugostiteljstvo, turizam i trgovinu</item>
    </derivirana_varijabla>
  </DomainObject.Predmet.ProtuStrankaListNazivFormated>
  <DomainObject.Predmet.ProtuStrankaListNazivFormatedOIB>
    <izvorni_sadrzaj>
      <item>SRĐANA j.d.o.o. za izradu i proizvodnju drva i proizvoda od drva, ugostiteljstvo, turizam i trgovinu, OIB 53569031744</item>
    </izvorni_sadrzaj>
    <derivirana_varijabla naziv="DomainObject.Predmet.ProtuStrankaListNazivFormatedOIB_1">
      <item>SRĐANA j.d.o.o. za izradu i proizvodnju drva i proizvoda od drva, ugostiteljstvo, turizam i trgovinu, OIB 53569031744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SRĐANA j.d.o.o. za izradu i proizvodnju drva i proizvoda od drva, ugostiteljstvo, turizam i trgovinu</izvorni_sadrzaj>
    <derivirana_varijabla naziv="DomainObject.Predmet.ProtustrankaIDrugi_1">SRĐANA j.d.o.o. za izradu i proizvodnju drva i proizvoda od drva,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SRĐANA j.d.o.o. za izradu i proizvodnju drva i proizvoda od drva, ugostiteljstvo, turizam i trgovinu, OIB 53569031744, Ljudevita Gaja 66a, 31326 Čeminac</izvorni_sadrzaj>
    <derivirana_varijabla naziv="DomainObject.Predmet.ProtustrankaIDrugiAdressOIB_1">SRĐANA j.d.o.o. za izradu i proizvodnju drva i proizvoda od drva, ugostiteljstvo, turizam i trgovinu, OIB 53569031744, Ljudevita Gaja 66a, 31326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SRĐANA j.d.o.o. za izradu i proizvodnju drva i proizvoda od drva, ugostiteljstvo, turizam i trgovinu</item>
    </izvorni_sadrzaj>
    <derivirana_varijabla naziv="DomainObject.Predmet.SudioniciListNaziv_1">
      <item>FINA RC OSIJEK</item>
      <item>SRĐANA j.d.o.o. za izradu i proizvodnju drva i proizvoda od drva, ugostiteljstvo, turizam i trgovinu</item>
    </derivirana_varijabla>
  </DomainObject.Predmet.SudioniciListNaziv>
  <DomainObject.Predmet.SudioniciListAdressOIB>
    <izvorni_sadrzaj>
      <item>FINA RC OSIJEK, OIB 85821130368</item>
      <item>SRĐANA j.d.o.o. za izradu i proizvodnju drva i proizvoda od drva, ugostiteljstvo, turizam i trgovinu, OIB 53569031744, Ljudevita Gaja 66a,31326 Čeminac</item>
    </izvorni_sadrzaj>
    <derivirana_varijabla naziv="DomainObject.Predmet.SudioniciListAdressOIB_1">
      <item>FINA RC OSIJEK, OIB 85821130368</item>
      <item>SRĐANA j.d.o.o. za izradu i proizvodnju drva i proizvoda od drva, ugostiteljstvo, turizam i trgovinu, OIB 53569031744, Ljudevita Gaja 66a,31326 Čeminac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53569031744</item>
    </izvorni_sadrzaj>
    <derivirana_varijabla naziv="DomainObject.Predmet.SudioniciListNazivOIB_1">
      <item>, OIB 85821130368</item>
      <item>, OIB 53569031744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F1033E-9383-4170-A1AE-DC8C3AE6EC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2452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2017-01-18T10:24:00Z</dcterms:created>
  <dc:creator>korisnik</dc:creator>
  <cp:lastModifiedBy>Žana Bem</cp:lastModifiedBy>
  <cp:lastPrinted>2016-12-21T10:41:00Z</cp:lastPrinted>
  <dcterms:modified xmlns:xsi="http://www.w3.org/2001/XMLSchema-instance" xsi:type="dcterms:W3CDTF">2017-01-18T10:26:00Z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