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845b" w14:paraId="9ca845b" w:rsidRDefault="004F18B7" w:rsidP="004F18B7" w:rsidR="004F18B7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8B7" w:rsidP="004F18B7" w:rsidR="004F18B7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4F18B7" w:rsidP="004F18B7" w:rsidR="004F18B7">
      <w:pPr>
        <w:rPr>
          <w:szCs w:val="24"/>
        </w:rPr>
      </w:pPr>
      <w:r>
        <w:rPr>
          <w:szCs w:val="24"/>
        </w:rPr>
        <w:t>Trgovački sud u Varaždinu</w:t>
      </w:r>
    </w:p>
    <w:p w:rsidRDefault="004F18B7" w:rsidP="004F18B7" w:rsidR="004F18B7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4F18B7" w:rsidP="004F18B7" w:rsidR="004F1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Poslovni broj: 7 St-349/2018-5</w:t>
      </w:r>
    </w:p>
    <w:p w:rsidRDefault="004F18B7" w:rsidP="004F18B7" w:rsidR="004F18B7">
      <w:pPr>
        <w:jc w:val="center"/>
        <w:rPr>
          <w:szCs w:val="24"/>
        </w:rPr>
      </w:pPr>
    </w:p>
    <w:p w:rsidRDefault="004F18B7" w:rsidP="004F18B7" w:rsidR="004F18B7">
      <w:pPr>
        <w:jc w:val="center"/>
        <w:rPr>
          <w:szCs w:val="24"/>
        </w:rPr>
      </w:pPr>
    </w:p>
    <w:p w:rsidRDefault="004F18B7" w:rsidP="004F18B7" w:rsidR="004F18B7">
      <w:pPr>
        <w:jc w:val="center"/>
        <w:rPr>
          <w:szCs w:val="24"/>
        </w:rPr>
      </w:pPr>
    </w:p>
    <w:p w:rsidRDefault="004F18B7" w:rsidP="004F18B7" w:rsidR="004F18B7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FILGO - TRADE d.o.o. Donji </w:t>
      </w:r>
      <w:proofErr w:type="spellStart"/>
      <w:r>
        <w:t>Kraljevec</w:t>
      </w:r>
      <w:proofErr w:type="spellEnd"/>
      <w:r>
        <w:t xml:space="preserve">, Kolodvorska 7, OIB: 35194587287, dana 5. studenoga 2018., </w:t>
      </w:r>
    </w:p>
    <w:p w:rsidRDefault="004F18B7" w:rsidP="004F18B7" w:rsidR="004F18B7">
      <w:pPr>
        <w:jc w:val="both"/>
      </w:pPr>
    </w:p>
    <w:p w:rsidRDefault="004F18B7" w:rsidP="004F18B7" w:rsidR="004F18B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FILGO - TRADE d.o.o. Donji </w:t>
      </w:r>
      <w:proofErr w:type="spellStart"/>
      <w:r>
        <w:t>Kraljevec</w:t>
      </w:r>
      <w:proofErr w:type="spellEnd"/>
      <w:r>
        <w:t>, Kolodvorska 7, OIB: 35194587287</w:t>
      </w:r>
      <w:r>
        <w:rPr>
          <w:szCs w:val="24"/>
        </w:rPr>
        <w:t>, s danom 5. studenoga 2018. u 15,00 sati.</w:t>
      </w:r>
    </w:p>
    <w:p w:rsidRDefault="004F18B7" w:rsidP="004F18B7" w:rsidR="004F18B7">
      <w:pPr>
        <w:ind w:hanging="705" w:left="1413"/>
        <w:jc w:val="both"/>
        <w:rPr>
          <w:szCs w:val="24"/>
        </w:rPr>
      </w:pPr>
    </w:p>
    <w:p w:rsidRDefault="004F18B7" w:rsidP="004F18B7" w:rsidR="004F18B7">
      <w:pPr>
        <w:ind w:hanging="705" w:left="1410"/>
        <w:jc w:val="both"/>
      </w:pPr>
      <w:r>
        <w:t>II</w:t>
      </w:r>
      <w:r>
        <w:tab/>
        <w:t>Za stečajnog upravitelja imenuje se Snježana Vrkljan iz Zagreba, Kralja Zvonimira 75, OIB: 44740101731.</w:t>
      </w:r>
    </w:p>
    <w:p w:rsidRDefault="004F18B7" w:rsidP="004F18B7" w:rsidR="004F18B7">
      <w:pPr>
        <w:ind w:hanging="705" w:left="1413"/>
        <w:jc w:val="both"/>
        <w:rPr>
          <w:szCs w:val="24"/>
        </w:rPr>
      </w:pPr>
    </w:p>
    <w:p w:rsidRDefault="004F18B7" w:rsidP="004F18B7" w:rsidR="004F18B7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FILGO - TRADE d.o.o. Donji </w:t>
      </w:r>
      <w:proofErr w:type="spellStart"/>
      <w:r>
        <w:t>Kraljevec</w:t>
      </w:r>
      <w:proofErr w:type="spellEnd"/>
      <w:r>
        <w:t>, Kolodvorska 7, OIB: 35194587287.</w:t>
      </w:r>
    </w:p>
    <w:p w:rsidRDefault="004F18B7" w:rsidP="004F18B7" w:rsidR="004F18B7">
      <w:pPr>
        <w:ind w:hanging="705" w:left="1410"/>
        <w:jc w:val="both"/>
      </w:pPr>
    </w:p>
    <w:p w:rsidRDefault="004F18B7" w:rsidP="004F18B7" w:rsidR="004F18B7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4F18B7" w:rsidP="004F18B7" w:rsidR="004F18B7">
      <w:pPr>
        <w:jc w:val="both"/>
        <w:rPr>
          <w:szCs w:val="24"/>
        </w:rPr>
      </w:pPr>
    </w:p>
    <w:p w:rsidRDefault="004F18B7" w:rsidP="004F18B7" w:rsidR="004F18B7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FILGO - TRADE d.o.o. Donji </w:t>
      </w:r>
      <w:proofErr w:type="spellStart"/>
      <w:r>
        <w:t>Kraljevec</w:t>
      </w:r>
      <w:proofErr w:type="spellEnd"/>
      <w:r>
        <w:t>, Kolodvorska 7, OIB: 35194587287,</w:t>
      </w:r>
      <w:r>
        <w:rPr>
          <w:szCs w:val="24"/>
        </w:rPr>
        <w:t xml:space="preserve"> bit će brisan iz sudskog registra.</w:t>
      </w:r>
    </w:p>
    <w:p w:rsidRDefault="004F18B7" w:rsidP="004F18B7" w:rsidR="004F18B7">
      <w:pPr>
        <w:jc w:val="center"/>
        <w:rPr>
          <w:szCs w:val="24"/>
        </w:rPr>
      </w:pPr>
    </w:p>
    <w:p w:rsidRDefault="004F18B7" w:rsidP="004F18B7" w:rsidR="004F18B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6.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jc w:val="both"/>
        <w:rPr>
          <w:szCs w:val="24"/>
        </w:rPr>
      </w:pPr>
      <w:r>
        <w:rPr>
          <w:szCs w:val="24"/>
        </w:rPr>
        <w:tab/>
      </w:r>
    </w:p>
    <w:p w:rsidRDefault="004F18B7" w:rsidP="004F18B7" w:rsidR="004F18B7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jc w:val="center"/>
        <w:rPr>
          <w:szCs w:val="24"/>
        </w:rPr>
      </w:pPr>
      <w:r>
        <w:rPr>
          <w:szCs w:val="24"/>
        </w:rPr>
        <w:t>U Varaždinu 5. studenoga 2018.</w:t>
      </w:r>
    </w:p>
    <w:p w:rsidRDefault="004F18B7" w:rsidP="004F18B7" w:rsidR="004F1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4F18B7" w:rsidP="004F18B7" w:rsidR="004F1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Sudac: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4F18B7" w:rsidP="004F18B7" w:rsidR="004F18B7">
      <w:r>
        <w:tab/>
        <w:t>Uputa o pravnom lijeku:</w:t>
      </w:r>
    </w:p>
    <w:p w:rsidRDefault="004F18B7" w:rsidP="004F18B7" w:rsidR="004F18B7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F18B7" w:rsidP="004F18B7" w:rsidR="004F18B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F18B7" w:rsidP="004F18B7" w:rsidR="004F1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F18B7" w:rsidP="004F18B7" w:rsidR="004F18B7">
      <w:pPr>
        <w:rPr>
          <w:szCs w:val="24"/>
        </w:rPr>
      </w:pPr>
    </w:p>
    <w:p w:rsidRDefault="004F18B7" w:rsidP="004F18B7" w:rsidR="004F18B7">
      <w:pPr>
        <w:rPr>
          <w:szCs w:val="24"/>
        </w:rPr>
      </w:pPr>
      <w:r>
        <w:rPr>
          <w:szCs w:val="24"/>
        </w:rPr>
        <w:t>DNA:</w:t>
      </w:r>
    </w:p>
    <w:p w:rsidRDefault="004F18B7" w:rsidP="004F18B7" w:rsidR="004F18B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F18B7" w:rsidP="004F18B7" w:rsidR="004F18B7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4F18B7" w:rsidP="004F18B7" w:rsidR="004F18B7">
      <w:pPr>
        <w:numPr>
          <w:ilvl w:val="0"/>
          <w:numId w:val="47"/>
        </w:numPr>
        <w:jc w:val="both"/>
        <w:rPr>
          <w:szCs w:val="24"/>
        </w:rPr>
      </w:pPr>
      <w:r>
        <w:t xml:space="preserve">Dužnik - FILGO - TRADE d.o.o. Donji </w:t>
      </w:r>
      <w:proofErr w:type="spellStart"/>
      <w:r>
        <w:t>Kraljevec</w:t>
      </w:r>
      <w:proofErr w:type="spellEnd"/>
      <w:r>
        <w:t>, Kolodvorska 7</w:t>
      </w:r>
    </w:p>
    <w:p w:rsidRDefault="004F18B7" w:rsidP="004F18B7" w:rsidR="004F1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Vesna </w:t>
      </w:r>
      <w:proofErr w:type="spellStart"/>
      <w:r>
        <w:rPr>
          <w:szCs w:val="24"/>
        </w:rPr>
        <w:t>Gosarić</w:t>
      </w:r>
      <w:proofErr w:type="spellEnd"/>
      <w:r>
        <w:rPr>
          <w:szCs w:val="24"/>
        </w:rPr>
        <w:t>, Čakovec, Travnik 23</w:t>
      </w:r>
    </w:p>
    <w:p w:rsidRDefault="004F18B7" w:rsidP="004F18B7" w:rsidR="004F18B7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4F18B7" w:rsidP="004F18B7" w:rsidR="004F1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4F18B7" w:rsidP="004F18B7" w:rsidR="004F1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Snježana Vrkljan, Zagreb, Kralja Zvonimira 75</w:t>
      </w:r>
    </w:p>
    <w:p w:rsidRDefault="004F18B7" w:rsidP="004F18B7" w:rsidR="004F1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4F18B7" w:rsidR="00AE649C" w:rsidRPr="004F18B7"/>
    <w:sectPr w:rsidSect="0032366B" w:rsidR="00AE649C" w:rsidRPr="004F18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8B7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F18B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F18B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2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St-349/2018-5</izvorni_sadrzaj>
    <derivirana_varijabla naziv="DomainObject.Oznaka_1">St-349/2018-5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FILGO - TRADE, društvo s ograničenom odgovornošću za trgovinu i uvoz-izvoz zastupanog po punomoćniku Vesna Gosarić</izvorni_sadrzaj>
    <derivirana_varijabla naziv="DomainObject.Predmet.ProtustrankaFormated_1">  FILGO - TRADE, društvo s ograničenom odgovornošću za trgovinu i uvoz-izvoz zastupanog po punomoćniku Vesna Gosarić</derivirana_varijabla>
  </DomainObject.Predmet.ProtustrankaFormated>
  <DomainObject.Predmet.ProtustrankaFormatedOIB>
    <izvorni_sadrzaj>  FILGO - TRADE, društvo s ograničenom odgovornošću za trgovinu i uvoz-izvoz, OIB 35194587287 zastupanog po punomoćniku Vesna Gosarić</izvorni_sadrzaj>
    <derivirana_varijabla naziv="DomainObject.Predmet.ProtustrankaFormatedOIB_1">  FILGO - TRADE, društvo s ograničenom odgovornošću za trgovinu i uvoz-izvoz, OIB 35194587287 zastupanog po punomoćniku Vesna Gosarić</derivirana_varijabla>
  </DomainObject.Predmet.ProtustrankaFormatedOIB>
  <DomainObject.Predmet.ProtustrankaFormatedWithAdress>
    <izvorni_sadrzaj> FILGO - TRADE, društvo s ograničenom odgovornošću za trgovinu i uvoz-izvoz, Kolodvorska 7, 40320 Donji Kraljevec zastupanog po punomoćniku Vesna Gosarić</izvorni_sadrzaj>
    <derivirana_varijabla naziv="DomainObject.Predmet.ProtustrankaFormatedWithAdress_1"> FILGO - TRADE, društvo s ograničenom odgovornošću za trgovinu i uvoz-izvoz, Kolodvorska 7, 40320 Donji Kraljevec zastupanog po punomoćniku Vesna Gosarić</derivirana_varijabla>
  </DomainObject.Predmet.ProtustrankaFormatedWithAdress>
  <DomainObject.Predmet.ProtustrankaFormatedWithAdressOIB>
    <izvorni_sadrzaj> FILGO - TRADE, društvo s ograničenom odgovornošću za trgovinu i uvoz-izvoz, OIB 35194587287, Kolodvorska 7, 40320 Donji Kraljevec zastupanog po punomoćniku Vesna Gosarić</izvorni_sadrzaj>
    <derivirana_varijabla naziv="DomainObject.Predmet.ProtustrankaFormatedWithAdressOIB_1"> FILGO - TRADE, društvo s ograničenom odgovornošću za trgovinu i uvoz-izvoz, OIB 35194587287, Kolodvorska 7, 40320 Donji Kraljevec zastupanog po punomoćniku Vesna Gosarić</derivirana_varijabla>
  </DomainObject.Predmet.ProtustrankaFormatedWithAdressOIB>
  <DomainObject.Predmet.ProtustrankaWithAdress>
    <izvorni_sadrzaj>FILGO - TRADE, društvo s ograničenom odgovornošću za trgovinu i uvoz-izvoz Kolodvorska 7, 40320 Donji Kraljevec</izvorni_sadrzaj>
    <derivirana_varijabla naziv="DomainObject.Predmet.ProtustrankaWithAdress_1">FILGO - TRADE, društvo s ograničenom odgovornošću za trgovinu i uvoz-izvoz Kolodvorska 7, 40320 Donji Kraljevec</derivirana_varijabla>
  </DomainObject.Predmet.ProtustrankaWithAdress>
  <DomainObject.Predmet.ProtustrankaWithAdressOIB>
    <izvorni_sadrzaj>FILGO - TRADE, društvo s ograničenom odgovornošću za trgovinu i uvoz-izvoz, OIB 35194587287, Kolodvorska 7, 40320 Donji Kraljevec</izvorni_sadrzaj>
    <derivirana_varijabla naziv="DomainObject.Predmet.ProtustrankaWithAdressOIB_1">FILGO - TRADE, društvo s ograničenom odgovornošću za trgovinu i uvoz-izvoz, OIB 35194587287, Kolodvorska 7, 40320 Donji Kraljevec</derivirana_varijabla>
  </DomainObject.Predmet.ProtustrankaWithAdressOIB>
  <DomainObject.Predmet.ProtustrankaNazivFormated>
    <izvorni_sadrzaj>FILGO - TRADE, društvo s ograničenom odgovornošću za trgovinu i uvoz-izvoz</izvorni_sadrzaj>
    <derivirana_varijabla naziv="DomainObject.Predmet.ProtustrankaNazivFormated_1">FILGO - TRADE, društvo s ograničenom odgovornošću za trgovinu i uvoz-izvoz</derivirana_varijabla>
  </DomainObject.Predmet.ProtustrankaNazivFormated>
  <DomainObject.Predmet.ProtustrankaNazivFormatedOIB>
    <izvorni_sadrzaj>FILGO - TRADE, društvo s ograničenom odgovornošću za trgovinu i uvoz-izvoz, OIB 35194587287</izvorni_sadrzaj>
    <derivirana_varijabla naziv="DomainObject.Predmet.ProtustrankaNazivFormatedOIB_1">FILGO - TRADE, društvo s ograničenom odgovornošću za trgovinu i uvoz-izvoz, OIB 35194587287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122408.35</izvorni_sadrzaj>
    <derivirana_varijabla naziv="DomainObject.Predmet.TrenutnaVrijednost_1">122408.35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FILGO - TRADE, društvo s ograničenom odgovornošću za trgovinu i uvoz-izvoz zastupanog po punomoćniku Vesna Gosarić</item>
    </izvorni_sadrzaj>
    <derivirana_varijabla naziv="DomainObject.Predmet.ProtuStrankaListFormated_1">
      <item>FILGO - TRADE, društvo s ograničenom odgovornošću za trgovinu i uvoz-izvoz zastupanog po punomoćniku Vesna Gosarić</item>
    </derivirana_varijabla>
  </DomainObject.Predmet.ProtuStrankaListFormated>
  <DomainObject.Predmet.ProtuStrankaListFormatedOIB>
    <izvorni_sadrzaj>
      <item>FILGO - TRADE, društvo s ograničenom odgovornošću za trgovinu i uvoz-izvoz, OIB 35194587287 zastupanog po punomoćniku Vesna Gosarić</item>
    </izvorni_sadrzaj>
    <derivirana_varijabla naziv="DomainObject.Predmet.ProtuStrankaListFormatedOIB_1">
      <item>FILGO - TRADE, društvo s ograničenom odgovornošću za trgovinu i uvoz-izvoz, OIB 35194587287 zastupanog po punomoćniku Vesna Gosarić</item>
    </derivirana_varijabla>
  </DomainObject.Predmet.ProtuStrankaListFormatedOIB>
  <DomainObject.Predmet.ProtuStrankaListFormatedWithAdress>
    <izvorni_sadrzaj>
      <item>FILGO - TRADE, društvo s ograničenom odgovornošću za trgovinu i uvoz-izvoz, Kolodvorska 7, 40320 Donji Kraljevec zastupanog po punomoćniku Vesna Gosarić</item>
    </izvorni_sadrzaj>
    <derivirana_varijabla naziv="DomainObject.Predmet.ProtuStrankaListFormatedWithAdress_1">
      <item>FILGO - TRADE, društvo s ograničenom odgovornošću za trgovinu i uvoz-izvoz, Kolodvorska 7, 40320 Donji Kraljevec zastupanog po punomoćniku Vesna Gosarić</item>
    </derivirana_varijabla>
  </DomainObject.Predmet.ProtuStrankaListFormatedWithAdress>
  <DomainObject.Predmet.ProtuStrankaListFormatedWithAdressOIB>
    <izvorni_sadrzaj>
      <item>FILGO - TRADE, društvo s ograničenom odgovornošću za trgovinu i uvoz-izvoz, OIB 35194587287, Kolodvorska 7, 40320 Donji Kraljevec zastupanog po punomoćniku Vesna Gosarić</item>
    </izvorni_sadrzaj>
    <derivirana_varijabla naziv="DomainObject.Predmet.ProtuStrankaListFormatedWithAdressOIB_1">
      <item>FILGO - TRADE, društvo s ograničenom odgovornošću za trgovinu i uvoz-izvoz, OIB 35194587287, Kolodvorska 7, 40320 Donji Kraljevec zastupanog po punomoćniku Vesna Gosarić</item>
    </derivirana_varijabla>
  </DomainObject.Predmet.ProtuStrankaListFormatedWithAdressOIB>
  <DomainObject.Predmet.ProtuStrankaListNazivFormated>
    <izvorni_sadrzaj>
      <item>FILGO - TRADE, društvo s ograničenom odgovornošću za trgovinu i uvoz-izvoz</item>
    </izvorni_sadrzaj>
    <derivirana_varijabla naziv="DomainObject.Predmet.ProtuStrankaListNazivFormated_1">
      <item>FILGO - TRADE, društvo s ograničenom odgovornošću za trgovinu i uvoz-izvoz</item>
    </derivirana_varijabla>
  </DomainObject.Predmet.ProtuStrankaListNazivFormated>
  <DomainObject.Predmet.ProtuStrankaListNazivFormatedOIB>
    <izvorni_sadrzaj>
      <item>FILGO - TRADE, društvo s ograničenom odgovornošću za trgovinu i uvoz-izvoz, OIB 35194587287</item>
    </izvorni_sadrzaj>
    <derivirana_varijabla naziv="DomainObject.Predmet.ProtuStrankaListNazivFormatedOIB_1">
      <item>FILGO - TRADE, društvo s ograničenom odgovornošću za trgovinu i uvoz-izvoz, OIB 35194587287</item>
    </derivirana_varijabla>
  </DomainObject.Predmet.ProtuStrankaListNazivFormatedOIB>
  <DomainObject.Predmet.OstaliListFormated>
    <izvorni_sadrzaj>
      <item>Vesna Gosarić punomoćnica sudionika u postupku FILGO - TRADE, društvo s ograničenom odgovornošću za trgovinu i uvoz-izvoz</item>
      <item>Sudski registar</item>
    </izvorni_sadrzaj>
    <derivirana_varijabla naziv="DomainObject.Predmet.OstaliListFormated_1">
      <item>Vesna Gosarić punomoćnica sudionika u postupku FILGO - TRADE, društvo s ograničenom odgovornošću za trgovinu i uvoz-izvoz</item>
      <item>Sudski registar</item>
    </derivirana_varijabla>
  </DomainObject.Predmet.OstaliListFormated>
  <DomainObject.Predmet.OstaliListFormatedOIB>
    <izvorni_sadrzaj>
      <item>Vesna Gosarić, OIB 63392233899 punomoćnica sudionika u postupku FILGO - TRADE, društvo s ograničenom odgovornošću za trgovinu i uvoz-izvoz</item>
      <item>Sudski registar</item>
    </izvorni_sadrzaj>
    <derivirana_varijabla naziv="DomainObject.Predmet.OstaliListFormatedOIB_1">
      <item>Vesna Gosarić, OIB 63392233899 punomoćnica sudionika u postupku FILGO - TRADE, društvo s ograničenom odgovornošću za trgovinu i uvoz-izvoz</item>
      <item>Sudski registar</item>
    </derivirana_varijabla>
  </DomainObject.Predmet.OstaliListFormatedOIB>
  <DomainObject.Predmet.OstaliListFormatedWithAdress>
    <izvorni_sadrzaj>
      <item>Vesna Gosarić, Travnik 23, 40000 Čakovec punomoćnica sudionika u postupku FILGO - TRADE, društvo s ograničenom odgovornošću za trgovinu i uvoz-izvoz</item>
      <item>Sudski registar</item>
    </izvorni_sadrzaj>
    <derivirana_varijabla naziv="DomainObject.Predmet.OstaliListFormatedWithAdress_1">
      <item>Vesna Gosarić, Travnik 23, 40000 Čakovec punomoćnica sudionika u postupku FILGO - TRADE, društvo s ograničenom odgovornošću za trgovinu i uvoz-izvoz</item>
      <item>Sudski registar</item>
    </derivirana_varijabla>
  </DomainObject.Predmet.OstaliListFormatedWithAdress>
  <DomainObject.Predmet.OstaliListFormatedWithAdressOIB>
    <izvorni_sadrzaj>
      <item>Vesna Gosarić, OIB 63392233899, Travnik 23, 40000 Čakovec punomoćnica sudionika u postupku FILGO - TRADE, društvo s ograničenom odgovornošću za trgovinu i uvoz-izvoz</item>
      <item>Sudski registar</item>
    </izvorni_sadrzaj>
    <derivirana_varijabla naziv="DomainObject.Predmet.OstaliListFormatedWithAdressOIB_1">
      <item>Vesna Gosarić, OIB 63392233899, Travnik 23, 40000 Čakovec punomoćnica sudionika u postupku FILGO - TRADE, društvo s ograničenom odgovornošću za trgovinu i uvoz-izvoz</item>
      <item>Sudski registar</item>
    </derivirana_varijabla>
  </DomainObject.Predmet.OstaliListFormatedWithAdressOIB>
  <DomainObject.Predmet.OstaliListNazivFormated>
    <izvorni_sadrzaj>
      <item>Vesna Gosarić</item>
      <item>Sudski registar</item>
    </izvorni_sadrzaj>
    <derivirana_varijabla naziv="DomainObject.Predmet.OstaliListNazivFormated_1">
      <item>Vesna Gosarić</item>
      <item>Sudski registar</item>
    </derivirana_varijabla>
  </DomainObject.Predmet.OstaliListNazivFormated>
  <DomainObject.Predmet.OstaliListNazivFormatedOIB>
    <izvorni_sadrzaj>
      <item>Vesna Gosarić, OIB 63392233899</item>
      <item>Sudski registar</item>
    </izvorni_sadrzaj>
    <derivirana_varijabla naziv="DomainObject.Predmet.OstaliListNazivFormatedOIB_1">
      <item>Vesna Gosarić, OIB 63392233899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St-349/2018-5</izvorni_sadrzaj>
    <derivirana_varijabla naziv="DomainObject.PoslovniBrojDokumenta_1">St-349/2018-5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FILGO - TRADE, društvo s ograničenom odgovornošću za trgovinu i uvoz-izvoz</izvorni_sadrzaj>
    <derivirana_varijabla naziv="DomainObject.Predmet.ProtustrankaIDrugi_1">FILGO - TRADE, društvo s ograničenom odgovornošću za trgovinu i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FILGO - TRADE, društvo s ograničenom odgovornošću za trgovinu i uvoz-izvoz, OIB 35194587287, Kolodvorska 7, 40320 Donji Kraljevec</izvorni_sadrzaj>
    <derivirana_varijabla naziv="DomainObject.Predmet.ProtustrankaIDrugiAdressOIB_1">FILGO - TRADE, društvo s ograničenom odgovornošću za trgovinu i uvoz-izvoz, OIB 35194587287,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FILGO - TRADE, društvo s ograničenom odgovornošću za trgovinu i uvoz-izvoz</item>
      <item>Vesna Gosarić</item>
      <item>Sudski registar</item>
    </izvorni_sadrzaj>
    <derivirana_varijabla naziv="DomainObject.Predmet.SudioniciListNaziv_1">
      <item>Financijska agencija</item>
      <item>FILGO - TRADE, društvo s ograničenom odgovornošću za trgovinu i uvoz-izvoz</item>
      <item>Vesna Gosarić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FILGO - TRADE, društvo s ograničenom odgovornošću za trgovinu i uvoz-izvoz, OIB 35194587287, Kolodvorska 7,40320 Donji Kraljevec</item>
      <item>Vesna Gosarić, OIB 63392233899, Travnik 23,40000 Čakovec</item>
      <item>Sudski registar</item>
    </izvorni_sadrzaj>
    <derivirana_varijabla naziv="DomainObject.Predmet.SudioniciListAdressOIB_1">
      <item>Financijska agencija, OIB 85821130368, A. Cesarca 2,42000 Varaždin</item>
      <item>FILGO - TRADE, društvo s ograničenom odgovornošću za trgovinu i uvoz-izvoz, OIB 35194587287, Kolodvorska 7,40320 Donji Kraljevec</item>
      <item>Vesna Gosarić, OIB 63392233899, Travnik 23,40000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A1F7C-1C15-434D-BD00-03452C5CF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2838</properties:Characters>
  <properties:Lines>84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2018-11-05T14:07:00Z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St-349/2018-5 / Odluka - Rješenje o otvaranju i zaključenju skraćenog stečajnog postupka (odluka_St-349_2018-5.docx)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