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431cb" w14:paraId="a5431cb" w:rsidRDefault="005E3EB7" w:rsidP="005E3EB7" w:rsidR="005E3EB7" w:rsidRPr="00FA23DA">
      <w:pPr>
        <w15:collapsed w:val="false"/>
      </w:pPr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D06B7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 xml:space="preserve">stečajnoj sutkinji </w:t>
      </w:r>
      <w:proofErr w:type="spellStart"/>
      <w:r w:rsidR="007D7A8F">
        <w:t>Tijani</w:t>
      </w:r>
      <w:proofErr w:type="spellEnd"/>
      <w:r w:rsidR="007D7A8F">
        <w:t xml:space="preserve">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 xml:space="preserve">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685D1B" w:rsidRPr="00685D1B">
        <w:t>GLOBTOUR turizam d.o.o. ROVINJ</w:t>
      </w:r>
      <w:r w:rsidR="001812D6">
        <w:t xml:space="preserve">, </w:t>
      </w:r>
      <w:r w:rsidR="001163E1">
        <w:t xml:space="preserve">Rovinj, </w:t>
      </w:r>
      <w:r w:rsidR="001163E1" w:rsidRPr="001163E1">
        <w:t>Obala A.</w:t>
      </w:r>
      <w:r w:rsidR="001163E1">
        <w:t xml:space="preserve"> </w:t>
      </w:r>
      <w:proofErr w:type="spellStart"/>
      <w:r w:rsidR="001163E1" w:rsidRPr="001163E1">
        <w:t>Rismondo</w:t>
      </w:r>
      <w:proofErr w:type="spellEnd"/>
      <w:r w:rsidR="001163E1" w:rsidRPr="001163E1">
        <w:t xml:space="preserve"> 2</w:t>
      </w:r>
      <w:r w:rsidR="001812D6">
        <w:t xml:space="preserve">, OIB: </w:t>
      </w:r>
      <w:r w:rsidR="001163E1" w:rsidRPr="001163E1">
        <w:t>14593197825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3D310B">
        <w:t xml:space="preserve">P. B. R. d. o. o. Kršan, </w:t>
      </w:r>
      <w:proofErr w:type="spellStart"/>
      <w:r w:rsidR="003D310B">
        <w:t>Lazarići</w:t>
      </w:r>
      <w:proofErr w:type="spellEnd"/>
      <w:r w:rsidR="003D310B">
        <w:t xml:space="preserve"> 5, OIB: </w:t>
      </w:r>
      <w:r w:rsidR="003D310B" w:rsidRPr="00B84623">
        <w:t>10472063699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B80AE0">
        <w:rPr>
          <w:b/>
          <w:lang w:val="pl-PL"/>
        </w:rPr>
        <w:t>11</w:t>
      </w:r>
      <w:r w:rsidR="00B17BB5">
        <w:rPr>
          <w:b/>
          <w:lang w:val="pl-PL"/>
        </w:rPr>
        <w:t xml:space="preserve">. </w:t>
      </w:r>
      <w:r w:rsidR="00B80AE0">
        <w:rPr>
          <w:b/>
          <w:lang w:val="pl-PL"/>
        </w:rPr>
        <w:t>svibanj</w:t>
      </w:r>
      <w:r w:rsidR="00B17BB5">
        <w:rPr>
          <w:b/>
          <w:lang w:val="pl-PL"/>
        </w:rPr>
        <w:t xml:space="preserve"> 2016. godine </w:t>
      </w:r>
      <w:r w:rsidRPr="00FB0B18">
        <w:rPr>
          <w:b/>
          <w:lang w:val="pl-PL"/>
        </w:rPr>
        <w:t xml:space="preserve">u </w:t>
      </w:r>
      <w:r w:rsidR="00B17BB5">
        <w:rPr>
          <w:b/>
          <w:lang w:val="pl-PL"/>
        </w:rPr>
        <w:t>09</w:t>
      </w:r>
      <w:r w:rsidR="00814FDD" w:rsidRPr="00FB0B18">
        <w:rPr>
          <w:b/>
          <w:lang w:val="pl-PL"/>
        </w:rPr>
        <w:t>:0</w:t>
      </w:r>
      <w:r w:rsidRPr="00FB0B18">
        <w:rPr>
          <w:b/>
          <w:lang w:val="pl-PL"/>
        </w:rPr>
        <w:t>0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B620C8" w:rsidRPr="00685D1B">
        <w:t>GLOBTOUR turizam d.o.o. ROVINJ</w:t>
      </w:r>
      <w:r w:rsidR="00B620C8">
        <w:t xml:space="preserve">, Rovinj, </w:t>
      </w:r>
      <w:r w:rsidR="00B620C8" w:rsidRPr="001163E1">
        <w:t>Obala A.</w:t>
      </w:r>
      <w:r w:rsidR="00B620C8">
        <w:t xml:space="preserve"> </w:t>
      </w:r>
      <w:proofErr w:type="spellStart"/>
      <w:r w:rsidR="00B620C8" w:rsidRPr="001163E1">
        <w:t>Rismondo</w:t>
      </w:r>
      <w:proofErr w:type="spellEnd"/>
      <w:r w:rsidR="00B620C8" w:rsidRPr="001163E1">
        <w:t xml:space="preserve"> 2</w:t>
      </w:r>
      <w:r w:rsidR="00B620C8">
        <w:t xml:space="preserve">, OIB: </w:t>
      </w:r>
      <w:r w:rsidR="00B620C8" w:rsidRPr="001163E1">
        <w:t>14593197825</w:t>
      </w:r>
      <w:r w:rsidR="00A560B4" w:rsidRPr="00A560B4">
        <w:t xml:space="preserve">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9F6AFB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B17BB5">
        <w:rPr>
          <w:lang w:val="sv-SE"/>
        </w:rPr>
        <w:t xml:space="preserve">ci </w:t>
      </w:r>
      <w:r w:rsidR="005E3EB7">
        <w:rPr>
          <w:lang w:val="sv-SE"/>
        </w:rPr>
        <w:t xml:space="preserve">dužnika </w:t>
      </w:r>
      <w:r w:rsidR="00C55435">
        <w:rPr>
          <w:lang w:val="sv-SE"/>
        </w:rPr>
        <w:t>Milena Juričić, Rovinj, Naselje Laco Sercio 35</w:t>
      </w:r>
      <w:r w:rsidR="00B17BB5">
        <w:rPr>
          <w:lang w:val="sv-SE"/>
        </w:rPr>
        <w:t xml:space="preserve">, i </w:t>
      </w:r>
      <w:r w:rsidR="00AE4903">
        <w:rPr>
          <w:lang w:val="sv-SE"/>
        </w:rPr>
        <w:t>Petra Juričić</w:t>
      </w:r>
      <w:r w:rsidR="00B17BB5">
        <w:rPr>
          <w:lang w:val="sv-SE"/>
        </w:rPr>
        <w:t xml:space="preserve"> iz </w:t>
      </w:r>
      <w:r w:rsidR="00AE4903">
        <w:rPr>
          <w:lang w:val="sv-SE"/>
        </w:rPr>
        <w:t>Rovinja</w:t>
      </w:r>
      <w:r w:rsidR="00B17BB5">
        <w:rPr>
          <w:lang w:val="sv-SE"/>
        </w:rPr>
        <w:t xml:space="preserve">, </w:t>
      </w:r>
      <w:r w:rsidR="00AE4903">
        <w:rPr>
          <w:lang w:val="sv-SE"/>
        </w:rPr>
        <w:t>Naselje Laco Sercio 33</w:t>
      </w:r>
      <w:r w:rsidR="00FB0B18">
        <w:rPr>
          <w:lang w:val="sv-SE"/>
        </w:rPr>
        <w:t>.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>Poziva</w:t>
      </w:r>
      <w:r w:rsidR="00B17BB5">
        <w:t>ju</w:t>
      </w:r>
      <w:r>
        <w:t xml:space="preserve"> se </w:t>
      </w:r>
      <w:r>
        <w:rPr>
          <w:lang w:val="sv-SE"/>
        </w:rPr>
        <w:t>zakonski zastupni</w:t>
      </w:r>
      <w:r w:rsidR="00B17BB5">
        <w:rPr>
          <w:lang w:val="sv-SE"/>
        </w:rPr>
        <w:t>ci</w:t>
      </w:r>
      <w:r>
        <w:rPr>
          <w:lang w:val="sv-SE"/>
        </w:rPr>
        <w:t xml:space="preserve"> dužnika </w:t>
      </w:r>
      <w:r w:rsidR="00B92414">
        <w:rPr>
          <w:lang w:val="sv-SE"/>
        </w:rPr>
        <w:t>Milena Juričić, Rovinj, Naselje Laco Sercio 35, i Petra Juričić iz Rovinja, Naselje Laco Sercio 33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B17BB5">
        <w:rPr>
          <w:lang w:val="sv-SE"/>
        </w:rPr>
        <w:t>e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>
        <w:rPr>
          <w:lang w:val="sv-SE"/>
        </w:rPr>
        <w:t xml:space="preserve"> zakonski</w:t>
      </w:r>
      <w:r w:rsidR="002534BF">
        <w:rPr>
          <w:lang w:val="sv-SE"/>
        </w:rPr>
        <w:t>m</w:t>
      </w:r>
      <w:r>
        <w:rPr>
          <w:lang w:val="sv-SE"/>
        </w:rPr>
        <w:t xml:space="preserve"> zastupnici</w:t>
      </w:r>
      <w:r w:rsidR="002534BF">
        <w:rPr>
          <w:lang w:val="sv-SE"/>
        </w:rPr>
        <w:t>ma</w:t>
      </w:r>
      <w:r>
        <w:rPr>
          <w:lang w:val="sv-SE"/>
        </w:rPr>
        <w:t xml:space="preserve"> dužnika </w:t>
      </w:r>
      <w:r w:rsidR="00B92414">
        <w:rPr>
          <w:lang w:val="sv-SE"/>
        </w:rPr>
        <w:t>Mileni Juričić, Rovinj, Naselje Laco Sercio 35, i Petri Juričić iz Rovinja, Naselje Laco Sercio 33</w:t>
      </w:r>
      <w:r>
        <w:rPr>
          <w:lang w:val="sv-SE"/>
        </w:rPr>
        <w:t>, da u roku od 8 dana od dana primitka ovog rješenja dostave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 xml:space="preserve">9/ </w:t>
      </w:r>
      <w:proofErr w:type="spellStart"/>
      <w:r w:rsidRPr="00924A2B">
        <w:t>razlučn</w:t>
      </w:r>
      <w:r>
        <w:t>a</w:t>
      </w:r>
      <w:proofErr w:type="spellEnd"/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lastRenderedPageBreak/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IV. </w:t>
      </w:r>
      <w:r w:rsidR="002534BF">
        <w:rPr>
          <w:lang w:val="sv-SE"/>
        </w:rPr>
        <w:t xml:space="preserve">Nalaže se </w:t>
      </w:r>
      <w:r>
        <w:rPr>
          <w:lang w:val="sv-SE"/>
        </w:rPr>
        <w:t>zemljišnoknjižn</w:t>
      </w:r>
      <w:r w:rsidR="002534BF">
        <w:rPr>
          <w:lang w:val="sv-SE"/>
        </w:rPr>
        <w:t>om</w:t>
      </w:r>
      <w:r>
        <w:rPr>
          <w:lang w:val="sv-SE"/>
        </w:rPr>
        <w:t xml:space="preserve"> odjel</w:t>
      </w:r>
      <w:r w:rsidR="002534BF">
        <w:rPr>
          <w:lang w:val="sv-SE"/>
        </w:rPr>
        <w:t>u</w:t>
      </w:r>
      <w:r>
        <w:rPr>
          <w:lang w:val="sv-SE"/>
        </w:rPr>
        <w:t xml:space="preserve"> Općinskog suda u Puli</w:t>
      </w:r>
      <w:r w:rsidR="008C20C6">
        <w:rPr>
          <w:lang w:val="sv-SE"/>
        </w:rPr>
        <w:t xml:space="preserve">, Stalnoj službi u </w:t>
      </w:r>
      <w:r w:rsidR="00B620C8">
        <w:rPr>
          <w:lang w:val="sv-SE"/>
        </w:rPr>
        <w:t>Rovinju</w:t>
      </w:r>
      <w:r w:rsidR="008C20C6">
        <w:rPr>
          <w:lang w:val="sv-SE"/>
        </w:rPr>
        <w:t>,</w:t>
      </w:r>
      <w:r>
        <w:rPr>
          <w:lang w:val="sv-SE"/>
        </w:rPr>
        <w:t xml:space="preserve"> da u roku od 8 dana od dana primitka ovog rješenja izvijesti ovaj sud da li se dužnik vodi kao vlasnik nekretnina upisanih u zemljišnim knjigama iz nadležno</w:t>
      </w:r>
      <w:r w:rsidR="00D06B78">
        <w:rPr>
          <w:lang w:val="sv-SE"/>
        </w:rPr>
        <w:t>sti tog suda.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8C20C6" w:rsidR="002534BF">
      <w:pPr>
        <w:jc w:val="both"/>
        <w:rPr>
          <w:lang w:val="sv-SE"/>
        </w:rPr>
      </w:pPr>
      <w:r>
        <w:rPr>
          <w:lang w:val="sv-SE"/>
        </w:rPr>
        <w:tab/>
        <w:t xml:space="preserve">V.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>
        <w:rPr>
          <w:lang w:val="sv-SE"/>
        </w:rPr>
        <w:t xml:space="preserve"> istarsk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2534BF" w:rsidP="005E3EB7" w:rsidR="002534B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</w:t>
      </w:r>
      <w:r w:rsidR="008C20C6">
        <w:rPr>
          <w:lang w:val="sv-SE"/>
        </w:rPr>
        <w:t>I</w:t>
      </w:r>
      <w:r>
        <w:rPr>
          <w:lang w:val="sv-SE"/>
        </w:rPr>
        <w:t>. Osobe navedene u točkama III., IV.</w:t>
      </w:r>
      <w:r w:rsidR="002534BF">
        <w:rPr>
          <w:lang w:val="sv-SE"/>
        </w:rPr>
        <w:t xml:space="preserve">, </w:t>
      </w:r>
      <w:r w:rsidR="008C20C6">
        <w:rPr>
          <w:lang w:val="sv-SE"/>
        </w:rPr>
        <w:t xml:space="preserve">i </w:t>
      </w:r>
      <w:r w:rsidR="002534BF">
        <w:rPr>
          <w:lang w:val="sv-SE"/>
        </w:rPr>
        <w:t xml:space="preserve">V.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V</w:t>
      </w:r>
      <w:r w:rsidR="008C20C6">
        <w:rPr>
          <w:lang w:val="sv-SE"/>
        </w:rPr>
        <w:t>I</w:t>
      </w:r>
      <w:r>
        <w:rPr>
          <w:lang w:val="sv-SE"/>
        </w:rPr>
        <w:t xml:space="preserve">I. Osobe navedene u točkama </w:t>
      </w:r>
      <w:r w:rsidR="008C20C6">
        <w:rPr>
          <w:lang w:val="sv-SE"/>
        </w:rPr>
        <w:t xml:space="preserve">III., IV., i V.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B620C8">
        <w:t>15</w:t>
      </w:r>
      <w:r w:rsidR="003E00AF">
        <w:t xml:space="preserve">. </w:t>
      </w:r>
      <w:r w:rsidR="008C20C6">
        <w:t>ožujka</w:t>
      </w:r>
      <w:r w:rsidR="003E00AF">
        <w:t xml:space="preserve"> 2016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1B1798">
        <w:t>ijana Licul, v.r.</w:t>
      </w:r>
      <w:bookmarkStart w:name="_GoBack" w:id="0"/>
      <w:bookmarkEnd w:id="0"/>
      <w:r w:rsidR="003E00AF">
        <w:tab/>
      </w:r>
      <w:r w:rsidR="003E00AF">
        <w:tab/>
      </w:r>
      <w:r w:rsidR="003E00AF">
        <w:tab/>
      </w:r>
      <w:r w:rsidR="003E00AF">
        <w:tab/>
      </w:r>
      <w:r w:rsidR="003E00AF">
        <w:tab/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DF7F57">
        <w:t xml:space="preserve">P. B. R. d. o. o. Kršan, </w:t>
      </w:r>
      <w:proofErr w:type="spellStart"/>
      <w:r w:rsidR="00DF7F57">
        <w:t>Lazarići</w:t>
      </w:r>
      <w:proofErr w:type="spellEnd"/>
      <w:r w:rsidR="00DF7F57">
        <w:t xml:space="preserve"> 5</w:t>
      </w:r>
      <w:r w:rsidR="003E00AF">
        <w:t xml:space="preserve">, </w:t>
      </w:r>
    </w:p>
    <w:p w:rsidRDefault="00FB0B18" w:rsidP="003E00AF" w:rsidR="00A560B4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B620C8">
        <w:rPr>
          <w:lang w:val="sv-SE"/>
        </w:rPr>
        <w:t>Milena Juričić, Rovinj, Naselje Laco Sercio 35</w:t>
      </w:r>
      <w:r w:rsidR="00DF7F57">
        <w:rPr>
          <w:lang w:val="sv-SE"/>
        </w:rPr>
        <w:t>,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B620C8">
        <w:rPr>
          <w:lang w:val="sv-SE"/>
        </w:rPr>
        <w:t>Petra Juričić iz Rovinja, Naselje Laco Sercio 33,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OS Pula, </w:t>
      </w:r>
      <w:r w:rsidR="00DF7F57">
        <w:rPr>
          <w:lang w:val="sv-SE"/>
        </w:rPr>
        <w:t xml:space="preserve">Stalna služba u </w:t>
      </w:r>
      <w:r w:rsidR="00B620C8">
        <w:rPr>
          <w:lang w:val="sv-SE"/>
        </w:rPr>
        <w:t>Rovinju</w:t>
      </w:r>
      <w:r w:rsidR="00DF7F57">
        <w:rPr>
          <w:lang w:val="sv-SE"/>
        </w:rPr>
        <w:t xml:space="preserve">, </w:t>
      </w:r>
      <w:r>
        <w:rPr>
          <w:lang w:val="sv-SE"/>
        </w:rPr>
        <w:t>z.k. odjel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istarska, Sektor upravnih i inspekcijskih poslova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5232" w:rsidP="005E3EB7" w:rsidR="00005232">
      <w:r>
        <w:separator/>
      </w:r>
    </w:p>
  </w:endnote>
  <w:endnote w:id="0" w:type="continuationSeparator">
    <w:p w:rsidRDefault="00005232" w:rsidP="005E3EB7" w:rsidR="00005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5232" w:rsidP="005E3EB7" w:rsidR="00005232">
      <w:r>
        <w:separator/>
      </w:r>
    </w:p>
  </w:footnote>
  <w:footnote w:id="0" w:type="continuationSeparator">
    <w:p w:rsidRDefault="00005232" w:rsidP="005E3EB7" w:rsidR="00005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232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 w:rsidR="001B1798"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proofErr w:type="spellStart"/>
    <w:r w:rsidR="00685D1B">
      <w:t>Posl</w:t>
    </w:r>
    <w:proofErr w:type="spellEnd"/>
    <w:r w:rsidR="00685D1B">
      <w:t>. broj: 4 St-462/2016-3</w:t>
    </w:r>
  </w:p>
  <w:p w:rsidRDefault="00005232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</w:r>
    <w:proofErr w:type="spellStart"/>
    <w:r>
      <w:t>Posl</w:t>
    </w:r>
    <w:proofErr w:type="spellEnd"/>
    <w:r>
      <w:t>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685D1B">
      <w:t>462/2016-3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5232"/>
    <w:rsid w:val="00036ADB"/>
    <w:rsid w:val="00095782"/>
    <w:rsid w:val="00107DA9"/>
    <w:rsid w:val="001163E1"/>
    <w:rsid w:val="00134676"/>
    <w:rsid w:val="001812D6"/>
    <w:rsid w:val="001A4215"/>
    <w:rsid w:val="001B1798"/>
    <w:rsid w:val="002534BF"/>
    <w:rsid w:val="00262377"/>
    <w:rsid w:val="00264035"/>
    <w:rsid w:val="002D55AD"/>
    <w:rsid w:val="003B74B1"/>
    <w:rsid w:val="003D310B"/>
    <w:rsid w:val="003E00AF"/>
    <w:rsid w:val="0051365F"/>
    <w:rsid w:val="00554328"/>
    <w:rsid w:val="0059655A"/>
    <w:rsid w:val="005E3EB7"/>
    <w:rsid w:val="005E434E"/>
    <w:rsid w:val="006820C9"/>
    <w:rsid w:val="00685D1B"/>
    <w:rsid w:val="0079454F"/>
    <w:rsid w:val="007D7A8F"/>
    <w:rsid w:val="00814FDD"/>
    <w:rsid w:val="008C20C6"/>
    <w:rsid w:val="00985388"/>
    <w:rsid w:val="009F6AFB"/>
    <w:rsid w:val="00A357E8"/>
    <w:rsid w:val="00A560B4"/>
    <w:rsid w:val="00AE4903"/>
    <w:rsid w:val="00AE52E7"/>
    <w:rsid w:val="00B17BB5"/>
    <w:rsid w:val="00B620C8"/>
    <w:rsid w:val="00B80AE0"/>
    <w:rsid w:val="00B92414"/>
    <w:rsid w:val="00C55435"/>
    <w:rsid w:val="00CA0CBB"/>
    <w:rsid w:val="00D06B78"/>
    <w:rsid w:val="00D14604"/>
    <w:rsid w:val="00D16DB8"/>
    <w:rsid w:val="00DF28E8"/>
    <w:rsid w:val="00DF7F57"/>
    <w:rsid w:val="00E40DC9"/>
    <w:rsid w:val="00EA3E3C"/>
    <w:rsid w:val="00EC0D6A"/>
    <w:rsid w:val="00F26397"/>
    <w:rsid w:val="00F32923"/>
    <w:rsid w:val="00F531AB"/>
    <w:rsid w:val="00F560F8"/>
    <w:rsid w:val="00FB0B18"/>
    <w:rsid w:val="00FD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6D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16DB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DB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DB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DB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6D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16DB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DB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DB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DB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St-462/2016-3</izvorni_sadrzaj>
    <derivirana_varijabla naziv="DomainObject.Oznaka_1">St-462/2016-3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St-462/2016</izvorni_sadrzaj>
    <derivirana_varijabla naziv="DomainObject.Predmet.OznakaBroj_1">St-462/2016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GLOBTOUR turizam d.o.o. ROVINJ zastupanog po punomoćniku Milena Juričić; Petra Juričić</izvorni_sadrzaj>
    <derivirana_varijabla naziv="DomainObject.Predmet.ProtustrankaFormated_1">  GLOBTOUR turizam d.o.o. ROVINJ zastupanog po punomoćniku Milena Juričić; Petra Juričić</derivirana_varijabla>
  </DomainObject.Predmet.ProtustrankaFormated>
  <DomainObject.Predmet.ProtustrankaFormatedOIB>
    <izvorni_sadrzaj>  GLOBTOUR turizam d.o.o. ROVINJ, OIB 14593197825 zastupanog po punomoćniku Milena Juričić; Petra Juričić</izvorni_sadrzaj>
    <derivirana_varijabla naziv="DomainObject.Predmet.ProtustrankaFormatedOIB_1">  GLOBTOUR turizam d.o.o. ROVINJ, OIB 14593197825 zastupanog po punomoćniku Milena Juričić; Petra Juričić</derivirana_varijabla>
  </DomainObject.Predmet.ProtustrankaFormatedOIB>
  <DomainObject.Predmet.ProtustrankaFormatedWithAdress>
    <izvorni_sadrzaj> GLOBTOUR turizam d.o.o. ROVINJ, Obala A.Rismondo 2, 52210 Rovinj zastupanog po punomoćniku Milena Juričić; Petra Juričić</izvorni_sadrzaj>
    <derivirana_varijabla naziv="DomainObject.Predmet.ProtustrankaFormatedWithAdress_1"> GLOBTOUR turizam d.o.o. ROVINJ, Obala A.Rismondo 2, 52210 Rovinj zastupanog po punomoćniku Milena Juričić; Petra Juričić</derivirana_varijabla>
  </DomainObject.Predmet.ProtustrankaFormatedWithAdress>
  <DomainObject.Predmet.ProtustrankaFormatedWithAdressOIB>
    <izvorni_sadrzaj> GLOBTOUR turizam d.o.o. ROVINJ, OIB 14593197825, Obala A.Rismondo 2, 52210 Rovinj zastupanog po punomoćniku Milena Juričić; Petra Juričić</izvorni_sadrzaj>
    <derivirana_varijabla naziv="DomainObject.Predmet.ProtustrankaFormatedWithAdressOIB_1"> GLOBTOUR turizam d.o.o. ROVINJ, OIB 14593197825, Obala A.Rismondo 2, 52210 Rovinj zastupanog po punomoćniku Milena Juričić; Petra Juričić</derivirana_varijabla>
  </DomainObject.Predmet.ProtustrankaFormatedWithAdressOIB>
  <DomainObject.Predmet.ProtustrankaWithAdress>
    <izvorni_sadrzaj>GLOBTOUR turizam d.o.o. ROVINJ Obala A.Rismondo 2, 52210 Rovinj</izvorni_sadrzaj>
    <derivirana_varijabla naziv="DomainObject.Predmet.ProtustrankaWithAdress_1">GLOBTOUR turizam d.o.o. ROVINJ Obala A.Rismondo 2, 52210 Rovinj</derivirana_varijabla>
  </DomainObject.Predmet.ProtustrankaWithAdress>
  <DomainObject.Predmet.ProtustrankaWithAdressOIB>
    <izvorni_sadrzaj>GLOBTOUR turizam d.o.o. ROVINJ, OIB 14593197825, Obala A.Rismondo 2, 52210 Rovinj</izvorni_sadrzaj>
    <derivirana_varijabla naziv="DomainObject.Predmet.ProtustrankaWithAdressOIB_1">GLOBTOUR turizam d.o.o. ROVINJ, OIB 14593197825, Obala A.Rismondo 2, 52210 Rovinj</derivirana_varijabla>
  </DomainObject.Predmet.ProtustrankaWithAdressOIB>
  <DomainObject.Predmet.ProtustrankaNazivFormated>
    <izvorni_sadrzaj>GLOBTOUR turizam d.o.o. ROVINJ</izvorni_sadrzaj>
    <derivirana_varijabla naziv="DomainObject.Predmet.ProtustrankaNazivFormated_1">GLOBTOUR turizam d.o.o. ROVINJ</derivirana_varijabla>
  </DomainObject.Predmet.ProtustrankaNazivFormated>
  <DomainObject.Predmet.ProtustrankaNazivFormatedOIB>
    <izvorni_sadrzaj>GLOBTOUR turizam d.o.o. ROVINJ, OIB 14593197825</izvorni_sadrzaj>
    <derivirana_varijabla naziv="DomainObject.Predmet.ProtustrankaNazivFormatedOIB_1">GLOBTOUR turizam d.o.o. ROVINJ, OIB 14593197825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85596.57</izvorni_sadrzaj>
    <derivirana_varijabla naziv="DomainObject.Predmet.TrenutnaVrijednost_1">85596.57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GLOBTOUR turizam d.o.o. ROVINJ zastupanog po punomoćniku Milena Juričić; Petra Juričić</item>
    </izvorni_sadrzaj>
    <derivirana_varijabla naziv="DomainObject.Predmet.ProtuStrankaListFormated_1">
      <item>GLOBTOUR turizam d.o.o. ROVINJ zastupanog po punomoćniku Milena Juričić; Petra Juričić</item>
    </derivirana_varijabla>
  </DomainObject.Predmet.ProtuStrankaListFormated>
  <DomainObject.Predmet.ProtuStrankaListFormatedOIB>
    <izvorni_sadrzaj>
      <item>GLOBTOUR turizam d.o.o. ROVINJ, OIB 14593197825 zastupanog po punomoćniku Milena Juričić; Petra Juričić</item>
    </izvorni_sadrzaj>
    <derivirana_varijabla naziv="DomainObject.Predmet.ProtuStrankaListFormatedOIB_1">
      <item>GLOBTOUR turizam d.o.o. ROVINJ, OIB 14593197825 zastupanog po punomoćniku Milena Juričić; Petra Juričić</item>
    </derivirana_varijabla>
  </DomainObject.Predmet.ProtuStrankaListFormatedOIB>
  <DomainObject.Predmet.ProtuStrankaListFormatedWithAdress>
    <izvorni_sadrzaj>
      <item>GLOBTOUR turizam d.o.o. ROVINJ, Obala A.Rismondo 2, 52210 Rovinj zastupanog po punomoćniku Milena Juričić; Petra Juričić</item>
    </izvorni_sadrzaj>
    <derivirana_varijabla naziv="DomainObject.Predmet.ProtuStrankaListFormatedWithAdress_1">
      <item>GLOBTOUR turizam d.o.o. ROVINJ, Obala A.Rismondo 2, 52210 Rovinj zastupanog po punomoćniku Milena Juričić; Petra Juričić</item>
    </derivirana_varijabla>
  </DomainObject.Predmet.ProtuStrankaListFormatedWithAdress>
  <DomainObject.Predmet.ProtuStrankaListFormatedWithAdressOIB>
    <izvorni_sadrzaj>
      <item>GLOBTOUR turizam d.o.o. ROVINJ, OIB 14593197825, Obala A.Rismondo 2, 52210 Rovinj zastupanog po punomoćniku Milena Juričić; Petra Juričić</item>
    </izvorni_sadrzaj>
    <derivirana_varijabla naziv="DomainObject.Predmet.ProtuStrankaListFormatedWithAdressOIB_1">
      <item>GLOBTOUR turizam d.o.o. ROVINJ, OIB 14593197825, Obala A.Rismondo 2, 52210 Rovinj zastupanog po punomoćniku Milena Juričić; Petra Juričić</item>
    </derivirana_varijabla>
  </DomainObject.Predmet.ProtuStrankaListFormatedWithAdressOIB>
  <DomainObject.Predmet.ProtuStrankaListNazivFormated>
    <izvorni_sadrzaj>
      <item>GLOBTOUR turizam d.o.o. ROVINJ</item>
    </izvorni_sadrzaj>
    <derivirana_varijabla naziv="DomainObject.Predmet.ProtuStrankaListNazivFormated_1">
      <item>GLOBTOUR turizam d.o.o. ROVINJ</item>
    </derivirana_varijabla>
  </DomainObject.Predmet.ProtuStrankaListNazivFormated>
  <DomainObject.Predmet.ProtuStrankaListNazivFormatedOIB>
    <izvorni_sadrzaj>
      <item>GLOBTOUR turizam d.o.o. ROVINJ, OIB 14593197825</item>
    </izvorni_sadrzaj>
    <derivirana_varijabla naziv="DomainObject.Predmet.ProtuStrankaListNazivFormatedOIB_1">
      <item>GLOBTOUR turizam d.o.o. ROVINJ, OIB 14593197825</item>
    </derivirana_varijabla>
  </DomainObject.Predmet.ProtuStrankaListNazivFormatedOIB>
  <DomainObject.Predmet.OstaliListFormated>
    <izvorni_sadrzaj>
      <item>Milena Juričić punomoćnik sudionika u postupku GLOBTOUR turizam d.o.o. ROVINJ</item>
      <item>Petra Juričić punomoćnik sudionika u postupku GLOBTOUR turizam d.o.o. ROVINJ</item>
    </izvorni_sadrzaj>
    <derivirana_varijabla naziv="DomainObject.Predmet.OstaliListFormated_1">
      <item>Milena Juričić punomoćnik sudionika u postupku GLOBTOUR turizam d.o.o. ROVINJ</item>
      <item>Petra Juričić punomoćnik sudionika u postupku GLOBTOUR turizam d.o.o. ROVINJ</item>
    </derivirana_varijabla>
  </DomainObject.Predmet.OstaliListFormated>
  <DomainObject.Predmet.OstaliListFormatedOIB>
    <izvorni_sadrzaj>
      <item>Milena Juričić, OIB 67460416998 punomoćnik sudionika u postupku GLOBTOUR turizam d.o.o. ROVINJ</item>
      <item>Petra Juričić, OIB 65874044481 punomoćnik sudionika u postupku GLOBTOUR turizam d.o.o. ROVINJ</item>
    </izvorni_sadrzaj>
    <derivirana_varijabla naziv="DomainObject.Predmet.OstaliListFormatedOIB_1">
      <item>Milena Juričić, OIB 67460416998 punomoćnik sudionika u postupku GLOBTOUR turizam d.o.o. ROVINJ</item>
      <item>Petra Juričić, OIB 65874044481 punomoćnik sudionika u postupku GLOBTOUR turizam d.o.o. ROVINJ</item>
    </derivirana_varijabla>
  </DomainObject.Predmet.OstaliListFormatedOIB>
  <DomainObject.Predmet.OstaliListFormatedWithAdress>
    <izvorni_sadrzaj>
      <item>Milena Juričić, Naselje Laco Sercio 35, 52210 Rovinj punomoćnik sudionika u postupku GLOBTOUR turizam d.o.o. ROVINJ</item>
      <item>Petra Juričić, Naselje Laco Sercio 33, 52210 Rovinj punomoćnik sudionika u postupku GLOBTOUR turizam d.o.o. ROVINJ</item>
    </izvorni_sadrzaj>
    <derivirana_varijabla naziv="DomainObject.Predmet.OstaliListFormatedWithAdress_1">
      <item>Milena Juričić, Naselje Laco Sercio 35, 52210 Rovinj punomoćnik sudionika u postupku GLOBTOUR turizam d.o.o. ROVINJ</item>
      <item>Petra Juričić, Naselje Laco Sercio 33, 52210 Rovinj punomoćnik sudionika u postupku GLOBTOUR turizam d.o.o. ROVINJ</item>
    </derivirana_varijabla>
  </DomainObject.Predmet.OstaliListFormatedWithAdress>
  <DomainObject.Predmet.OstaliListFormatedWithAdressOIB>
    <izvorni_sadrzaj>
      <item>Milena Juričić, OIB 67460416998, Naselje Laco Sercio 35, 52210 Rovinj punomoćnik sudionika u postupku GLOBTOUR turizam d.o.o. ROVINJ</item>
      <item>Petra Juričić, OIB 65874044481, Naselje Laco Sercio 33, 52210 Rovinj punomoćnik sudionika u postupku GLOBTOUR turizam d.o.o. ROVINJ</item>
    </izvorni_sadrzaj>
    <derivirana_varijabla naziv="DomainObject.Predmet.OstaliListFormatedWithAdressOIB_1">
      <item>Milena Juričić, OIB 67460416998, Naselje Laco Sercio 35, 52210 Rovinj punomoćnik sudionika u postupku GLOBTOUR turizam d.o.o. ROVINJ</item>
      <item>Petra Juričić, OIB 65874044481, Naselje Laco Sercio 33, 52210 Rovinj punomoćnik sudionika u postupku GLOBTOUR turizam d.o.o. ROVINJ</item>
    </derivirana_varijabla>
  </DomainObject.Predmet.OstaliListFormatedWithAdressOIB>
  <DomainObject.Predmet.OstaliListNazivFormated>
    <izvorni_sadrzaj>
      <item>Milena Juričić</item>
      <item>Petra Juričić</item>
    </izvorni_sadrzaj>
    <derivirana_varijabla naziv="DomainObject.Predmet.OstaliListNazivFormated_1">
      <item>Milena Juričić</item>
      <item>Petra Juričić</item>
    </derivirana_varijabla>
  </DomainObject.Predmet.OstaliListNazivFormated>
  <DomainObject.Predmet.OstaliListNazivFormatedOIB>
    <izvorni_sadrzaj>
      <item>Milena Juričić, OIB 67460416998</item>
      <item>Petra Juričić, OIB 65874044481</item>
    </izvorni_sadrzaj>
    <derivirana_varijabla naziv="DomainObject.Predmet.OstaliListNazivFormatedOIB_1">
      <item>Milena Juričić, OIB 67460416998</item>
      <item>Petra Juričić, OIB 65874044481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>St-462/2016-3</izvorni_sadrzaj>
    <derivirana_varijabla naziv="DomainObject.PoslovniBrojDokumenta_1">St-462/2016-3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GLOBTOUR turizam d.o.o. ROVINJ</izvorni_sadrzaj>
    <derivirana_varijabla naziv="DomainObject.Predmet.ProtustrankaIDrugi_1">GLOBTOUR turizam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GLOBTOUR turizam d.o.o. ROVINJ, OIB 14593197825, Obala A.Rismondo 2, 52210 Rovinj</izvorni_sadrzaj>
    <derivirana_varijabla naziv="DomainObject.Predmet.ProtustrankaIDrugiAdressOIB_1">GLOBTOUR turizam d.o.o. ROVINJ, OIB 14593197825, Obala A.Rismondo 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GLOBTOUR turizam d.o.o. ROVINJ</item>
      <item>Milena Juričić</item>
      <item>Petra Juričić</item>
    </izvorni_sadrzaj>
    <derivirana_varijabla naziv="DomainObject.Predmet.SudioniciListNaziv_1">
      <item>FINANCIJSKA AGENCIJA, RC RIJEKA, PODRUŽNICA PULA, PULA</item>
      <item>GLOBTOUR turizam d.o.o. ROVINJ</item>
      <item>Milena Juričić</item>
      <item>Petra Juričić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GLOBTOUR turizam d.o.o. ROVINJ, OIB 14593197825, Obala A.Rismondo 2,52210 Rovinj</item>
      <item>Milena Juričić, OIB 67460416998, Naselje Laco Sercio 35,52210 Rovinj</item>
      <item>Petra Juričić, OIB 65874044481, Naselje Laco Sercio 33,52210 Rovinj</item>
    </izvorni_sadrzaj>
    <derivirana_varijabla naziv="DomainObject.Predmet.SudioniciListAdressOIB_1">
      <item>FINANCIJSKA AGENCIJA, RC RIJEKA, PODRUŽNICA PULA, PULA, OIB 85821130368, Ulica grada Vukovara 70,10000 Zagreb</item>
      <item>GLOBTOUR turizam d.o.o. ROVINJ, OIB 14593197825, Obala A.Rismondo 2,52210 Rovinj</item>
      <item>Milena Juričić, OIB 67460416998, Naselje Laco Sercio 35,52210 Rovinj</item>
      <item>Petra Juričić, OIB 65874044481, Naselje Laco Sercio 33,52210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14593197825</item>
      <item>, OIB 67460416998</item>
      <item>, OIB 65874044481</item>
    </izvorni_sadrzaj>
    <derivirana_varijabla naziv="DomainObject.Predmet.SudioniciListNazivOIB_1">
      <item>, OIB 85821130368</item>
      <item>, OIB 14593197825</item>
      <item>, OIB 67460416998</item>
      <item>, OIB 65874044481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66420B-DF88-404A-A6FB-69AC16D9CB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3542</properties:Characters>
  <properties:Lines>92</properties:Lines>
  <properties:Paragraphs>45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2016-03-15T09:36:00Z</dcterms:created>
  <dc:creator>Jasmina Matika</dc:creator>
  <cp:lastModifiedBy>Sanja Prodan</cp:lastModifiedBy>
  <cp:lastPrinted>2016-03-16T08:09:00Z</cp:lastPrinted>
  <dcterms:modified xmlns:xsi="http://www.w3.org/2001/XMLSchema-instance" xsi:type="dcterms:W3CDTF">2016-03-16T08:09:00Z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St-462/2016-3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