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0c4d1" w14:paraId="0f0c4d1" w:rsidRDefault="005077EE" w:rsidP="005077EE" w:rsidR="005077E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4 St-411/2015-5</w:t>
      </w:r>
    </w:p>
    <w:p w:rsidRDefault="005077EE" w:rsidP="005077EE" w:rsidR="005077EE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5077EE" w:rsidP="005077EE" w:rsidR="005077EE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5077EE" w:rsidP="005077EE" w:rsidR="005077EE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5077EE" w:rsidP="005077EE" w:rsidR="005077EE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5077EE" w:rsidP="005077EE" w:rsidR="005077EE">
      <w:pPr>
        <w:rPr>
          <w:szCs w:val="24"/>
        </w:rPr>
      </w:pPr>
    </w:p>
    <w:p w:rsidRDefault="005077EE" w:rsidP="005077EE" w:rsidR="005077EE">
      <w:pPr>
        <w:rPr>
          <w:szCs w:val="24"/>
        </w:rPr>
      </w:pPr>
    </w:p>
    <w:p w:rsidRDefault="005077EE" w:rsidP="005077EE" w:rsidR="005077EE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5077EE" w:rsidP="005077EE" w:rsidR="005077EE">
      <w:pPr>
        <w:rPr>
          <w:szCs w:val="24"/>
        </w:rPr>
      </w:pPr>
    </w:p>
    <w:p w:rsidRDefault="005077EE" w:rsidP="005077EE" w:rsidR="005077EE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5077EE" w:rsidP="005077EE" w:rsidR="005077EE">
      <w:pPr>
        <w:rPr>
          <w:szCs w:val="24"/>
        </w:rPr>
      </w:pPr>
    </w:p>
    <w:p w:rsidRDefault="005077EE" w:rsidP="005077EE" w:rsidR="005077EE">
      <w:pPr>
        <w:jc w:val="both"/>
      </w:pPr>
      <w:r>
        <w:rPr>
          <w:szCs w:val="24"/>
        </w:rPr>
        <w:tab/>
      </w:r>
      <w:r>
        <w:t xml:space="preserve">Trgovački sud u Varaždinu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Športsko ribolovni klub „Labud“, Šoderica 37, </w:t>
      </w:r>
      <w:proofErr w:type="spellStart"/>
      <w:r>
        <w:t>Legrad</w:t>
      </w:r>
      <w:proofErr w:type="spellEnd"/>
      <w:r>
        <w:t>, OIB: 72782150411, dana 26. veljače 2016. godine</w:t>
      </w:r>
    </w:p>
    <w:p w:rsidRDefault="005077EE" w:rsidP="005077EE" w:rsidR="005077EE">
      <w:pPr>
        <w:jc w:val="both"/>
      </w:pPr>
    </w:p>
    <w:p w:rsidRDefault="005077EE" w:rsidP="005077EE" w:rsidR="005077EE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5077EE" w:rsidP="005077EE" w:rsidR="005077EE">
      <w:pPr>
        <w:rPr>
          <w:szCs w:val="24"/>
        </w:rPr>
      </w:pPr>
    </w:p>
    <w:p w:rsidRDefault="005077EE" w:rsidP="005077EE" w:rsidR="005077EE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Športsko ribolovni klub „Labud“, Šoderica 37, </w:t>
      </w:r>
      <w:proofErr w:type="spellStart"/>
      <w:r>
        <w:t>Legrad</w:t>
      </w:r>
      <w:proofErr w:type="spellEnd"/>
      <w:r>
        <w:t>, OIB: 72782150411</w:t>
      </w:r>
      <w:r>
        <w:rPr>
          <w:szCs w:val="24"/>
        </w:rPr>
        <w:t>, s danom 26. veljače 2016. u 12,00 sati.</w:t>
      </w:r>
    </w:p>
    <w:p w:rsidRDefault="005077EE" w:rsidP="005077EE" w:rsidR="005077EE">
      <w:pPr>
        <w:jc w:val="both"/>
        <w:rPr>
          <w:szCs w:val="24"/>
        </w:rPr>
      </w:pPr>
    </w:p>
    <w:p w:rsidRDefault="005077EE" w:rsidP="005077EE" w:rsidR="005077EE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Športsko ribolovni klub „Labud“, Šoderica 37, </w:t>
      </w:r>
      <w:proofErr w:type="spellStart"/>
      <w:r>
        <w:t>Legrad</w:t>
      </w:r>
      <w:proofErr w:type="spellEnd"/>
      <w:r>
        <w:t>, OIB: 72782150411.</w:t>
      </w:r>
    </w:p>
    <w:p w:rsidRDefault="005077EE" w:rsidP="005077EE" w:rsidR="005077EE">
      <w:pPr>
        <w:jc w:val="both"/>
      </w:pPr>
    </w:p>
    <w:p w:rsidRDefault="005077EE" w:rsidP="005077EE" w:rsidR="005077EE">
      <w:pPr>
        <w:jc w:val="both"/>
      </w:pPr>
      <w:r>
        <w:tab/>
        <w:t xml:space="preserve">III Za stečajnog upravitelja imenuje se </w:t>
      </w:r>
      <w:r w:rsidR="00182FCC">
        <w:t xml:space="preserve">Berislav Maksimović, </w:t>
      </w:r>
      <w:proofErr w:type="spellStart"/>
      <w:r w:rsidR="00182FCC">
        <w:t>Hrašćica</w:t>
      </w:r>
      <w:proofErr w:type="spellEnd"/>
      <w:r w:rsidR="00182FCC">
        <w:t>, Braće Radića 1, Varaždin, OIB: 57300759557.</w:t>
      </w:r>
    </w:p>
    <w:p w:rsidRDefault="005077EE" w:rsidP="005077EE" w:rsidR="005077EE">
      <w:pPr>
        <w:jc w:val="both"/>
        <w:rPr>
          <w:color w:val="FF0000"/>
        </w:rPr>
      </w:pPr>
    </w:p>
    <w:p w:rsidRDefault="005077EE" w:rsidP="005077EE" w:rsidR="005077EE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5077EE" w:rsidP="005077EE" w:rsidR="005077EE">
      <w:pPr>
        <w:jc w:val="both"/>
        <w:rPr>
          <w:szCs w:val="24"/>
        </w:rPr>
      </w:pPr>
    </w:p>
    <w:p w:rsidRDefault="005077EE" w:rsidP="005077EE" w:rsidR="005077EE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Športsko ribolovni klub „Labud“, Šoderica 37, </w:t>
      </w:r>
      <w:proofErr w:type="spellStart"/>
      <w:r>
        <w:t>Legrad</w:t>
      </w:r>
      <w:proofErr w:type="spellEnd"/>
      <w:r>
        <w:t>, OIB: 72782150411</w:t>
      </w:r>
      <w:r>
        <w:rPr>
          <w:szCs w:val="24"/>
        </w:rPr>
        <w:t>, bit će brisan iz registra udruga.</w:t>
      </w:r>
    </w:p>
    <w:p w:rsidRDefault="005077EE" w:rsidP="005077EE" w:rsidR="005077EE">
      <w:pPr>
        <w:rPr>
          <w:szCs w:val="24"/>
        </w:rPr>
      </w:pPr>
    </w:p>
    <w:p w:rsidRDefault="005077EE" w:rsidP="005077EE" w:rsidR="005077EE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5077EE" w:rsidP="005077EE" w:rsidR="005077EE">
      <w:pPr>
        <w:rPr>
          <w:szCs w:val="24"/>
        </w:rPr>
      </w:pPr>
    </w:p>
    <w:p w:rsidRDefault="005077EE" w:rsidP="005077EE" w:rsidR="005077EE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5077EE" w:rsidP="005077EE" w:rsidR="005077EE">
      <w:pPr>
        <w:rPr>
          <w:szCs w:val="24"/>
        </w:rPr>
      </w:pPr>
    </w:p>
    <w:p w:rsidRDefault="005077EE" w:rsidP="005077EE" w:rsidR="005077EE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5077EE" w:rsidP="005077EE" w:rsidR="005077EE">
      <w:pPr>
        <w:rPr>
          <w:szCs w:val="24"/>
        </w:rPr>
      </w:pPr>
    </w:p>
    <w:p w:rsidRDefault="005077EE" w:rsidP="005077EE" w:rsidR="005077EE">
      <w:pPr>
        <w:rPr>
          <w:szCs w:val="24"/>
        </w:rPr>
      </w:pPr>
    </w:p>
    <w:p w:rsidRDefault="005077EE" w:rsidP="005077EE" w:rsidR="005077EE">
      <w:pPr>
        <w:jc w:val="center"/>
        <w:rPr>
          <w:szCs w:val="24"/>
        </w:rPr>
      </w:pPr>
      <w:r>
        <w:rPr>
          <w:szCs w:val="24"/>
        </w:rPr>
        <w:t>U Varaždinu, 26. veljače 2016.</w:t>
      </w:r>
    </w:p>
    <w:p w:rsidRDefault="005077EE" w:rsidP="005077EE" w:rsidR="005077EE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5077EE" w:rsidP="005077EE" w:rsidR="005077EE">
      <w:pPr>
        <w:rPr>
          <w:szCs w:val="24"/>
        </w:rPr>
      </w:pPr>
      <w:r>
        <w:rPr>
          <w:szCs w:val="24"/>
        </w:rPr>
        <w:t xml:space="preserve">     </w:t>
      </w:r>
    </w:p>
    <w:p w:rsidRDefault="005077EE" w:rsidP="005077EE" w:rsidR="005077E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S U D A C</w:t>
      </w:r>
    </w:p>
    <w:p w:rsidRDefault="005077EE" w:rsidP="005077EE" w:rsidR="005077EE">
      <w:pPr>
        <w:rPr>
          <w:szCs w:val="24"/>
        </w:rPr>
      </w:pPr>
    </w:p>
    <w:p w:rsidRDefault="005077EE" w:rsidP="005077EE" w:rsidR="005077EE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Iris </w:t>
      </w:r>
      <w:proofErr w:type="spellStart"/>
      <w:r>
        <w:rPr>
          <w:szCs w:val="24"/>
        </w:rPr>
        <w:t>Hatvalić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Nemec</w:t>
      </w:r>
      <w:proofErr w:type="spellEnd"/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5077EE" w:rsidP="005077EE" w:rsidR="005077EE">
      <w:pPr>
        <w:rPr>
          <w:szCs w:val="24"/>
        </w:rPr>
      </w:pPr>
    </w:p>
    <w:p w:rsidRDefault="005077EE" w:rsidP="005077EE" w:rsidR="005077EE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5077EE" w:rsidP="005077EE" w:rsidR="005077EE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5077EE" w:rsidP="005077EE" w:rsidR="005077EE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5077EE" w:rsidP="005077EE" w:rsidR="005077EE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5077EE" w:rsidP="005077EE" w:rsidR="005077EE">
      <w:pPr>
        <w:rPr>
          <w:szCs w:val="24"/>
        </w:rPr>
      </w:pPr>
    </w:p>
    <w:p w:rsidRDefault="005077EE" w:rsidP="005077EE" w:rsidR="005077EE">
      <w:pPr>
        <w:rPr>
          <w:szCs w:val="24"/>
        </w:rPr>
      </w:pPr>
    </w:p>
    <w:p w:rsidRDefault="005077EE" w:rsidP="005077EE" w:rsidR="005077EE">
      <w:pPr>
        <w:rPr>
          <w:szCs w:val="24"/>
        </w:rPr>
      </w:pPr>
      <w:r>
        <w:rPr>
          <w:szCs w:val="24"/>
        </w:rPr>
        <w:t>DNA:</w:t>
      </w:r>
    </w:p>
    <w:p w:rsidRDefault="005077EE" w:rsidP="005077EE" w:rsidR="005077EE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5077EE" w:rsidP="005077EE" w:rsidR="005077EE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5077EE" w:rsidP="005077EE" w:rsidR="00182FCC" w:rsidRPr="00182FCC">
      <w:pPr>
        <w:numPr>
          <w:ilvl w:val="0"/>
          <w:numId w:val="47"/>
        </w:numPr>
        <w:rPr>
          <w:szCs w:val="24"/>
        </w:rPr>
      </w:pPr>
      <w:r w:rsidRPr="00182FCC">
        <w:rPr>
          <w:szCs w:val="24"/>
        </w:rPr>
        <w:t xml:space="preserve">Dužnik </w:t>
      </w:r>
      <w:r w:rsidR="00182FCC">
        <w:t xml:space="preserve">Športsko ribolovni klub „Labud“, Šoderica 37, </w:t>
      </w:r>
      <w:proofErr w:type="spellStart"/>
      <w:r w:rsidR="00182FCC">
        <w:t>Legrad</w:t>
      </w:r>
      <w:proofErr w:type="spellEnd"/>
      <w:r w:rsidR="00182FCC">
        <w:t>, OIB: 72782150411</w:t>
      </w:r>
    </w:p>
    <w:p w:rsidRDefault="005077EE" w:rsidP="005077EE" w:rsidR="005077EE" w:rsidRPr="00182FCC">
      <w:pPr>
        <w:numPr>
          <w:ilvl w:val="0"/>
          <w:numId w:val="47"/>
        </w:numPr>
        <w:rPr>
          <w:szCs w:val="24"/>
        </w:rPr>
      </w:pPr>
      <w:r>
        <w:t xml:space="preserve">Predsjednik udruge </w:t>
      </w:r>
      <w:r w:rsidR="00182FCC">
        <w:t xml:space="preserve">Zlatko Bikić, </w:t>
      </w:r>
      <w:proofErr w:type="spellStart"/>
      <w:r w:rsidR="00182FCC">
        <w:t>Legrad</w:t>
      </w:r>
      <w:proofErr w:type="spellEnd"/>
      <w:r w:rsidR="00182FCC">
        <w:t>, Mali Otok</w:t>
      </w:r>
    </w:p>
    <w:p w:rsidRDefault="005077EE" w:rsidP="005077EE" w:rsidR="005077EE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Ured državne uprave u </w:t>
      </w:r>
      <w:r w:rsidR="00182FCC">
        <w:rPr>
          <w:szCs w:val="24"/>
        </w:rPr>
        <w:t xml:space="preserve">Koprivnici, Ulica Antuna </w:t>
      </w:r>
      <w:proofErr w:type="spellStart"/>
      <w:r w:rsidR="00182FCC">
        <w:rPr>
          <w:szCs w:val="24"/>
        </w:rPr>
        <w:t>Nemčića</w:t>
      </w:r>
      <w:proofErr w:type="spellEnd"/>
      <w:r w:rsidR="00182FCC">
        <w:rPr>
          <w:szCs w:val="24"/>
        </w:rPr>
        <w:t xml:space="preserve"> 5</w:t>
      </w:r>
      <w:r>
        <w:rPr>
          <w:szCs w:val="24"/>
        </w:rPr>
        <w:t xml:space="preserve">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5077EE" w:rsidP="005077EE" w:rsidR="005077EE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 w:rsidR="00182FCC">
        <w:rPr>
          <w:szCs w:val="24"/>
        </w:rPr>
        <w:t>Koprivnica, Hrvatske državnosti 7</w:t>
      </w:r>
    </w:p>
    <w:p w:rsidRDefault="005077EE" w:rsidP="005077EE" w:rsidR="005077EE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 w:rsidR="00182FCC">
        <w:t xml:space="preserve">Berislav Maksimović, Braće Radića 1, </w:t>
      </w:r>
      <w:proofErr w:type="spellStart"/>
      <w:r w:rsidR="00182FCC">
        <w:t>Hrašćica</w:t>
      </w:r>
      <w:proofErr w:type="spellEnd"/>
      <w:r w:rsidR="00182FCC">
        <w:t>, Varaždin</w:t>
      </w:r>
    </w:p>
    <w:p w:rsidRDefault="005077EE" w:rsidP="005077EE" w:rsidR="005077EE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5077EE" w:rsidP="005077EE" w:rsidR="005077EE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Sudska pisarnica i spis u kal. </w:t>
      </w:r>
    </w:p>
    <w:p w:rsidRDefault="005077EE" w:rsidP="005077EE" w:rsidR="005077EE">
      <w:pPr>
        <w:rPr>
          <w:szCs w:val="24"/>
        </w:rPr>
      </w:pPr>
    </w:p>
    <w:p w:rsidRDefault="005077EE" w:rsidP="005077EE" w:rsidR="005077EE">
      <w:pPr>
        <w:rPr>
          <w:szCs w:val="24"/>
        </w:rPr>
      </w:pPr>
    </w:p>
    <w:p w:rsidRDefault="005077EE" w:rsidP="005077EE" w:rsidR="005077EE">
      <w:pPr>
        <w:rPr>
          <w:szCs w:val="24"/>
        </w:rPr>
      </w:pPr>
    </w:p>
    <w:p w:rsidRDefault="005077EE" w:rsidP="005077EE" w:rsidR="005077EE">
      <w:pPr>
        <w:rPr>
          <w:szCs w:val="24"/>
        </w:rPr>
      </w:pPr>
    </w:p>
    <w:p w:rsidRDefault="005077EE" w:rsidP="005077EE" w:rsidR="005077EE">
      <w:pPr>
        <w:rPr>
          <w:szCs w:val="24"/>
        </w:rPr>
      </w:pPr>
    </w:p>
    <w:p w:rsidRDefault="005077EE" w:rsidP="005077EE" w:rsidR="005077EE"/>
    <w:p w:rsidRDefault="005077EE" w:rsidP="005077EE" w:rsidR="005077EE"/>
    <w:p w:rsidRDefault="005077EE" w:rsidP="005077EE" w:rsidR="005077EE"/>
    <w:p w:rsidRDefault="005077EE" w:rsidP="005077EE" w:rsidR="005077EE"/>
    <w:p w:rsidRDefault="00DA0242" w:rsidP="005077EE" w:rsidR="00DA0242" w:rsidRPr="005077EE"/>
    <w:sectPr w:rsidSect="00EB0D4C" w:rsidR="00DA0242" w:rsidRPr="005077EE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602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2FCC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077EE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5077EE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5077EE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47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St-411/2015-5</izvorni_sadrzaj>
    <derivirana_varijabla naziv="DomainObject.Oznaka_1">St-411/2015-5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St-411/2015</izvorni_sadrzaj>
    <derivirana_varijabla naziv="DomainObject.Predmet.OznakaBroj_1">St-411/2015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ribolovni klub Labud-Šoderica</izvorni_sadrzaj>
    <derivirana_varijabla naziv="DomainObject.Predmet.ProtustrankaFormated_1">  Športsko ribolovni klub Labud-Šoderica</derivirana_varijabla>
  </DomainObject.Predmet.ProtustrankaFormated>
  <DomainObject.Predmet.ProtustrankaFormatedOIB>
    <izvorni_sadrzaj>  Športsko ribolovni klub Labud-Šoderica, OIB 72782150411</izvorni_sadrzaj>
    <derivirana_varijabla naziv="DomainObject.Predmet.ProtustrankaFormatedOIB_1">  Športsko ribolovni klub Labud-Šoderica, OIB 72782150411</derivirana_varijabla>
  </DomainObject.Predmet.ProtustrankaFormatedOIB>
  <DomainObject.Predmet.ProtustrankaFormatedWithAdress>
    <izvorni_sadrzaj> Športsko ribolovni klub Labud-Šoderica, Šoderica 37, 48316 Legrad</izvorni_sadrzaj>
    <derivirana_varijabla naziv="DomainObject.Predmet.ProtustrankaFormatedWithAdress_1"> Športsko ribolovni klub Labud-Šoderica, Šoderica 37, 48316 Legrad</derivirana_varijabla>
  </DomainObject.Predmet.ProtustrankaFormatedWithAdress>
  <DomainObject.Predmet.ProtustrankaFormatedWithAdressOIB>
    <izvorni_sadrzaj> Športsko ribolovni klub Labud-Šoderica, OIB 72782150411, Šoderica 37, 48316 Legrad</izvorni_sadrzaj>
    <derivirana_varijabla naziv="DomainObject.Predmet.ProtustrankaFormatedWithAdressOIB_1"> Športsko ribolovni klub Labud-Šoderica, OIB 72782150411, Šoderica 37, 48316 Legrad</derivirana_varijabla>
  </DomainObject.Predmet.ProtustrankaFormatedWithAdressOIB>
  <DomainObject.Predmet.ProtustrankaWithAdress>
    <izvorni_sadrzaj>Športsko ribolovni klub Labud-Šoderica Šoderica 37, 48316 Legrad</izvorni_sadrzaj>
    <derivirana_varijabla naziv="DomainObject.Predmet.ProtustrankaWithAdress_1">Športsko ribolovni klub Labud-Šoderica Šoderica 37, 48316 Legrad</derivirana_varijabla>
  </DomainObject.Predmet.ProtustrankaWithAdress>
  <DomainObject.Predmet.ProtustrankaWithAdressOIB>
    <izvorni_sadrzaj>Športsko ribolovni klub Labud-Šoderica, OIB 72782150411, Šoderica 37, 48316 Legrad</izvorni_sadrzaj>
    <derivirana_varijabla naziv="DomainObject.Predmet.ProtustrankaWithAdressOIB_1">Športsko ribolovni klub Labud-Šoderica, OIB 72782150411, Šoderica 37, 48316 Legrad</derivirana_varijabla>
  </DomainObject.Predmet.ProtustrankaWithAdressOIB>
  <DomainObject.Predmet.ProtustrankaNazivFormated>
    <izvorni_sadrzaj>Športsko ribolovni klub Labud-Šoderica</izvorni_sadrzaj>
    <derivirana_varijabla naziv="DomainObject.Predmet.ProtustrankaNazivFormated_1">Športsko ribolovni klub Labud-Šoderica</derivirana_varijabla>
  </DomainObject.Predmet.ProtustrankaNazivFormated>
  <DomainObject.Predmet.ProtustrankaNazivFormatedOIB>
    <izvorni_sadrzaj>Športsko ribolovni klub Labud-Šoderica, OIB 72782150411</izvorni_sadrzaj>
    <derivirana_varijabla naziv="DomainObject.Predmet.ProtustrankaNazivFormatedOIB_1">Športsko ribolovni klub Labud-Šoderica, OIB 72782150411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10415.03</izvorni_sadrzaj>
    <derivirana_varijabla naziv="DomainObject.Predmet.TrenutnaVrijednost_1">10415.03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Športsko ribolovni klub Labud-Šoderica</item>
    </izvorni_sadrzaj>
    <derivirana_varijabla naziv="DomainObject.Predmet.ProtuStrankaListFormated_1">
      <item>Športsko ribolovni klub Labud-Šoderica</item>
    </derivirana_varijabla>
  </DomainObject.Predmet.ProtuStrankaListFormated>
  <DomainObject.Predmet.ProtuStrankaListFormatedOIB>
    <izvorni_sadrzaj>
      <item>Športsko ribolovni klub Labud-Šoderica, OIB 72782150411</item>
    </izvorni_sadrzaj>
    <derivirana_varijabla naziv="DomainObject.Predmet.ProtuStrankaListFormatedOIB_1">
      <item>Športsko ribolovni klub Labud-Šoderica, OIB 72782150411</item>
    </derivirana_varijabla>
  </DomainObject.Predmet.ProtuStrankaListFormatedOIB>
  <DomainObject.Predmet.ProtuStrankaListFormatedWithAdress>
    <izvorni_sadrzaj>
      <item>Športsko ribolovni klub Labud-Šoderica, Šoderica 37, 48316 Legrad</item>
    </izvorni_sadrzaj>
    <derivirana_varijabla naziv="DomainObject.Predmet.ProtuStrankaListFormatedWithAdress_1">
      <item>Športsko ribolovni klub Labud-Šoderica, Šoderica 37, 48316 Legrad</item>
    </derivirana_varijabla>
  </DomainObject.Predmet.ProtuStrankaListFormatedWithAdress>
  <DomainObject.Predmet.ProtuStrankaListFormatedWithAdressOIB>
    <izvorni_sadrzaj>
      <item>Športsko ribolovni klub Labud-Šoderica, OIB 72782150411, Šoderica 37, 48316 Legrad</item>
    </izvorni_sadrzaj>
    <derivirana_varijabla naziv="DomainObject.Predmet.ProtuStrankaListFormatedWithAdressOIB_1">
      <item>Športsko ribolovni klub Labud-Šoderica, OIB 72782150411, Šoderica 37, 48316 Legrad</item>
    </derivirana_varijabla>
  </DomainObject.Predmet.ProtuStrankaListFormatedWithAdressOIB>
  <DomainObject.Predmet.ProtuStrankaListNazivFormated>
    <izvorni_sadrzaj>
      <item>Športsko ribolovni klub Labud-Šoderica</item>
    </izvorni_sadrzaj>
    <derivirana_varijabla naziv="DomainObject.Predmet.ProtuStrankaListNazivFormated_1">
      <item>Športsko ribolovni klub Labud-Šoderica</item>
    </derivirana_varijabla>
  </DomainObject.Predmet.ProtuStrankaListNazivFormated>
  <DomainObject.Predmet.ProtuStrankaListNazivFormatedOIB>
    <izvorni_sadrzaj>
      <item>Športsko ribolovni klub Labud-Šoderica, OIB 72782150411</item>
    </izvorni_sadrzaj>
    <derivirana_varijabla naziv="DomainObject.Predmet.ProtuStrankaListNazivFormatedOIB_1">
      <item>Športsko ribolovni klub Labud-Šoderica, OIB 72782150411</item>
    </derivirana_varijabla>
  </DomainObject.Predmet.ProtuStrankaListNazivFormatedOIB>
  <DomainObject.Predmet.OstaliListFormated>
    <izvorni_sadrzaj>
      <item>E-oglasna ploča ovog suda</item>
      <item>Zlatko Bikić</item>
    </izvorni_sadrzaj>
    <derivirana_varijabla naziv="DomainObject.Predmet.OstaliListFormated_1">
      <item>E-oglasna ploča ovog suda</item>
      <item>Zlatko Bikić</item>
    </derivirana_varijabla>
  </DomainObject.Predmet.OstaliListFormated>
  <DomainObject.Predmet.OstaliListFormatedOIB>
    <izvorni_sadrzaj>
      <item>E-oglasna ploča ovog suda</item>
      <item>Zlatko Bikić, OIB 60805818545</item>
    </izvorni_sadrzaj>
    <derivirana_varijabla naziv="DomainObject.Predmet.OstaliListFormatedOIB_1">
      <item>E-oglasna ploča ovog suda</item>
      <item>Zlatko Bikić, OIB 60805818545</item>
    </derivirana_varijabla>
  </DomainObject.Predmet.OstaliListFormatedOIB>
  <DomainObject.Predmet.OstaliListFormatedWithAdress>
    <izvorni_sadrzaj>
      <item>E-oglasna ploča ovog suda</item>
      <item>Zlatko Bikić, Bana Jelačića 130, 48316 Mali Otok</item>
    </izvorni_sadrzaj>
    <derivirana_varijabla naziv="DomainObject.Predmet.OstaliListFormatedWithAdress_1">
      <item>E-oglasna ploča ovog suda</item>
      <item>Zlatko Bikić, Bana Jelačića 130, 48316 Mali Otok</item>
    </derivirana_varijabla>
  </DomainObject.Predmet.OstaliListFormatedWithAdress>
  <DomainObject.Predmet.OstaliListFormatedWithAdressOIB>
    <izvorni_sadrzaj>
      <item>E-oglasna ploča ovog suda</item>
      <item>Zlatko Bikić, OIB 60805818545, Bana Jelačića 130, 48316 Mali Otok</item>
    </izvorni_sadrzaj>
    <derivirana_varijabla naziv="DomainObject.Predmet.OstaliListFormatedWithAdressOIB_1">
      <item>E-oglasna ploča ovog suda</item>
      <item>Zlatko Bikić, OIB 60805818545, Bana Jelačića 130, 48316 Mali Otok</item>
    </derivirana_varijabla>
  </DomainObject.Predmet.OstaliListFormatedWithAdressOIB>
  <DomainObject.Predmet.OstaliListNazivFormated>
    <izvorni_sadrzaj>
      <item>E-oglasna ploča ovog suda</item>
      <item>Zlatko Bikić</item>
    </izvorni_sadrzaj>
    <derivirana_varijabla naziv="DomainObject.Predmet.OstaliListNazivFormated_1">
      <item>E-oglasna ploča ovog suda</item>
      <item>Zlatko Bikić</item>
    </derivirana_varijabla>
  </DomainObject.Predmet.OstaliListNazivFormated>
  <DomainObject.Predmet.OstaliListNazivFormatedOIB>
    <izvorni_sadrzaj>
      <item>E-oglasna ploča ovog suda</item>
      <item>Zlatko Bikić, OIB 60805818545</item>
    </izvorni_sadrzaj>
    <derivirana_varijabla naziv="DomainObject.Predmet.OstaliListNazivFormatedOIB_1">
      <item>E-oglasna ploča ovog suda</item>
      <item>Zlatko Bikić, OIB 60805818545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>St-411/2015-5</izvorni_sadrzaj>
    <derivirana_varijabla naziv="DomainObject.PoslovniBrojDokumenta_1">St-411/2015-5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Športsko ribolovni klub Labud-Šoderica</izvorni_sadrzaj>
    <derivirana_varijabla naziv="DomainObject.Predmet.ProtustrankaIDrugi_1">Športsko ribolovni klub Labud-Šoderica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Športsko ribolovni klub Labud-Šoderica, OIB 72782150411, Šoderica 37, 48316 Legrad</izvorni_sadrzaj>
    <derivirana_varijabla naziv="DomainObject.Predmet.ProtustrankaIDrugiAdressOIB_1">Športsko ribolovni klub Labud-Šoderica, OIB 72782150411, Šoderica 37, 48316 Legrad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Športsko ribolovni klub Labud-Šoderica</item>
      <item>E-oglasna ploča ovog suda</item>
      <item>Zlatko Bikić</item>
    </izvorni_sadrzaj>
    <derivirana_varijabla naziv="DomainObject.Predmet.SudioniciListNaziv_1">
      <item>Financijska agencija</item>
      <item>Športsko ribolovni klub Labud-Šoderica</item>
      <item>E-oglasna ploča ovog suda</item>
      <item>Zlatko Bikić</item>
    </derivirana_varijabla>
  </DomainObject.Predmet.SudioniciListNaziv>
  <DomainObject.Predmet.SudioniciListAdressOIB>
    <izvorni_sadrzaj>
      <item>Financijska agencija, OIB 85821130368, A. Cesarca 2,42000 Varaždin</item>
      <item>Športsko ribolovni klub Labud-Šoderica, OIB 72782150411, Šoderica 37,48316 Legrad</item>
      <item>E-oglasna ploča ovog suda</item>
      <item>Zlatko Bikić, OIB 60805818545, Bana Jelačića 130,48316 Mali Otok</item>
    </izvorni_sadrzaj>
    <derivirana_varijabla naziv="DomainObject.Predmet.SudioniciListAdressOIB_1">
      <item>Financijska agencija, OIB 85821130368, A. Cesarca 2,42000 Varaždin</item>
      <item>Športsko ribolovni klub Labud-Šoderica, OIB 72782150411, Šoderica 37,48316 Legrad</item>
      <item>E-oglasna ploča ovog suda</item>
      <item>Zlatko Bikić, OIB 60805818545, Bana Jelačića 130,48316 Mali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A0E3CD-164D-4C45-8392-D612D829B9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2831</properties:Characters>
  <properties:Lines>91</properties:Lines>
  <properties:Paragraphs>32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dcterms:modified xmlns:xsi="http://www.w3.org/2001/XMLSchema-instance" xsi:type="dcterms:W3CDTF">2016-02-26T07:59:00Z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St-411/2015-5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