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506c" w14:paraId="b3c506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9D46D2">
        <w:rPr>
          <w:b/>
          <w:lang w:val="hr-HR"/>
        </w:rPr>
        <w:t>1</w:t>
      </w:r>
      <w:r w:rsidR="004D23AF">
        <w:rPr>
          <w:b/>
          <w:lang w:val="hr-HR"/>
        </w:rPr>
        <w:t>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D23AF">
        <w:rPr>
          <w:lang w:val="hr-HR"/>
        </w:rPr>
        <w:t>MASTELIĆ KNJIGOVODSTVO d.o.o. Split, Dobrilina 11, OIB: 00208128189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4D23AF">
        <w:rPr>
          <w:lang w:val="hr-HR"/>
        </w:rPr>
        <w:t>MASTELIĆ KNJIGOVODSTVO d.o.o. Split, OIB: 00208128189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 18.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4D23AF">
        <w:rPr>
          <w:lang w:val="hr-HR"/>
        </w:rPr>
        <w:t>MASTELIĆ KNJIGOVODSTVO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3148C7" w:rsidR="003148C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3148C7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3148C7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3148C7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148C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531ED" w:rsidRPr="00F531ED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9D46D2">
      <w:t>1</w:t>
    </w:r>
    <w:r w:rsidR="004D23AF">
      <w:t>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642955"/>
    <w:rsid w:val="0066735D"/>
    <w:rsid w:val="006767AE"/>
    <w:rsid w:val="006C0489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531ED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1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31E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31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31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1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31E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31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31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MASTELIĆ KNJIGOVODSTVO d.o.o. za računovodstvene poslove</izvorni_sadrzaj>
    <derivirana_varijabla naziv="DomainObject.Predmet.ProtustrankaFormated_1">  MASTELIĆ KNJIGOVODSTVO d.o.o. za računovodstvene poslove</derivirana_varijabla>
  </DomainObject.Predmet.ProtustrankaFormated>
  <DomainObject.Predmet.ProtustrankaFormatedOIB>
    <izvorni_sadrzaj>  MASTELIĆ KNJIGOVODSTVO d.o.o. za računovodstvene poslove, OIB 00208128189</izvorni_sadrzaj>
    <derivirana_varijabla naziv="DomainObject.Predmet.ProtustrankaFormatedOIB_1">  MASTELIĆ KNJIGOVODSTVO d.o.o. za računovodstvene poslove, OIB 00208128189</derivirana_varijabla>
  </DomainObject.Predmet.ProtustrankaFormatedOIB>
  <DomainObject.Predmet.ProtustrankaFormatedWithAdress>
    <izvorni_sadrzaj> MASTELIĆ KNJIGOVODSTVO d.o.o. za računovodstvene poslove, Dobrilina 11, 21000 Split</izvorni_sadrzaj>
    <derivirana_varijabla naziv="DomainObject.Predmet.ProtustrankaFormatedWithAdress_1"> MASTELIĆ KNJIGOVODSTVO d.o.o. za računovodstvene poslove, Dobrilina 11, 21000 Split</derivirana_varijabla>
  </DomainObject.Predmet.ProtustrankaFormatedWithAdress>
  <DomainObject.Predmet.ProtustrankaFormatedWithAdressOIB>
    <izvorni_sadrzaj> MASTELIĆ KNJIGOVODSTVO d.o.o. za računovodstvene poslove, OIB 00208128189, Dobrilina 11, 21000 Split</izvorni_sadrzaj>
    <derivirana_varijabla naziv="DomainObject.Predmet.ProtustrankaFormatedWithAdressOIB_1"> MASTELIĆ KNJIGOVODSTVO d.o.o. za računovodstvene poslove, OIB 00208128189, Dobrilina 11, 21000 Split</derivirana_varijabla>
  </DomainObject.Predmet.ProtustrankaFormatedWithAdressOIB>
  <DomainObject.Predmet.ProtustrankaWithAdress>
    <izvorni_sadrzaj>MASTELIĆ KNJIGOVODSTVO d.o.o. za računovodstvene poslove Dobrilina 11, 21000 Split</izvorni_sadrzaj>
    <derivirana_varijabla naziv="DomainObject.Predmet.ProtustrankaWithAdress_1">MASTELIĆ KNJIGOVODSTVO d.o.o. za računovodstvene poslove Dobrilina 11, 21000 Split</derivirana_varijabla>
  </DomainObject.Predmet.ProtustrankaWithAdress>
  <DomainObject.Predmet.ProtustrankaWithAdressOIB>
    <izvorni_sadrzaj>MASTELIĆ KNJIGOVODSTVO d.o.o. za računovodstvene poslove, OIB 00208128189, Dobrilina 11, 21000 Split</izvorni_sadrzaj>
    <derivirana_varijabla naziv="DomainObject.Predmet.ProtustrankaWithAdressOIB_1">MASTELIĆ KNJIGOVODSTVO d.o.o. za računovodstvene poslove, OIB 00208128189, Dobrilina 11, 21000 Split</derivirana_varijabla>
  </DomainObject.Predmet.ProtustrankaWithAdressOIB>
  <DomainObject.Predmet.ProtustrankaNazivFormated>
    <izvorni_sadrzaj>MASTELIĆ KNJIGOVODSTVO d.o.o. za računovodstvene poslove</izvorni_sadrzaj>
    <derivirana_varijabla naziv="DomainObject.Predmet.ProtustrankaNazivFormated_1">MASTELIĆ KNJIGOVODSTVO d.o.o. za računovodstvene poslove</derivirana_varijabla>
  </DomainObject.Predmet.ProtustrankaNazivFormated>
  <DomainObject.Predmet.ProtustrankaNazivFormatedOIB>
    <izvorni_sadrzaj>MASTELIĆ KNJIGOVODSTVO d.o.o. za računovodstvene poslove, OIB 00208128189</izvorni_sadrzaj>
    <derivirana_varijabla naziv="DomainObject.Predmet.ProtustrankaNazivFormatedOIB_1">MASTELIĆ KNJIGOVODSTVO d.o.o. za računovodstvene poslove, OIB 00208128189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90078.75</izvorni_sadrzaj>
    <derivirana_varijabla naziv="DomainObject.Predmet.TrenutnaVrijednost_1">90078.75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MASTELIĆ KNJIGOVODSTVO d.o.o. za računovodstvene poslove</item>
    </izvorni_sadrzaj>
    <derivirana_varijabla naziv="DomainObject.Predmet.ProtuStrankaListFormated_1">
      <item>MASTELIĆ KNJIGOVODSTVO d.o.o. za računovodstvene poslove</item>
    </derivirana_varijabla>
  </DomainObject.Predmet.ProtuStrankaListFormated>
  <DomainObject.Predmet.ProtuStrankaListFormatedOIB>
    <izvorni_sadrzaj>
      <item>MASTELIĆ KNJIGOVODSTVO d.o.o. za računovodstvene poslove, OIB 00208128189</item>
    </izvorni_sadrzaj>
    <derivirana_varijabla naziv="DomainObject.Predmet.ProtuStrankaListFormatedOIB_1">
      <item>MASTELIĆ KNJIGOVODSTVO d.o.o. za računovodstvene poslove, OIB 00208128189</item>
    </derivirana_varijabla>
  </DomainObject.Predmet.ProtuStrankaListFormatedOIB>
  <DomainObject.Predmet.ProtuStrankaListFormatedWithAdress>
    <izvorni_sadrzaj>
      <item>MASTELIĆ KNJIGOVODSTVO d.o.o. za računovodstvene poslove, Dobrilina 11, 21000 Split</item>
    </izvorni_sadrzaj>
    <derivirana_varijabla naziv="DomainObject.Predmet.ProtuStrankaListFormatedWithAdress_1">
      <item>MASTELIĆ KNJIGOVODSTVO d.o.o. za računovodstvene poslove, Dobrilina 11, 21000 Split</item>
    </derivirana_varijabla>
  </DomainObject.Predmet.ProtuStrankaListFormatedWithAdress>
  <DomainObject.Predmet.ProtuStrankaListFormatedWithAdressOIB>
    <izvorni_sadrzaj>
      <item>MASTELIĆ KNJIGOVODSTVO d.o.o. za računovodstvene poslove, OIB 00208128189, Dobrilina 11, 21000 Split</item>
    </izvorni_sadrzaj>
    <derivirana_varijabla naziv="DomainObject.Predmet.ProtuStrankaListFormatedWithAdressOIB_1">
      <item>MASTELIĆ KNJIGOVODSTVO d.o.o. za računovodstvene poslove, OIB 00208128189, Dobrilina 11, 21000 Split</item>
    </derivirana_varijabla>
  </DomainObject.Predmet.ProtuStrankaListFormatedWithAdressOIB>
  <DomainObject.Predmet.ProtuStrankaListNazivFormated>
    <izvorni_sadrzaj>
      <item>MASTELIĆ KNJIGOVODSTVO d.o.o. za računovodstvene poslove</item>
    </izvorni_sadrzaj>
    <derivirana_varijabla naziv="DomainObject.Predmet.ProtuStrankaListNazivFormated_1">
      <item>MASTELIĆ KNJIGOVODSTVO d.o.o. za računovodstvene poslove</item>
    </derivirana_varijabla>
  </DomainObject.Predmet.ProtuStrankaListNazivFormated>
  <DomainObject.Predmet.ProtuStrankaListNazivFormatedOIB>
    <izvorni_sadrzaj>
      <item>MASTELIĆ KNJIGOVODSTVO d.o.o. za računovodstvene poslove, OIB 00208128189</item>
    </izvorni_sadrzaj>
    <derivirana_varijabla naziv="DomainObject.Predmet.ProtuStrankaListNazivFormatedOIB_1">
      <item>MASTELIĆ KNJIGOVODSTVO d.o.o. za računovodstvene poslove, OIB 00208128189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MASTELIĆ KNJIGOVODSTVO d.o.o. za računovodstvene poslove</izvorni_sadrzaj>
    <derivirana_varijabla naziv="DomainObject.Predmet.ProtustrankaIDrugi_1">MASTELIĆ KNJIGOVODSTVO d.o.o. za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MASTELIĆ KNJIGOVODSTVO d.o.o. za računovodstvene poslove, OIB 00208128189, Dobrilina 11, 21000 Split</izvorni_sadrzaj>
    <derivirana_varijabla naziv="DomainObject.Predmet.ProtustrankaIDrugiAdressOIB_1">MASTELIĆ KNJIGOVODSTVO d.o.o. za računovodstvene poslove, OIB 00208128189, Dobrilina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MASTELIĆ KNJIGOVODSTVO d.o.o. za računovodstvene poslove</item>
    </izvorni_sadrzaj>
    <derivirana_varijabla naziv="DomainObject.Predmet.SudioniciListNaziv_1">
      <item>FINANCIJSKA AGENCIJA, RC SPLIT</item>
      <item>MASTELIĆ KNJIGOVODSTVO d.o.o. za računovodstvene poslove</item>
    </derivirana_varijabla>
  </DomainObject.Predmet.SudioniciListNaziv>
  <DomainObject.Predmet.SudioniciListAdressOIB>
    <izvorni_sadrzaj>
      <item>FINANCIJSKA AGENCIJA, RC SPLIT, OIB 85821130368, Mažuranićevo šetalište 24 b,21000 Split</item>
      <item>MASTELIĆ KNJIGOVODSTVO d.o.o. za računovodstvene poslove, OIB 00208128189, Dobrilina 11,21000 Split</item>
    </izvorni_sadrzaj>
    <derivirana_varijabla naziv="DomainObject.Predmet.SudioniciListAdressOIB_1">
      <item>FINANCIJSKA AGENCIJA, RC SPLIT, OIB 85821130368, Mažuranićevo šetalište 24 b,21000 Split</item>
      <item>MASTELIĆ KNJIGOVODSTVO d.o.o. za računovodstvene poslove, OIB 00208128189, Dobrilina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00208128189</item>
    </izvorni_sadrzaj>
    <derivirana_varijabla naziv="DomainObject.Predmet.SudioniciListNazivOIB_1">
      <item>, OIB 85821130368</item>
      <item>, OIB 00208128189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D3157-6D6B-47F0-80F6-09362E029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4242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