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1b72" w14:paraId="cd21b72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CE4850">
        <w:rPr>
          <w:b/>
          <w:sz w:val="22"/>
          <w:szCs w:val="22"/>
        </w:rPr>
        <w:t>206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7D5D32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CE4850">
        <w:rPr>
          <w:sz w:val="22"/>
          <w:szCs w:val="22"/>
        </w:rPr>
        <w:t xml:space="preserve"> MILLE d.o.o., Put Jurjeve bb, 20290 Lastovo</w:t>
      </w:r>
      <w:r w:rsidR="007D5D32">
        <w:rPr>
          <w:sz w:val="22"/>
          <w:szCs w:val="22"/>
        </w:rPr>
        <w:t>, OIB:</w:t>
      </w:r>
      <w:r w:rsidR="00CE4850">
        <w:rPr>
          <w:sz w:val="22"/>
          <w:szCs w:val="22"/>
        </w:rPr>
        <w:t>79611905885</w:t>
      </w:r>
      <w:r w:rsidR="007D5D32">
        <w:rPr>
          <w:sz w:val="22"/>
          <w:szCs w:val="22"/>
        </w:rPr>
        <w:t xml:space="preserve">,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CE4850">
        <w:rPr>
          <w:sz w:val="22"/>
          <w:szCs w:val="22"/>
        </w:rPr>
        <w:t xml:space="preserve">03. travnja </w:t>
      </w:r>
      <w:r w:rsidR="00F80C0D">
        <w:rPr>
          <w:sz w:val="22"/>
          <w:szCs w:val="22"/>
        </w:rPr>
        <w:t>201</w:t>
      </w:r>
      <w:r w:rsidR="007D5D32">
        <w:rPr>
          <w:sz w:val="22"/>
          <w:szCs w:val="22"/>
        </w:rPr>
        <w:t>8</w:t>
      </w:r>
      <w:r w:rsidR="00F80C0D">
        <w:rPr>
          <w:sz w:val="22"/>
          <w:szCs w:val="22"/>
        </w:rPr>
        <w:t>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E4850" w:rsidRPr="00CE4850">
        <w:rPr>
          <w:sz w:val="22"/>
          <w:szCs w:val="22"/>
        </w:rPr>
        <w:t xml:space="preserve"> </w:t>
      </w:r>
      <w:r w:rsidR="00CE4850">
        <w:rPr>
          <w:sz w:val="22"/>
          <w:szCs w:val="22"/>
        </w:rPr>
        <w:t>MILLE d.o.o., Put Jurjeve bb, 20290 Lastovo, OIB:79611905885,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CE4850">
        <w:rPr>
          <w:sz w:val="22"/>
          <w:szCs w:val="22"/>
        </w:rPr>
        <w:t>MILLE d.o.o., Put Jurjeve bb, 20290 Lastovo, OIB:79611905885, d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21</w:t>
      </w:r>
      <w:r w:rsidR="00A77881">
        <w:rPr>
          <w:sz w:val="22"/>
          <w:szCs w:val="22"/>
        </w:rPr>
        <w:t>. veljače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CE4850">
        <w:rPr>
          <w:sz w:val="22"/>
          <w:szCs w:val="22"/>
        </w:rPr>
        <w:t xml:space="preserve">23.334,36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CE4850">
        <w:rPr>
          <w:b/>
        </w:rPr>
        <w:t xml:space="preserve">03. travnja </w:t>
      </w:r>
      <w:r w:rsidR="00F80C0D">
        <w:rPr>
          <w:b/>
        </w:rPr>
        <w:t>201</w:t>
      </w:r>
      <w:r w:rsidR="007D5D32">
        <w:rPr>
          <w:b/>
        </w:rPr>
        <w:t>8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396A"/>
    <w:rsid w:val="00CA6E62"/>
    <w:rsid w:val="00CB505C"/>
    <w:rsid w:val="00CB7BD9"/>
    <w:rsid w:val="00CE45A8"/>
    <w:rsid w:val="00CE4850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A3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96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96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96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96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A3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96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96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96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96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st.1. SZ-a</izvorni_sadrzaj>
    <derivirana_varijabla naziv="DomainObject.Predmet.Opis_1">čl.429 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MILLE d.o.o. za turizam i graditeljstvo</izvorni_sadrzaj>
    <derivirana_varijabla naziv="DomainObject.Predmet.ProtustrankaFormated_1">  MILLE d.o.o. za turizam i graditeljstvo</derivirana_varijabla>
  </DomainObject.Predmet.ProtustrankaFormated>
  <DomainObject.Predmet.ProtustrankaFormatedOIB>
    <izvorni_sadrzaj>  MILLE d.o.o. za turizam i graditeljstvo, OIB 79611905885</izvorni_sadrzaj>
    <derivirana_varijabla naziv="DomainObject.Predmet.ProtustrankaFormatedOIB_1">  MILLE d.o.o. za turizam i graditeljstvo, OIB 79611905885</derivirana_varijabla>
  </DomainObject.Predmet.ProtustrankaFormatedOIB>
  <DomainObject.Predmet.ProtustrankaFormatedWithAdress>
    <izvorni_sadrzaj> MILLE d.o.o. za turizam i graditeljstvo, Put Jurjeve/bb, 20290 Lastovo</izvorni_sadrzaj>
    <derivirana_varijabla naziv="DomainObject.Predmet.ProtustrankaFormatedWithAdress_1"> MILLE d.o.o. za turizam i graditeljstvo, Put Jurjeve/bb, 20290 Lastovo</derivirana_varijabla>
  </DomainObject.Predmet.ProtustrankaFormatedWithAdress>
  <DomainObject.Predmet.ProtustrankaFormatedWithAdressOIB>
    <izvorni_sadrzaj> MILLE d.o.o. za turizam i graditeljstvo, OIB 79611905885, Put Jurjeve/bb, 20290 Lastovo</izvorni_sadrzaj>
    <derivirana_varijabla naziv="DomainObject.Predmet.ProtustrankaFormatedWithAdressOIB_1"> MILLE d.o.o. za turizam i graditeljstvo, OIB 79611905885, Put Jurjeve/bb, 20290 Lastovo</derivirana_varijabla>
  </DomainObject.Predmet.ProtustrankaFormatedWithAdressOIB>
  <DomainObject.Predmet.ProtustrankaWithAdress>
    <izvorni_sadrzaj>MILLE d.o.o. za turizam i graditeljstvo Put Jurjeve/bb, 20290 Lastovo</izvorni_sadrzaj>
    <derivirana_varijabla naziv="DomainObject.Predmet.ProtustrankaWithAdress_1">MILLE d.o.o. za turizam i graditeljstvo Put Jurjeve/bb, 20290 Lastovo</derivirana_varijabla>
  </DomainObject.Predmet.ProtustrankaWithAdress>
  <DomainObject.Predmet.ProtustrankaWithAdressOIB>
    <izvorni_sadrzaj>MILLE d.o.o. za turizam i graditeljstvo, OIB 79611905885, Put Jurjeve/bb, 20290 Lastovo</izvorni_sadrzaj>
    <derivirana_varijabla naziv="DomainObject.Predmet.ProtustrankaWithAdressOIB_1">MILLE d.o.o. za turizam i graditeljstvo, OIB 79611905885, Put Jurjeve/bb, 20290 Lastovo</derivirana_varijabla>
  </DomainObject.Predmet.ProtustrankaWithAdressOIB>
  <DomainObject.Predmet.ProtustrankaNazivFormated>
    <izvorni_sadrzaj>MILLE d.o.o. za turizam i graditeljstvo</izvorni_sadrzaj>
    <derivirana_varijabla naziv="DomainObject.Predmet.ProtustrankaNazivFormated_1">MILLE d.o.o. za turizam i graditeljstvo</derivirana_varijabla>
  </DomainObject.Predmet.ProtustrankaNazivFormated>
  <DomainObject.Predmet.ProtustrankaNazivFormatedOIB>
    <izvorni_sadrzaj>MILLE d.o.o. za turizam i graditeljstvo, OIB 79611905885</izvorni_sadrzaj>
    <derivirana_varijabla naziv="DomainObject.Predmet.ProtustrankaNazivFormatedOIB_1">MILLE d.o.o. za turizam i graditeljstvo, OIB 79611905885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23334.36</izvorni_sadrzaj>
    <derivirana_varijabla naziv="DomainObject.Predmet.TrenutnaVrijednost_1">23334.36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MILLE d.o.o. za turizam i graditeljstvo</item>
    </izvorni_sadrzaj>
    <derivirana_varijabla naziv="DomainObject.Predmet.ProtuStrankaListFormated_1">
      <item>MILLE d.o.o. za turizam i graditeljstvo</item>
    </derivirana_varijabla>
  </DomainObject.Predmet.ProtuStrankaListFormated>
  <DomainObject.Predmet.ProtuStrankaListFormatedOIB>
    <izvorni_sadrzaj>
      <item>MILLE d.o.o. za turizam i graditeljstvo, OIB 79611905885</item>
    </izvorni_sadrzaj>
    <derivirana_varijabla naziv="DomainObject.Predmet.ProtuStrankaListFormatedOIB_1">
      <item>MILLE d.o.o. za turizam i graditeljstvo, OIB 79611905885</item>
    </derivirana_varijabla>
  </DomainObject.Predmet.ProtuStrankaListFormatedOIB>
  <DomainObject.Predmet.ProtuStrankaListFormatedWithAdress>
    <izvorni_sadrzaj>
      <item>MILLE d.o.o. za turizam i graditeljstvo, Put Jurjeve/bb, 20290 Lastovo</item>
    </izvorni_sadrzaj>
    <derivirana_varijabla naziv="DomainObject.Predmet.ProtuStrankaListFormatedWithAdress_1">
      <item>MILLE d.o.o. za turizam i graditeljstvo, Put Jurjeve/bb, 20290 Lastovo</item>
    </derivirana_varijabla>
  </DomainObject.Predmet.ProtuStrankaListFormatedWithAdress>
  <DomainObject.Predmet.ProtuStrankaListFormatedWithAdressOIB>
    <izvorni_sadrzaj>
      <item>MILLE d.o.o. za turizam i graditeljstvo, OIB 79611905885, Put Jurjeve/bb, 20290 Lastovo</item>
    </izvorni_sadrzaj>
    <derivirana_varijabla naziv="DomainObject.Predmet.ProtuStrankaListFormatedWithAdressOIB_1">
      <item>MILLE d.o.o. za turizam i graditeljstvo, OIB 79611905885, Put Jurjeve/bb, 20290 Lastovo</item>
    </derivirana_varijabla>
  </DomainObject.Predmet.ProtuStrankaListFormatedWithAdressOIB>
  <DomainObject.Predmet.ProtuStrankaListNazivFormated>
    <izvorni_sadrzaj>
      <item>MILLE d.o.o. za turizam i graditeljstvo</item>
    </izvorni_sadrzaj>
    <derivirana_varijabla naziv="DomainObject.Predmet.ProtuStrankaListNazivFormated_1">
      <item>MILLE d.o.o. za turizam i graditeljstvo</item>
    </derivirana_varijabla>
  </DomainObject.Predmet.ProtuStrankaListNazivFormated>
  <DomainObject.Predmet.ProtuStrankaListNazivFormatedOIB>
    <izvorni_sadrzaj>
      <item>MILLE d.o.o. za turizam i graditeljstvo, OIB 79611905885</item>
    </izvorni_sadrzaj>
    <derivirana_varijabla naziv="DomainObject.Predmet.ProtuStrankaListNazivFormatedOIB_1">
      <item>MILLE d.o.o. za turizam i graditeljstvo, OIB 79611905885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MILLE d.o.o. za turizam i graditeljstvo</izvorni_sadrzaj>
    <derivirana_varijabla naziv="DomainObject.Predmet.ProtustrankaIDrugi_1">MILLE d.o.o. za turizam i graditeljstvo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MILLE d.o.o. za turizam i graditeljstvo, OIB 79611905885, Put Jurjeve/bb, 20290 Lastovo</izvorni_sadrzaj>
    <derivirana_varijabla naziv="DomainObject.Predmet.ProtustrankaIDrugiAdressOIB_1">MILLE d.o.o. za turizam i graditeljstvo, OIB 79611905885, Put Jurjeve/bb,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MILLE d.o.o. za turizam i graditeljstvo</item>
    </izvorni_sadrzaj>
    <derivirana_varijabla naziv="DomainObject.Predmet.SudioniciListNaziv_1">
      <item>FINA,RC Split,Podružnica Dubrovnik</item>
      <item>MILLE d.o.o. za turizam i graditeljstvo</item>
    </derivirana_varijabla>
  </DomainObject.Predmet.SudioniciListNaziv>
  <DomainObject.Predmet.SudioniciListAdressOIB>
    <izvorni_sadrzaj>
      <item>FINA,RC Split,Podružnica Dubrovnik, OIB 85821130368, Vukovarska 2,20000 Dubrovnik</item>
      <item>MILLE d.o.o. za turizam i graditeljstvo, OIB 79611905885, Put Jurjeve/bb,20290 Lastovo</item>
    </izvorni_sadrzaj>
    <derivirana_varijabla naziv="DomainObject.Predmet.SudioniciListAdressOIB_1">
      <item>FINA,RC Split,Podružnica Dubrovnik, OIB 85821130368, Vukovarska 2,20000 Dubrovnik</item>
      <item>MILLE d.o.o. za turizam i graditeljstvo, OIB 79611905885, Put Jurjeve/bb,20290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79611905885</item>
    </izvorni_sadrzaj>
    <derivirana_varijabla naziv="DomainObject.Predmet.SudioniciListNazivOIB_1">
      <item>, OIB 85821130368</item>
      <item>, OIB 79611905885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4CD81-FA76-4AA3-9F8E-F945F1C7A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2030</properties:Characters>
  <properties:Lines>50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2018-03-20T09:37:00Z</dcterms:created>
  <dc:creator>Ante Kačić</dc:creator>
  <cp:lastModifiedBy>Petronela Jakobusic</cp:lastModifiedBy>
  <cp:lastPrinted>2017-03-02T10:16:00Z</cp:lastPrinted>
  <dcterms:modified xmlns:xsi="http://www.w3.org/2001/XMLSchema-instance" xsi:type="dcterms:W3CDTF">2018-04-03T12:42:00Z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(206-2018 oglas mille.docx)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