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6c78" w14:paraId="8b66c7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65AD">
        <w:t>1</w:t>
      </w:r>
      <w:r w:rsidR="00174823">
        <w:t>371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174823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C470F0">
        <w:t xml:space="preserve">OIB 85821130368 </w:t>
      </w:r>
      <w:r w:rsidRPr="00611430">
        <w:t xml:space="preserve">za otvaranje stečajnog postupka nad dužnikom </w:t>
      </w:r>
      <w:r w:rsidR="00C470F0" w:rsidRPr="00C470F0">
        <w:t>VAŠ DOKTOR d.o.o. za usluge i proizvodnju u likvidaciji, Osijek, Europske avenije 10, MBS 080814966, OIB 06702961152</w:t>
      </w:r>
      <w:r w:rsidRPr="00611430">
        <w:t xml:space="preserve">, dana </w:t>
      </w:r>
      <w:r w:rsidR="000C2A96">
        <w:t>11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C470F0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470F0" w:rsidRPr="00C470F0">
        <w:t>VAŠ DOKTOR d.o.o. za usluge i proizvodnju u likvidaciji, Osijek, Europske avenije 10, MBS 080814966, OIB 06702961152</w:t>
      </w:r>
      <w:r>
        <w:t>.</w:t>
      </w:r>
    </w:p>
    <w:p w:rsidRDefault="007B7EDC" w:rsidP="004E475E" w:rsidR="007B7EDC">
      <w:pPr>
        <w:jc w:val="both"/>
      </w:pPr>
    </w:p>
    <w:p w:rsidRDefault="007B7EDC" w:rsidP="0066790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E1B12">
        <w:t>Jozo Pavičić, Osijek, Svetog Roka 44</w:t>
      </w:r>
      <w:r w:rsidR="0066790B" w:rsidRPr="0066790B">
        <w:t xml:space="preserve">, OIB </w:t>
      </w:r>
      <w:r w:rsidR="00AE1B12">
        <w:t>69969627936</w:t>
      </w:r>
      <w:r w:rsidR="00C354FB">
        <w:t>,</w:t>
      </w:r>
      <w:r>
        <w:t xml:space="preserve"> </w:t>
      </w:r>
      <w:r w:rsidR="00EA7C38">
        <w:t xml:space="preserve">izabran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C470F0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C470F0" w:rsidRPr="00C470F0">
        <w:t>VAŠ DOKTOR d.o.o. za usluge i proizvodnju u likvidaciji, Osijek, Europske avenije 10, MBS 080814966, OIB 06702961152</w:t>
      </w:r>
    </w:p>
    <w:p w:rsidRDefault="003C7EC1" w:rsidP="009365DD" w:rsidR="003C7EC1">
      <w:pPr>
        <w:jc w:val="both"/>
      </w:pPr>
    </w:p>
    <w:p w:rsidRDefault="000C2A96" w:rsidP="00A320F5" w:rsidR="00F12013">
      <w:pPr>
        <w:ind w:firstLine="720" w:left="2160"/>
      </w:pPr>
      <w:r>
        <w:t>14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11</w:t>
      </w:r>
      <w:r w:rsidR="00650092">
        <w:t>,</w:t>
      </w:r>
      <w:r w:rsidR="00CF27ED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83DD2" w:rsidP="00CF27ED" w:rsidR="00CF27ED">
      <w:pPr>
        <w:ind w:firstLine="720"/>
        <w:jc w:val="both"/>
      </w:pPr>
      <w:r>
        <w:t xml:space="preserve">Dana </w:t>
      </w:r>
      <w:r w:rsidR="00CF27ED">
        <w:t xml:space="preserve">05.05.2016. zaprimljen je na ovome sudu prijedlog FINE RC Osijek, Podružnica Osijek, klasa: 110-07/16-01/04 Ur. broj 04-06-15-8488 od 04.05.2016. godine, za otvaranje stečajnog postupka nad dužnikom VAŠ DOKTOR d.o.o. za usluge i proizvodnju u likvidaciji, Osijek, Europske avenije 10, </w:t>
      </w:r>
      <w:r w:rsidR="00CF27ED" w:rsidRPr="000B1DB2">
        <w:t xml:space="preserve">MBS </w:t>
      </w:r>
      <w:r w:rsidR="00CF27ED" w:rsidRPr="004C2E6C">
        <w:t>0</w:t>
      </w:r>
      <w:r w:rsidR="00CF27ED">
        <w:t>80814966</w:t>
      </w:r>
      <w:r w:rsidR="00CF27ED" w:rsidRPr="000B1DB2">
        <w:t xml:space="preserve">, OIB </w:t>
      </w:r>
      <w:r w:rsidR="00CF27ED">
        <w:t xml:space="preserve">06702961152, temeljem odredbe čl. 444. st. 2. Stečajnog zakona (NN 71/15). </w:t>
      </w:r>
    </w:p>
    <w:p w:rsidRDefault="00CF27ED" w:rsidP="00CF27ED" w:rsidR="00CF27ED">
      <w:pPr>
        <w:ind w:firstLine="720"/>
        <w:jc w:val="both"/>
      </w:pPr>
    </w:p>
    <w:p w:rsidRDefault="00CF27ED" w:rsidP="00CF27ED" w:rsidR="00CF27ED">
      <w:pPr>
        <w:ind w:firstLine="720"/>
        <w:jc w:val="both"/>
      </w:pPr>
      <w:r>
        <w:t>U prijedlogu je navela da dužnik 01.09.2015. dužnik u Očevidniku redoslijeda osnova za plaćanje ima evidentirane neizvršene osnove za plaćanje u neprekinutom razdoblju od 153 dana, u ukupnom iznosu od 35.005,69 kn, u koji iznos je uračunata kamata i naknada FINE za provedbe ovrhe na novčanim sredstvima dužnika. Navodi da dužnik ima 3 zaposlenog radnika.</w:t>
      </w:r>
    </w:p>
    <w:p w:rsidRDefault="00CF27ED" w:rsidP="00CF27ED" w:rsidR="00CF27ED">
      <w:pPr>
        <w:ind w:firstLine="720"/>
        <w:jc w:val="both"/>
      </w:pPr>
    </w:p>
    <w:p w:rsidRDefault="00CF27ED" w:rsidP="00CF27ED" w:rsidR="00CF27ED">
      <w:pPr>
        <w:ind w:firstLine="720"/>
        <w:jc w:val="both"/>
      </w:pPr>
      <w:r>
        <w:t xml:space="preserve">Dostavlja popis računa i oročenih novčanih sredstava dužnika na dan 04.05.2016. godine, te u svom podnesku od 11.05.2016., navodi da na temelju čl. 112. st. 5. SZ-a dužnik na dan 11.05.2016. godine na ime predujma za namirenje troškova stečajnog postupka ima zaplijenjena novčana sredstva u iznosu od 0,00 kn. </w:t>
      </w:r>
    </w:p>
    <w:p w:rsidRDefault="00B91164" w:rsidP="00CF27ED" w:rsidR="00B91164">
      <w:pPr>
        <w:ind w:firstLine="720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2C1743">
        <w:t>11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6811C8" w:rsidP="00F43E4B" w:rsidR="00E16E0E">
      <w:pPr>
        <w:pStyle w:val="Odlomakpopisa"/>
        <w:numPr>
          <w:ilvl w:val="0"/>
          <w:numId w:val="6"/>
        </w:numPr>
      </w:pPr>
      <w:r>
        <w:t>Domagoj Landeka, Vinkovci, Sigetska 23</w:t>
      </w: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6811C8">
        <w:t>13-1</w:t>
      </w:r>
      <w:r w:rsidR="00F43E4B">
        <w:t>8</w:t>
      </w:r>
      <w:r w:rsidR="00783DD2">
        <w:t xml:space="preserve"> i </w:t>
      </w:r>
      <w:r w:rsidR="006811C8">
        <w:t>20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F43E4B">
        <w:t>14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383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74823" w:rsidRPr="00174823">
      <w:t>14 St-1371/16-13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836"/>
    <w:rsid w:val="0003421E"/>
    <w:rsid w:val="00084DCC"/>
    <w:rsid w:val="00095B51"/>
    <w:rsid w:val="000B1DB2"/>
    <w:rsid w:val="000C1636"/>
    <w:rsid w:val="000C2A96"/>
    <w:rsid w:val="000E0280"/>
    <w:rsid w:val="000E0D09"/>
    <w:rsid w:val="000F6394"/>
    <w:rsid w:val="001127C1"/>
    <w:rsid w:val="00125D50"/>
    <w:rsid w:val="00146C51"/>
    <w:rsid w:val="00174823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C1743"/>
    <w:rsid w:val="002C4C28"/>
    <w:rsid w:val="002D75D8"/>
    <w:rsid w:val="002F66B0"/>
    <w:rsid w:val="00310702"/>
    <w:rsid w:val="003272C0"/>
    <w:rsid w:val="00333984"/>
    <w:rsid w:val="00354972"/>
    <w:rsid w:val="00383A81"/>
    <w:rsid w:val="003C7EC1"/>
    <w:rsid w:val="003D468C"/>
    <w:rsid w:val="003E3BDF"/>
    <w:rsid w:val="003F637C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11C8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62A53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1B12"/>
    <w:rsid w:val="00AE519D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470F0"/>
    <w:rsid w:val="00C50158"/>
    <w:rsid w:val="00C67E69"/>
    <w:rsid w:val="00CA40D5"/>
    <w:rsid w:val="00CF27ED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5F2C"/>
    <w:rsid w:val="00E14899"/>
    <w:rsid w:val="00E16E0E"/>
    <w:rsid w:val="00E82415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3E4B"/>
    <w:rsid w:val="00F45589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3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3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DOKTOR d.o.o. za usluge i proizvodnju u likvidaciji</izvorni_sadrzaj>
    <derivirana_varijabla naziv="DomainObject.Predmet.ProtustrankaFormated_1">  VAŠ DOKTOR d.o.o. za usluge i proizvodnju u likvidaciji</derivirana_varijabla>
  </DomainObject.Predmet.ProtustrankaFormated>
  <DomainObject.Predmet.ProtustrankaFormatedOIB>
    <izvorni_sadrzaj>  VAŠ DOKTOR d.o.o. za usluge i proizvodnju u likvidaciji, OIB 06702961152</izvorni_sadrzaj>
    <derivirana_varijabla naziv="DomainObject.Predmet.ProtustrankaFormatedOIB_1">  VAŠ DOKTOR d.o.o. za usluge i proizvodnju u likvidaciji, OIB 06702961152</derivirana_varijabla>
  </DomainObject.Predmet.ProtustrankaFormatedOIB>
  <DomainObject.Predmet.ProtustrankaFormatedWithAdress>
    <izvorni_sadrzaj> VAŠ DOKTOR d.o.o. za usluge i proizvodnju u likvidaciji, Europske avenije 10, 31000 Osijek</izvorni_sadrzaj>
    <derivirana_varijabla naziv="DomainObject.Predmet.ProtustrankaFormatedWithAdress_1"> VAŠ DOKTOR d.o.o. za usluge i proizvodnju u likvidaciji, Europske avenije 10, 31000 Osijek</derivirana_varijabla>
  </DomainObject.Predmet.ProtustrankaFormatedWithAdress>
  <DomainObject.Predmet.ProtustrankaFormatedWithAdressOIB>
    <izvorni_sadrzaj> VAŠ DOKTOR d.o.o. za usluge i proizvodnju u likvidaciji, OIB 06702961152, Europske avenije 10, 31000 Osijek</izvorni_sadrzaj>
    <derivirana_varijabla naziv="DomainObject.Predmet.ProtustrankaFormatedWithAdressOIB_1"> VAŠ DOKTOR d.o.o. za usluge i proizvodnju u likvidaciji, OIB 06702961152, Europske avenije 10, 31000 Osijek</derivirana_varijabla>
  </DomainObject.Predmet.ProtustrankaFormatedWithAdressOIB>
  <DomainObject.Predmet.ProtustrankaWithAdress>
    <izvorni_sadrzaj>VAŠ DOKTOR d.o.o. za usluge i proizvodnju u likvidaciji Europske avenije 10, 31000 Osijek</izvorni_sadrzaj>
    <derivirana_varijabla naziv="DomainObject.Predmet.ProtustrankaWithAdress_1">VAŠ DOKTOR d.o.o. za usluge i proizvodnju u likvidaciji Europske avenije 10, 31000 Osijek</derivirana_varijabla>
  </DomainObject.Predmet.ProtustrankaWithAdress>
  <DomainObject.Predmet.ProtustrankaWithAdressOIB>
    <izvorni_sadrzaj>VAŠ DOKTOR d.o.o. za usluge i proizvodnju u likvidaciji, OIB 06702961152, Europske avenije 10, 31000 Osijek</izvorni_sadrzaj>
    <derivirana_varijabla naziv="DomainObject.Predmet.ProtustrankaWithAdressOIB_1">VAŠ DOKTOR d.o.o. za usluge i proizvodnju u likvidaciji, OIB 06702961152, Europske avenije 10, 31000 Osijek</derivirana_varijabla>
  </DomainObject.Predmet.ProtustrankaWithAdressOIB>
  <DomainObject.Predmet.ProtustrankaNazivFormated>
    <izvorni_sadrzaj>VAŠ DOKTOR d.o.o. za usluge i proizvodnju u likvidaciji</izvorni_sadrzaj>
    <derivirana_varijabla naziv="DomainObject.Predmet.ProtustrankaNazivFormated_1">VAŠ DOKTOR d.o.o. za usluge i proizvodnju u likvidaciji</derivirana_varijabla>
  </DomainObject.Predmet.ProtustrankaNazivFormated>
  <DomainObject.Predmet.ProtustrankaNazivFormatedOIB>
    <izvorni_sadrzaj>VAŠ DOKTOR d.o.o. za usluge i proizvodnju u likvidaciji, OIB 06702961152</izvorni_sadrzaj>
    <derivirana_varijabla naziv="DomainObject.Predmet.ProtustrankaNazivFormatedOIB_1">VAŠ DOKTOR d.o.o. za usluge i proizvodnju u likvidaciji, OIB 06702961152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VAŠ DOKTOR d.o.o. za usluge i proizvodnju u likvidaciji</item>
    </izvorni_sadrzaj>
    <derivirana_varijabla naziv="DomainObject.Predmet.ProtuStrankaListFormated_1">
      <item>VAŠ DOKTOR d.o.o. za usluge i proizvodnju u likvidaciji</item>
    </derivirana_varijabla>
  </DomainObject.Predmet.ProtuStrankaListFormated>
  <DomainObject.Predmet.ProtuStrankaListFormatedOIB>
    <izvorni_sadrzaj>
      <item>VAŠ DOKTOR d.o.o. za usluge i proizvodnju u likvidaciji, OIB 06702961152</item>
    </izvorni_sadrzaj>
    <derivirana_varijabla naziv="DomainObject.Predmet.ProtuStrankaListFormatedOIB_1">
      <item>VAŠ DOKTOR d.o.o. za usluge i proizvodnju u likvidaciji, OIB 06702961152</item>
    </derivirana_varijabla>
  </DomainObject.Predmet.ProtuStrankaListFormatedOIB>
  <DomainObject.Predmet.ProtuStrankaListFormatedWithAdress>
    <izvorni_sadrzaj>
      <item>VAŠ DOKTOR d.o.o. za usluge i proizvodnju u likvidaciji, Europske avenije 10, 31000 Osijek</item>
    </izvorni_sadrzaj>
    <derivirana_varijabla naziv="DomainObject.Predmet.ProtuStrankaListFormatedWithAdress_1">
      <item>VAŠ DOKTOR d.o.o. za usluge i proizvodnju u likvidaciji, Europske avenije 10, 31000 Osijek</item>
    </derivirana_varijabla>
  </DomainObject.Predmet.ProtuStrankaListFormatedWithAdress>
  <DomainObject.Predmet.ProtuStrankaListFormatedWithAdressOIB>
    <izvorni_sadrzaj>
      <item>VAŠ DOKTOR d.o.o. za usluge i proizvodnju u likvidaciji, OIB 06702961152, Europske avenije 10, 31000 Osijek</item>
    </izvorni_sadrzaj>
    <derivirana_varijabla naziv="DomainObject.Predmet.ProtuStrankaListFormatedWithAdressOIB_1">
      <item>VAŠ DOKTOR d.o.o. za usluge i proizvodnju u likvidaciji, OIB 06702961152, Europske avenije 10, 31000 Osijek</item>
    </derivirana_varijabla>
  </DomainObject.Predmet.ProtuStrankaListFormatedWithAdressOIB>
  <DomainObject.Predmet.ProtuStrankaListNazivFormated>
    <izvorni_sadrzaj>
      <item>VAŠ DOKTOR d.o.o. za usluge i proizvodnju u likvidaciji</item>
    </izvorni_sadrzaj>
    <derivirana_varijabla naziv="DomainObject.Predmet.ProtuStrankaListNazivFormated_1">
      <item>VAŠ DOKTOR d.o.o. za usluge i proizvodnju u likvidaciji</item>
    </derivirana_varijabla>
  </DomainObject.Predmet.ProtuStrankaListNazivFormated>
  <DomainObject.Predmet.ProtuStrankaListNazivFormatedOIB>
    <izvorni_sadrzaj>
      <item>VAŠ DOKTOR d.o.o. za usluge i proizvodnju u likvidaciji, OIB 06702961152</item>
    </izvorni_sadrzaj>
    <derivirana_varijabla naziv="DomainObject.Predmet.ProtuStrankaListNazivFormatedOIB_1">
      <item>VAŠ DOKTOR d.o.o. za usluge i proizvodnju u likvidaciji, OIB 06702961152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VAŠ DOKTOR d.o.o. za usluge i proizvodnju u likvidaciji</izvorni_sadrzaj>
    <derivirana_varijabla naziv="DomainObject.Predmet.ProtustrankaIDrugi_1">VAŠ DOKTOR d.o.o. za usluge i proizvodnju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VAŠ DOKTOR d.o.o. za usluge i proizvodnju u likvidaciji, OIB 06702961152, Europske avenije 10, 31000 Osijek</izvorni_sadrzaj>
    <derivirana_varijabla naziv="DomainObject.Predmet.ProtustrankaIDrugiAdressOIB_1">VAŠ DOKTOR d.o.o. za usluge i proizvodnju u likvidaciji, OIB 06702961152, Europske avenije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VAŠ DOKTOR d.o.o. za usluge i proizvodnju u likvidaciji</item>
    </izvorni_sadrzaj>
    <derivirana_varijabla naziv="DomainObject.Predmet.SudioniciListNaziv_1">
      <item>FINA RC OSIJEK</item>
      <item>VAŠ DOKTOR d.o.o. za usluge i proizvodnju u likvidaciji</item>
    </derivirana_varijabla>
  </DomainObject.Predmet.SudioniciListNaziv>
  <DomainObject.Predmet.SudioniciListAdressOIB>
    <izvorni_sadrzaj>
      <item>FINA RC OSIJEK, OIB 85821130368</item>
      <item>VAŠ DOKTOR d.o.o. za usluge i proizvodnju u likvidaciji, OIB 06702961152, Europske avenije 10,31000 Osijek</item>
    </izvorni_sadrzaj>
    <derivirana_varijabla naziv="DomainObject.Predmet.SudioniciListAdressOIB_1">
      <item>FINA RC OSIJEK, OIB 85821130368</item>
      <item>VAŠ DOKTOR d.o.o. za usluge i proizvodnju u likvidaciji, OIB 06702961152, Europske avenije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06702961152</item>
    </izvorni_sadrzaj>
    <derivirana_varijabla naziv="DomainObject.Predmet.SudioniciListNazivOIB_1">
      <item>, OIB 85821130368</item>
      <item>, OIB 06702961152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0CF77-EA7B-4E47-9E9D-04087FD64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699</properties:Words>
  <properties:Characters>3790</properties:Characters>
  <properties:Lines>113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2016-07-11T12:42:00Z</cp:lastPrinted>
  <dcterms:modified xmlns:xsi="http://www.w3.org/2001/XMLSchema-instance" xsi:type="dcterms:W3CDTF">2016-07-12T05:45:00Z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