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50f1" w14:paraId="d3e50f1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652F3D">
        <w:rPr>
          <w:rFonts w:hAnsi="Times New Roman" w:ascii="Times New Roman"/>
        </w:rPr>
        <w:t xml:space="preserve">TIP </w:t>
      </w:r>
      <w:proofErr w:type="spellStart"/>
      <w:r w:rsidR="00652F3D">
        <w:rPr>
          <w:rFonts w:hAnsi="Times New Roman" w:ascii="Times New Roman"/>
        </w:rPr>
        <w:t>TOURS</w:t>
      </w:r>
      <w:proofErr w:type="spellEnd"/>
      <w:r w:rsidR="00652F3D">
        <w:rPr>
          <w:rFonts w:hAnsi="Times New Roman" w:ascii="Times New Roman"/>
        </w:rPr>
        <w:t xml:space="preserve"> – PUTNIČKA AGENCIJA d.o.o. za turizam i trgovinu u stečaju, Zagreb, Nova </w:t>
      </w:r>
      <w:proofErr w:type="spellStart"/>
      <w:r w:rsidR="00652F3D">
        <w:rPr>
          <w:rFonts w:hAnsi="Times New Roman" w:ascii="Times New Roman"/>
        </w:rPr>
        <w:t>Ves</w:t>
      </w:r>
      <w:proofErr w:type="spellEnd"/>
      <w:r w:rsidR="00652F3D">
        <w:rPr>
          <w:rFonts w:hAnsi="Times New Roman" w:ascii="Times New Roman"/>
        </w:rPr>
        <w:t xml:space="preserve"> </w:t>
      </w:r>
      <w:proofErr w:type="spellStart"/>
      <w:r w:rsidR="00652F3D">
        <w:rPr>
          <w:rFonts w:hAnsi="Times New Roman" w:ascii="Times New Roman"/>
        </w:rPr>
        <w:t>69</w:t>
      </w:r>
      <w:proofErr w:type="spellEnd"/>
      <w:r w:rsidR="00652F3D">
        <w:rPr>
          <w:rFonts w:hAnsi="Times New Roman" w:ascii="Times New Roman"/>
        </w:rPr>
        <w:t xml:space="preserve">, </w:t>
      </w:r>
      <w:proofErr w:type="spellStart"/>
      <w:r w:rsidR="00652F3D">
        <w:rPr>
          <w:rFonts w:hAnsi="Times New Roman" w:ascii="Times New Roman"/>
        </w:rPr>
        <w:t>OIB</w:t>
      </w:r>
      <w:proofErr w:type="spellEnd"/>
      <w:r w:rsidR="00652F3D">
        <w:rPr>
          <w:rFonts w:hAnsi="Times New Roman" w:ascii="Times New Roman"/>
        </w:rPr>
        <w:t xml:space="preserve"> </w:t>
      </w:r>
      <w:proofErr w:type="spellStart"/>
      <w:r w:rsidR="00652F3D">
        <w:rPr>
          <w:rFonts w:hAnsi="Times New Roman" w:ascii="Times New Roman"/>
        </w:rPr>
        <w:t>83011422157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proofErr w:type="spellStart"/>
      <w:r w:rsidR="00A86F12">
        <w:rPr>
          <w:rFonts w:cs="Times New Roman" w:hAnsi="Times New Roman" w:ascii="Times New Roman"/>
        </w:rPr>
        <w:t>1</w:t>
      </w:r>
      <w:r w:rsidR="00652F3D">
        <w:rPr>
          <w:rFonts w:cs="Times New Roman" w:hAnsi="Times New Roman" w:ascii="Times New Roman"/>
        </w:rPr>
        <w:t>2</w:t>
      </w:r>
      <w:proofErr w:type="spellEnd"/>
      <w:r w:rsidR="00A86F12">
        <w:rPr>
          <w:rFonts w:cs="Times New Roman" w:hAnsi="Times New Roman" w:ascii="Times New Roman"/>
        </w:rPr>
        <w:t>. prosinca</w:t>
      </w:r>
      <w:r w:rsidR="00272B4B" w:rsidRPr="00FA2362">
        <w:rPr>
          <w:rFonts w:cs="Times New Roman" w:hAnsi="Times New Roman" w:ascii="Times New Roman"/>
        </w:rPr>
        <w:t xml:space="preserve"> </w:t>
      </w:r>
      <w:proofErr w:type="spellStart"/>
      <w:r w:rsidR="00272B4B" w:rsidRPr="00FA2362">
        <w:rPr>
          <w:rFonts w:cs="Times New Roman" w:hAnsi="Times New Roman" w:ascii="Times New Roman"/>
        </w:rPr>
        <w:t>2016</w:t>
      </w:r>
      <w:proofErr w:type="spellEnd"/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A86F12" w:rsidR="00A86F12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652F3D">
        <w:rPr>
          <w:rFonts w:cs="Times New Roman" w:hAnsi="Times New Roman" w:ascii="Times New Roman"/>
        </w:rPr>
        <w:t>stečajnom postupku</w:t>
      </w:r>
      <w:r w:rsidR="00272B4B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652F3D">
        <w:rPr>
          <w:rFonts w:hAnsi="Times New Roman" w:ascii="Times New Roman"/>
        </w:rPr>
        <w:t xml:space="preserve">TIP </w:t>
      </w:r>
      <w:proofErr w:type="spellStart"/>
      <w:r w:rsidR="00652F3D">
        <w:rPr>
          <w:rFonts w:hAnsi="Times New Roman" w:ascii="Times New Roman"/>
        </w:rPr>
        <w:t>TOURS</w:t>
      </w:r>
      <w:proofErr w:type="spellEnd"/>
      <w:r w:rsidR="00652F3D">
        <w:rPr>
          <w:rFonts w:hAnsi="Times New Roman" w:ascii="Times New Roman"/>
        </w:rPr>
        <w:t xml:space="preserve"> – PUTNIČKA AGENCIJA d.o.o. za turizam i trgovinu u stečaju, Zagreb, Nova </w:t>
      </w:r>
      <w:proofErr w:type="spellStart"/>
      <w:r w:rsidR="00652F3D">
        <w:rPr>
          <w:rFonts w:hAnsi="Times New Roman" w:ascii="Times New Roman"/>
        </w:rPr>
        <w:t>Ves</w:t>
      </w:r>
      <w:proofErr w:type="spellEnd"/>
      <w:r w:rsidR="00652F3D">
        <w:rPr>
          <w:rFonts w:hAnsi="Times New Roman" w:ascii="Times New Roman"/>
        </w:rPr>
        <w:t xml:space="preserve"> </w:t>
      </w:r>
      <w:proofErr w:type="spellStart"/>
      <w:r w:rsidR="00652F3D">
        <w:rPr>
          <w:rFonts w:hAnsi="Times New Roman" w:ascii="Times New Roman"/>
        </w:rPr>
        <w:t>69</w:t>
      </w:r>
      <w:proofErr w:type="spellEnd"/>
      <w:r w:rsidR="00652F3D">
        <w:rPr>
          <w:rFonts w:hAnsi="Times New Roman" w:ascii="Times New Roman"/>
        </w:rPr>
        <w:t xml:space="preserve">, </w:t>
      </w:r>
      <w:proofErr w:type="spellStart"/>
      <w:r w:rsidR="00652F3D">
        <w:rPr>
          <w:rFonts w:hAnsi="Times New Roman" w:ascii="Times New Roman"/>
        </w:rPr>
        <w:t>OIB</w:t>
      </w:r>
      <w:proofErr w:type="spellEnd"/>
      <w:r w:rsidR="00652F3D">
        <w:rPr>
          <w:rFonts w:hAnsi="Times New Roman" w:ascii="Times New Roman"/>
        </w:rPr>
        <w:t xml:space="preserve"> </w:t>
      </w:r>
      <w:proofErr w:type="spellStart"/>
      <w:r w:rsidR="00652F3D">
        <w:rPr>
          <w:rFonts w:hAnsi="Times New Roman" w:ascii="Times New Roman"/>
        </w:rPr>
        <w:t>83011422157</w:t>
      </w:r>
      <w:proofErr w:type="spellEnd"/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članku </w:t>
      </w:r>
      <w:proofErr w:type="spellStart"/>
      <w:r w:rsidR="004C4FBD" w:rsidRPr="00FA2362">
        <w:rPr>
          <w:rFonts w:cs="Times New Roman" w:hAnsi="Times New Roman" w:ascii="Times New Roman"/>
        </w:rPr>
        <w:t>203</w:t>
      </w:r>
      <w:proofErr w:type="spellEnd"/>
      <w:r w:rsidR="004C4FBD" w:rsidRPr="00FA2362">
        <w:rPr>
          <w:rFonts w:cs="Times New Roman" w:hAnsi="Times New Roman" w:ascii="Times New Roman"/>
        </w:rPr>
        <w:t>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2D680D">
        <w:rPr>
          <w:rFonts w:cs="Times New Roman" w:hAnsi="Times New Roman" w:ascii="Times New Roman"/>
          <w:b/>
          <w:u w:val="single"/>
        </w:rPr>
        <w:t>31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2D680D">
        <w:rPr>
          <w:rFonts w:cs="Times New Roman" w:hAnsi="Times New Roman" w:ascii="Times New Roman"/>
          <w:b/>
          <w:u w:val="single"/>
        </w:rPr>
        <w:t xml:space="preserve">siječnja </w:t>
      </w:r>
      <w:proofErr w:type="spellStart"/>
      <w:r w:rsidR="00A86F12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2D680D">
        <w:rPr>
          <w:rFonts w:cs="Times New Roman" w:hAnsi="Times New Roman" w:ascii="Times New Roman"/>
          <w:b/>
          <w:u w:val="single"/>
        </w:rPr>
        <w:t>09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 w:rsidR="002D680D">
        <w:rPr>
          <w:rFonts w:cs="Times New Roman" w:hAnsi="Times New Roman" w:ascii="Times New Roman"/>
          <w:b/>
          <w:u w:val="single"/>
        </w:rPr>
        <w:t>3</w:t>
      </w:r>
      <w:r w:rsidR="005F1F7A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FA2362">
        <w:rPr>
          <w:rFonts w:cs="Times New Roman" w:hAnsi="Times New Roman" w:ascii="Times New Roman"/>
        </w:rPr>
        <w:t>94</w:t>
      </w:r>
      <w:proofErr w:type="spellEnd"/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proofErr w:type="spellStart"/>
      <w:r w:rsidR="00A86F12">
        <w:rPr>
          <w:rFonts w:cs="Times New Roman" w:hAnsi="Times New Roman" w:ascii="Times New Roman"/>
        </w:rPr>
        <w:t>1</w:t>
      </w:r>
      <w:r w:rsidR="00652F3D">
        <w:rPr>
          <w:rFonts w:cs="Times New Roman" w:hAnsi="Times New Roman" w:ascii="Times New Roman"/>
        </w:rPr>
        <w:t>2</w:t>
      </w:r>
      <w:proofErr w:type="spellEnd"/>
      <w:r w:rsidR="00A86F12">
        <w:rPr>
          <w:rFonts w:cs="Times New Roman" w:hAnsi="Times New Roman" w:ascii="Times New Roman"/>
        </w:rPr>
        <w:t>. prosinca</w:t>
      </w:r>
      <w:r w:rsidR="008508B2" w:rsidRPr="00FA2362">
        <w:rPr>
          <w:rFonts w:cs="Times New Roman" w:hAnsi="Times New Roman" w:ascii="Times New Roman"/>
        </w:rPr>
        <w:t xml:space="preserve"> </w:t>
      </w:r>
      <w:proofErr w:type="spellStart"/>
      <w:r w:rsidR="00272B4B">
        <w:rPr>
          <w:rFonts w:cs="Times New Roman" w:hAnsi="Times New Roman" w:ascii="Times New Roman"/>
        </w:rPr>
        <w:t>2016</w:t>
      </w:r>
      <w:proofErr w:type="spellEnd"/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4448DD">
        <w:rPr>
          <w:rFonts w:cs="Times New Roman" w:hAnsi="Times New Roman" w:ascii="Times New Roman"/>
        </w:rPr>
        <w:t>,v.r.</w:t>
      </w:r>
    </w:p>
    <w:p w:rsidRDefault="004448DD" w:rsidP="00B83B9E" w:rsidR="004448DD">
      <w:pPr>
        <w:ind w:left="4956"/>
        <w:jc w:val="both"/>
        <w:rPr>
          <w:rFonts w:cs="Times New Roman" w:hAnsi="Times New Roman" w:ascii="Times New Roman"/>
        </w:rPr>
      </w:pPr>
    </w:p>
    <w:p w:rsidRDefault="004448DD" w:rsidP="004448DD" w:rsidR="004448DD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448DD" w:rsidP="004448DD" w:rsidR="004448DD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448DD" w:rsidP="00B83B9E" w:rsidR="004448DD">
      <w:pPr>
        <w:ind w:left="4956"/>
        <w:jc w:val="both"/>
        <w:rPr>
          <w:rFonts w:cs="Times New Roman" w:hAnsi="Times New Roman" w:ascii="Times New Roman"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4448DD">
      <w:pPr>
        <w:jc w:val="both"/>
        <w:rPr>
          <w:rFonts w:hAnsi="Times New Roman" w:ascii="Times New Roman"/>
          <w:color w:val="FFFFFF"/>
        </w:rPr>
      </w:pPr>
      <w:r w:rsidRPr="004448DD">
        <w:rPr>
          <w:rFonts w:hAnsi="Times New Roman" w:ascii="Times New Roman"/>
          <w:color w:val="FFFFFF"/>
        </w:rPr>
        <w:t>DN</w:t>
      </w:r>
      <w:r w:rsidR="00045906" w:rsidRPr="004448DD">
        <w:rPr>
          <w:rFonts w:hAnsi="Times New Roman" w:ascii="Times New Roman"/>
          <w:color w:val="FFFFFF"/>
        </w:rPr>
        <w:t>a:</w:t>
      </w:r>
    </w:p>
    <w:p w:rsidRDefault="00E700E3" w:rsidP="006D311C" w:rsidR="006D311C" w:rsidRPr="004448DD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4448DD">
        <w:rPr>
          <w:rFonts w:hAnsi="Times New Roman" w:ascii="Times New Roman"/>
          <w:color w:val="FFFFFF"/>
        </w:rPr>
        <w:t xml:space="preserve">Stečajnom upravitelju, </w:t>
      </w:r>
      <w:r w:rsidR="00687346" w:rsidRPr="004448DD">
        <w:rPr>
          <w:rFonts w:hAnsi="Times New Roman" w:ascii="Times New Roman"/>
          <w:color w:val="FFFFFF"/>
        </w:rPr>
        <w:t xml:space="preserve">Nina </w:t>
      </w:r>
      <w:proofErr w:type="spellStart"/>
      <w:r w:rsidR="00687346" w:rsidRPr="004448DD">
        <w:rPr>
          <w:rFonts w:hAnsi="Times New Roman" w:ascii="Times New Roman"/>
          <w:color w:val="FFFFFF"/>
        </w:rPr>
        <w:t>Markovinović</w:t>
      </w:r>
      <w:proofErr w:type="spellEnd"/>
    </w:p>
    <w:p w:rsidRDefault="002B2038" w:rsidP="006D311C" w:rsidR="00045906" w:rsidRPr="004448DD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4448DD">
        <w:rPr>
          <w:rFonts w:hAnsi="Times New Roman" w:ascii="Times New Roman"/>
          <w:color w:val="FFFFFF"/>
        </w:rPr>
        <w:t>e-</w:t>
      </w:r>
      <w:r w:rsidR="006D311C" w:rsidRPr="004448DD">
        <w:rPr>
          <w:rFonts w:hAnsi="Times New Roman" w:ascii="Times New Roman"/>
          <w:color w:val="FFFFFF"/>
        </w:rPr>
        <w:t>O</w:t>
      </w:r>
      <w:r w:rsidR="00045906" w:rsidRPr="004448DD">
        <w:rPr>
          <w:rFonts w:hAnsi="Times New Roman" w:ascii="Times New Roman"/>
          <w:color w:val="FFFFFF"/>
        </w:rPr>
        <w:t>glasna ploča</w:t>
      </w:r>
      <w:r w:rsidRPr="004448DD">
        <w:rPr>
          <w:rFonts w:hAnsi="Times New Roman" w:ascii="Times New Roman"/>
          <w:color w:val="FFFFFF"/>
        </w:rPr>
        <w:t xml:space="preserve"> </w:t>
      </w:r>
    </w:p>
    <w:sectPr w:rsidSect="000C4733" w:rsidR="00045906" w:rsidRPr="004448D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700E3">
      <w:rPr>
        <w:rFonts w:hAnsi="Times New Roman" w:ascii="Times New Roman"/>
      </w:rPr>
      <w:t xml:space="preserve">Poslovni broj: </w:t>
    </w:r>
    <w:proofErr w:type="spellStart"/>
    <w:r w:rsidR="00E700E3" w:rsidRPr="004838C0">
      <w:rPr>
        <w:rFonts w:hAnsi="Times New Roman" w:ascii="Times New Roman"/>
      </w:rPr>
      <w:t>47</w:t>
    </w:r>
    <w:proofErr w:type="spellEnd"/>
    <w:r w:rsidR="00E700E3" w:rsidRPr="004838C0">
      <w:rPr>
        <w:rFonts w:hAnsi="Times New Roman" w:ascii="Times New Roman"/>
      </w:rPr>
      <w:t>. St-</w:t>
    </w:r>
    <w:proofErr w:type="spellStart"/>
    <w:r w:rsidR="00652F3D">
      <w:rPr>
        <w:rFonts w:hAnsi="Times New Roman" w:ascii="Times New Roman"/>
      </w:rPr>
      <w:t>234</w:t>
    </w:r>
    <w:proofErr w:type="spellEnd"/>
    <w:r w:rsidR="00652F3D">
      <w:rPr>
        <w:rFonts w:hAnsi="Times New Roman" w:ascii="Times New Roman"/>
      </w:rPr>
      <w:t>/</w:t>
    </w:r>
    <w:proofErr w:type="spellStart"/>
    <w:r w:rsidR="00652F3D">
      <w:rPr>
        <w:rFonts w:hAnsi="Times New Roman" w:ascii="Times New Roman"/>
      </w:rPr>
      <w:t>15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1A50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2D680D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448DD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1F7A"/>
    <w:rsid w:val="005F6D52"/>
    <w:rsid w:val="0060276C"/>
    <w:rsid w:val="00603B98"/>
    <w:rsid w:val="00606A8B"/>
    <w:rsid w:val="00611910"/>
    <w:rsid w:val="00635069"/>
    <w:rsid w:val="00652F3D"/>
    <w:rsid w:val="00671958"/>
    <w:rsid w:val="00687346"/>
    <w:rsid w:val="00697C24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86F12"/>
    <w:rsid w:val="00A95258"/>
    <w:rsid w:val="00AA254F"/>
    <w:rsid w:val="00AB40DA"/>
    <w:rsid w:val="00AB76CE"/>
    <w:rsid w:val="00AC5CE5"/>
    <w:rsid w:val="00AF0022"/>
    <w:rsid w:val="00B443A9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0EE4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700E3"/>
    <w:rsid w:val="00E932D7"/>
    <w:rsid w:val="00EA0A02"/>
    <w:rsid w:val="00EA2D1E"/>
    <w:rsid w:val="00EA3102"/>
    <w:rsid w:val="00EC00C6"/>
    <w:rsid w:val="00ED5D2F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D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D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ročište- skupština vjerovnika</izvorni_sadrzaj>
    <derivirana_varijabla naziv="DomainObject.Primjedba_1">ročište- skupština vjerovnika</derivirana_varijabla>
  </DomainObject.Primjedba>
  <DomainObject.Oznaka>
    <izvorni_sadrzaj>St-234/2015-45</izvorni_sadrzaj>
    <derivirana_varijabla naziv="DomainObject.Oznaka_1">St-234/2015-45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 za turizam i trgovinu u stečaju</izvorni_sadrzaj>
    <derivirana_varijabla naziv="DomainObject.Predmet.ProtustrankaFormated_1">  TIP TOURS - PUTNIČKA AGENCIJA d.o.o. za turizam i trgovinu u stečaju</derivirana_varijabla>
  </DomainObject.Predmet.ProtustrankaFormated>
  <DomainObject.Predmet.ProtustrankaFormatedOIB>
    <izvorni_sadrzaj>  TIP TOURS - PUTNIČKA AGENCIJA d.o.o. za turizam i trgovinu u stečaju, OIB 83011422157</izvorni_sadrzaj>
    <derivirana_varijabla naziv="DomainObject.Predmet.ProtustrankaFormatedOIB_1">  TIP TOURS - PUTNIČKA AGENCIJA d.o.o. za turizam i trgovinu u stečaju, OIB 83011422157</derivirana_varijabla>
  </DomainObject.Predmet.ProtustrankaFormatedOIB>
  <DomainObject.Predmet.ProtustrankaFormatedWithAdress>
    <izvorni_sadrzaj> TIP TOURS - PUTNIČKA AGENCIJA d.o.o. za turizam i trgovinu u stečaju, Nova Ves 69, 10000 Zagreb</izvorni_sadrzaj>
    <derivirana_varijabla naziv="DomainObject.Predmet.ProtustrankaFormatedWithAdress_1"> TIP TOURS - PUTNIČKA AGENCIJA d.o.o. za turizam i trgovinu u stečaju, Nova Ves 69, 10000 Zagreb</derivirana_varijabla>
  </DomainObject.Predmet.ProtustrankaFormatedWithAdress>
  <DomainObject.Predmet.ProtustrankaFormatedWithAdressOIB>
    <izvorni_sadrzaj> TIP TOURS - PUTNIČKA AGENCIJA d.o.o. za turizam i trgovinu u stečaju, OIB 83011422157, Nova Ves 69, 10000 Zagreb</izvorni_sadrzaj>
    <derivirana_varijabla naziv="DomainObject.Predmet.ProtustrankaFormatedWithAdressOIB_1"> TIP TOURS - PUTNIČKA AGENCIJA d.o.o. za turizam i trgovinu u stečaju, OIB 83011422157, Nova Ves 69, 10000 Zagreb</derivirana_varijabla>
  </DomainObject.Predmet.ProtustrankaFormatedWithAdressOIB>
  <DomainObject.Predmet.ProtustrankaWithAdress>
    <izvorni_sadrzaj>TIP TOURS - PUTNIČKA AGENCIJA d.o.o. za turizam i trgovinu u stečaju Nova Ves 69, 10000 Zagreb</izvorni_sadrzaj>
    <derivirana_varijabla naziv="DomainObject.Predmet.ProtustrankaWithAdress_1">TIP TOURS - PUTNIČKA AGENCIJA d.o.o. za turizam i trgovinu u stečaju Nova Ves 69, 10000 Zagreb</derivirana_varijabla>
  </DomainObject.Predmet.ProtustrankaWithAdress>
  <DomainObject.Predmet.ProtustrankaWithAdressOIB>
    <izvorni_sadrzaj>TIP TOURS - PUTNIČKA AGENCIJA d.o.o. za turizam i trgovinu u stečaju, OIB 83011422157, Nova Ves 69, 10000 Zagreb</izvorni_sadrzaj>
    <derivirana_varijabla naziv="DomainObject.Predmet.ProtustrankaWithAdressOIB_1">TIP TOURS - PUTNIČKA AGENCIJA d.o.o. za turizam i trgovinu u stečaju, OIB 83011422157, Nova Ves 69, 10000 Zagreb</derivirana_varijabla>
  </DomainObject.Predmet.ProtustrankaWithAdressOIB>
  <DomainObject.Predmet.ProtustrankaNazivFormated>
    <izvorni_sadrzaj>TIP TOURS - PUTNIČKA AGENCIJA d.o.o. za turizam i trgovinu u stečaju</izvorni_sadrzaj>
    <derivirana_varijabla naziv="DomainObject.Predmet.ProtustrankaNazivFormated_1">TIP TOURS - PUTNIČKA AGENCIJA d.o.o. za turizam i trgovinu u stečaju</derivirana_varijabla>
  </DomainObject.Predmet.ProtustrankaNazivFormated>
  <DomainObject.Predmet.ProtustrankaNazivFormatedOIB>
    <izvorni_sadrzaj>TIP TOURS - PUTNIČKA AGENCIJA d.o.o. za turizam i trgovinu u stečaju, OIB 83011422157</izvorni_sadrzaj>
    <derivirana_varijabla naziv="DomainObject.Predmet.ProtustrankaNazivFormatedOIB_1">TIP TOURS - PUTNIČKA AGENCIJA d.o.o. za turizam i trgovinu u stečaju,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d.o.o.; Filip Mijatović</izvorni_sadrzaj>
    <derivirana_varijabla naziv="DomainObject.Predmet.StrankaFormated_1">  TIP TOURS - PUTNIČKA AGENCIJA d.o.o.; Filip Mijatović</derivirana_varijabla>
  </DomainObject.Predmet.StrankaFormated>
  <DomainObject.Predmet.StrankaFormatedOIB>
    <izvorni_sadrzaj>  TIP TOURS - PUTNIČKA AGENCIJA d.o.o., OIB 83011422157; Filip Mijatović, OIB 95631363251</izvorni_sadrzaj>
    <derivirana_varijabla naziv="DomainObject.Predmet.StrankaFormatedOIB_1">  TIP TOURS - PUTNIČKA AGENCIJA d.o.o., OIB 83011422157; Filip Mijatović, OIB 95631363251</derivirana_varijabla>
  </DomainObject.Predmet.StrankaFormatedOIB>
  <DomainObject.Predmet.StrankaFormatedWithAdress>
    <izvorni_sadrzaj> TIP TOURS - PUTNIČKA AGENCIJA d.o.o., Nova Ves 69, 10000 Zagreb; Filip Mijatović, Ulica Frana Vrbanića 19, 10000 Zagreb</izvorni_sadrzaj>
    <derivirana_varijabla naziv="DomainObject.Predmet.StrankaFormatedWithAdress_1"> TIP TOURS - PUTNIČKA AGENCIJA d.o.o., Nova Ves 69, 10000 Zagreb; Filip Mijatović, Ulica Frana Vrbanića 19, 10000 Zagreb</derivirana_varijabla>
  </DomainObject.Predmet.StrankaFormatedWithAdress>
  <DomainObject.Predmet.StrankaFormatedWithAdressOIB>
    <izvorni_sadrzaj> TIP TOURS - PUTNIČKA AGENCIJA d.o.o., OIB 83011422157, Nova Ves 69, 10000 Zagreb; Filip Mijatović, OIB 95631363251, Ulica Frana Vrbanića 19, 10000 Zagreb</izvorni_sadrzaj>
    <derivirana_varijabla naziv="DomainObject.Predmet.StrankaFormatedWithAdressOIB_1"> TIP TOURS - PUTNIČKA AGENCIJA d.o.o., OIB 83011422157, Nova Ves 69, 10000 Zagreb; Filip Mijatović, OIB 95631363251, Ulica Frana Vrbanića 19, 10000 Zagreb</derivirana_varijabla>
  </DomainObject.Predmet.StrankaFormatedWithAdressOIB>
  <DomainObject.Predmet.StrankaWithAdress>
    <izvorni_sadrzaj>TIP TOURS - PUTNIČKA AGENCIJA d.o.o. Nova Ves 69,10000 Zagreb,Filip Mijatović Ulica Frana Vrbanića 19,10000 Zagreb</izvorni_sadrzaj>
    <derivirana_varijabla naziv="DomainObject.Predmet.StrankaWithAdress_1">TIP TOURS - PUTNIČKA AGENCIJA d.o.o. Nova Ves 69,10000 Zagreb,Filip Mijatović Ulica Frana Vrbanića 19,10000 Zagreb</derivirana_varijabla>
  </DomainObject.Predmet.StrankaWithAdress>
  <DomainObject.Predmet.StrankaWithAdressOIB>
    <izvorni_sadrzaj>TIP TOURS - PUTNIČKA AGENCIJA d.o.o., OIB 83011422157, Nova Ves 69,10000 Zagreb,Filip Mijatović, OIB 95631363251, Ulica Frana Vrbanića 19,10000 Zagreb</izvorni_sadrzaj>
    <derivirana_varijabla naziv="DomainObject.Predmet.StrankaWithAdressOIB_1">TIP TOURS - PUTNIČKA AGENCIJA d.o.o., OIB 83011422157, Nova Ves 69,10000 Zagreb,Filip Mijatović, OIB 95631363251, Ulica Frana Vrbanića 19,10000 Zagreb</derivirana_varijabla>
  </DomainObject.Predmet.StrankaWithAdressOIB>
  <DomainObject.Predmet.StrankaNazivFormated>
    <izvorni_sadrzaj>TIP TOURS - PUTNIČKA AGENCIJA d.o.o.,Filip Mijatović</izvorni_sadrzaj>
    <derivirana_varijabla naziv="DomainObject.Predmet.StrankaNazivFormated_1">TIP TOURS - PUTNIČKA AGENCIJA d.o.o.,Filip Mijatović</derivirana_varijabla>
  </DomainObject.Predmet.StrankaNazivFormated>
  <DomainObject.Predmet.StrankaNazivFormatedOIB>
    <izvorni_sadrzaj>TIP TOURS - PUTNIČKA AGENCIJA d.o.o., OIB 83011422157,Filip Mijatović, OIB 95631363251</izvorni_sadrzaj>
    <derivirana_varijabla naziv="DomainObject.Predmet.StrankaNazivFormatedOIB_1">TIP TOURS - PUTNIČKA AGENCIJA d.o.o., OIB 83011422157,Filip Mijatović, OIB 95631363251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TIP TOURS - PUTNIČKA AGENCIJA d.o.o.</item>
      <item>Filip Mijatović</item>
    </izvorni_sadrzaj>
    <derivirana_varijabla naziv="DomainObject.Predmet.StrankaListFormated_1">
      <item>TIP TOURS - PUTNIČKA AGENCIJA d.o.o.</item>
      <item>Filip Mijatović</item>
    </derivirana_varijabla>
  </DomainObject.Predmet.StrankaListFormated>
  <DomainObject.Predmet.StrankaListFormatedOIB>
    <izvorni_sadrzaj>
      <item>TIP TOURS - PUTNIČKA AGENCIJA d.o.o., OIB 83011422157</item>
      <item>Filip Mijatović, OIB 95631363251</item>
    </izvorni_sadrzaj>
    <derivirana_varijabla naziv="DomainObject.Predmet.StrankaListFormatedOIB_1">
      <item>TIP TOURS - PUTNIČKA AGENCIJA d.o.o., OIB 83011422157</item>
      <item>Filip Mijatović, OIB 95631363251</item>
    </derivirana_varijabla>
  </DomainObject.Predmet.StrankaListFormatedOIB>
  <DomainObject.Predmet.StrankaListFormatedWithAdress>
    <izvorni_sadrzaj>
      <item>TIP TOURS - PUTNIČKA AGENCIJA d.o.o., Nova Ves 69, 10000 Zagreb</item>
      <item>Filip Mijatović, Ulica Frana Vrbanića 19, 10000 Zagreb</item>
    </izvorni_sadrzaj>
    <derivirana_varijabla naziv="DomainObject.Predmet.StrankaListFormatedWithAdress_1">
      <item>TIP TOURS - PUTNIČKA AGENCIJA d.o.o., Nova Ves 69, 10000 Zagreb</item>
      <item>Filip Mijatović, Ulica Frana Vrbanića 19,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  <item>Filip Mijatović, OIB 95631363251, Ulica Frana Vrbanića 19, 10000 Zagreb</item>
    </izvorni_sadrzaj>
    <derivirana_varijabla naziv="DomainObject.Predmet.StrankaListFormatedWithAdressOIB_1">
      <item>TIP TOURS - PUTNIČKA AGENCIJA d.o.o., OIB 83011422157, Nova Ves 69, 10000 Zagreb</item>
      <item>Filip Mijatović, OIB 95631363251, Ulica Frana Vrbanića 19, 10000 Zagreb</item>
    </derivirana_varijabla>
  </DomainObject.Predmet.StrankaListFormatedWithAdressOIB>
  <DomainObject.Predmet.StrankaListNazivFormated>
    <izvorni_sadrzaj>
      <item>TIP TOURS - PUTNIČKA AGENCIJA d.o.o.</item>
      <item>Filip Mijatović</item>
    </izvorni_sadrzaj>
    <derivirana_varijabla naziv="DomainObject.Predmet.StrankaListNazivFormated_1">
      <item>TIP TOURS - PUTNIČKA AGENCIJA d.o.o.</item>
      <item>Filip Mijatović</item>
    </derivirana_varijabla>
  </DomainObject.Predmet.StrankaListNazivFormated>
  <DomainObject.Predmet.StrankaListNazivFormatedOIB>
    <izvorni_sadrzaj>
      <item>TIP TOURS - PUTNIČKA AGENCIJA d.o.o., OIB 83011422157</item>
      <item>Filip Mijatović, OIB 95631363251</item>
    </izvorni_sadrzaj>
    <derivirana_varijabla naziv="DomainObject.Predmet.StrankaListNazivFormatedOIB_1">
      <item>TIP TOURS - PUTNIČKA AGENCIJA d.o.o., OIB 83011422157</item>
      <item>Filip Mijatović, OIB 95631363251</item>
    </derivirana_varijabla>
  </DomainObject.Predmet.StrankaListNazivFormatedOIB>
  <DomainObject.Predmet.ProtuStrankaListFormated>
    <izvorni_sadrzaj>
      <item>TIP TOURS - PUTNIČKA AGENCIJA d.o.o. za turizam i trgovinu u stečaju</item>
    </izvorni_sadrzaj>
    <derivirana_varijabla naziv="DomainObject.Predmet.ProtuStrankaListFormated_1">
      <item>TIP TOURS - PUTNIČKA AGENCIJA d.o.o. za turizam i trgovinu u stečaju</item>
    </derivirana_varijabla>
  </DomainObject.Predmet.ProtuStrankaListFormated>
  <DomainObject.Predmet.ProtuStrankaListFormatedOIB>
    <izvorni_sadrzaj>
      <item>TIP TOURS - PUTNIČKA AGENCIJA d.o.o. za turizam i trgovinu u stečaju, OIB 83011422157</item>
    </izvorni_sadrzaj>
    <derivirana_varijabla naziv="DomainObject.Predmet.ProtuStrankaListFormatedOIB_1">
      <item>TIP TOURS - PUTNIČKA AGENCIJA d.o.o. za turizam i trgovinu u stečaju, OIB 83011422157</item>
    </derivirana_varijabla>
  </DomainObject.Predmet.ProtuStrankaListFormatedOIB>
  <DomainObject.Predmet.ProtuStrankaListFormatedWithAdress>
    <izvorni_sadrzaj>
      <item>TIP TOURS - PUTNIČKA AGENCIJA d.o.o. za turizam i trgovinu u stečaju, Nova Ves 69, 10000 Zagreb</item>
    </izvorni_sadrzaj>
    <derivirana_varijabla naziv="DomainObject.Predmet.ProtuStrankaListFormatedWithAdress_1">
      <item>TIP TOURS - PUTNIČKA AGENCIJA d.o.o. za turizam i trgovinu u stečaju, Nova Ves 69, 10000 Zagreb</item>
    </derivirana_varijabla>
  </DomainObject.Predmet.ProtuStrankaListFormatedWithAdress>
  <DomainObject.Predmet.ProtuStrankaListFormatedWithAdressOIB>
    <izvorni_sadrzaj>
      <item>TIP TOURS - PUTNIČKA AGENCIJA d.o.o. za turizam i trgovinu u stečaju, OIB 83011422157, Nova Ves 69, 10000 Zagreb</item>
    </izvorni_sadrzaj>
    <derivirana_varijabla naziv="DomainObject.Predmet.ProtuStrankaListFormatedWithAdressOIB_1">
      <item>TIP TOURS - PUTNIČKA AGENCIJA d.o.o. za turizam i trgovinu u stečaju, OIB 83011422157, Nova Ves 69, 10000 Zagreb</item>
    </derivirana_varijabla>
  </DomainObject.Predmet.ProtuStrankaListFormatedWithAdressOIB>
  <DomainObject.Predmet.ProtuStrankaListNazivFormated>
    <izvorni_sadrzaj>
      <item>TIP TOURS - PUTNIČKA AGENCIJA d.o.o. za turizam i trgovinu u stečaju</item>
    </izvorni_sadrzaj>
    <derivirana_varijabla naziv="DomainObject.Predmet.ProtuStrankaListNazivFormated_1">
      <item>TIP TOURS - PUTNIČKA AGENCIJA d.o.o. za turizam i trgovinu u stečaju</item>
    </derivirana_varijabla>
  </DomainObject.Predmet.ProtuStrankaListNazivFormated>
  <DomainObject.Predmet.ProtuStrankaListNazivFormatedOIB>
    <izvorni_sadrzaj>
      <item>TIP TOURS - PUTNIČKA AGENCIJA d.o.o. za turizam i trgovinu u stečaju, OIB 83011422157</item>
    </izvorni_sadrzaj>
    <derivirana_varijabla naziv="DomainObject.Predmet.ProtuStrankaListNazivFormatedOIB_1">
      <item>TIP TOURS - PUTNIČKA AGENCIJA d.o.o. za turizam i trgovinu u stečaju, OIB 83011422157</item>
    </derivirana_varijabla>
  </DomainObject.Predmet.ProtuStrankaListNazivFormatedOIB>
  <DomainObject.Predmet.OstaliListFormated>
    <izvorni_sadrzaj>
      <item>Sanja Ferenčak</item>
      <item>Nina Markovinović Belamarić</item>
      <item>Damir Galetović</item>
      <item>Za razlučnog vjerovnika NAVA BANKA d.d. u stečaju Zdravko Mitak - st. upravitelj</item>
    </izvorni_sadrzaj>
    <derivirana_varijabla naziv="DomainObject.Predmet.OstaliListFormated_1">
      <item>Sanja Ferenčak</item>
      <item>Nina Markovinović Belamarić</item>
      <item>Damir Galetović</item>
      <item>Za razlučnog vjerovnika NAVA BANKA d.d. u stečaju Zdravko Mitak - st. upravitelj</item>
    </derivirana_varijabla>
  </DomainObject.Predmet.OstaliListFormated>
  <DomainObject.Predmet.OstaliListFormatedOIB>
    <izvorni_sadrzaj>
      <item>Sanja Ferenčak, OIB 54018850303</item>
      <item>Nina Markovinović Belamarić, OIB 49920167790</item>
      <item>Damir Galetović</item>
      <item>Za razlučnog vjerovnika NAVA BANKA d.d. u stečaju Zdravko Mitak - st. upravitelj</item>
    </izvorni_sadrzaj>
    <derivirana_varijabla naziv="DomainObject.Predmet.OstaliListFormatedOIB_1">
      <item>Sanja Ferenčak, OIB 54018850303</item>
      <item>Nina Markovinović Belamarić, OIB 49920167790</item>
      <item>Damir Galetović</item>
      <item>Za razlučnog vjerovnika NAVA BANKA d.d. u stečaju Zdravko Mitak - st. upravitelj</item>
    </derivirana_varijabla>
  </DomainObject.Predmet.OstaliListFormatedOIB>
  <DomainObject.Predmet.OstaliListFormatedWithAdress>
    <izvorni_sadrzaj>
      <item>Sanja Ferenčak, 3. Bukovački Ogranak 4, 10000 Zagreb</item>
      <item>Nina Markovinović Belamarić, Kralja Držislava 10, 10000 Zagreb</item>
      <item>Damir Galetović, Palmotićeva 3, 10000 Zagreb</item>
      <item>Za razlučnog vjerovnika NAVA BANKA d.d. u stečaju Zdravko Mitak - st. upravitelj, Kneza Mislava 13, 10000 Zagreb</item>
    </izvorni_sadrzaj>
    <derivirana_varijabla naziv="DomainObject.Predmet.OstaliListFormatedWithAdress_1">
      <item>Sanja Ferenčak, 3. Bukovački Ogranak 4, 10000 Zagreb</item>
      <item>Nina Markovinović Belamarić, Kralja Držislava 10, 10000 Zagreb</item>
      <item>Damir Galetović, Palmotićeva 3, 10000 Zagreb</item>
      <item>Za razlučnog vjerovnika NAVA BANKA d.d. u stečaju Zdravko Mitak - st. upravitelj, Kneza Mislava 13, 10000 Zagreb</item>
    </derivirana_varijabla>
  </DomainObject.Predmet.OstaliListFormatedWithAdress>
  <DomainObject.Predmet.OstaliListFormatedWithAdressOIB>
    <izvorni_sadrzaj>
      <item>Sanja Ferenčak, OIB 54018850303, 3. Bukovački Ogranak 4, 10000 Zagreb</item>
      <item>Nina Markovinović Belamarić, OIB 49920167790, Kralja Držislava 10, 10000 Zagreb</item>
      <item>Damir Galetović, Palmotićeva 3, 10000 Zagreb</item>
      <item>Za razlučnog vjerovnika NAVA BANKA d.d. u stečaju Zdravko Mitak - st. upravitelj, Kneza Mislava 13, 10000 Zagreb</item>
    </izvorni_sadrzaj>
    <derivirana_varijabla naziv="DomainObject.Predmet.OstaliListFormatedWithAdressOIB_1">
      <item>Sanja Ferenčak, OIB 54018850303, 3. Bukovački Ogranak 4, 10000 Zagreb</item>
      <item>Nina Markovinović Belamarić, OIB 49920167790, Kralja Držislava 10, 10000 Zagreb</item>
      <item>Damir Galetović, Palmotićeva 3, 10000 Zagreb</item>
      <item>Za razlučnog vjerovnika NAVA BANKA d.d. u stečaju Zdravko Mitak - st. upravitelj, Kneza Mislava 13, 10000 Zagreb</item>
    </derivirana_varijabla>
  </DomainObject.Predmet.OstaliListFormatedWithAdressOIB>
  <DomainObject.Predmet.OstaliListNazivFormated>
    <izvorni_sadrzaj>
      <item>Sanja Ferenčak</item>
      <item>Nina Markovinović Belamarić</item>
      <item>Damir Galetović</item>
      <item>Za razlučnog vjerovnika NAVA BANKA d.d. u stečaju Zdravko Mitak - st. upravitelj</item>
    </izvorni_sadrzaj>
    <derivirana_varijabla naziv="DomainObject.Predmet.OstaliListNazivFormated_1">
      <item>Sanja Ferenčak</item>
      <item>Nina Markovinović Belamarić</item>
      <item>Damir Galetović</item>
      <item>Za razlučnog vjerovnika NAVA BANKA d.d. u stečaju Zdravko Mitak - st. upravitelj</item>
    </derivirana_varijabla>
  </DomainObject.Predmet.OstaliListNazivFormated>
  <DomainObject.Predmet.OstaliListNazivFormatedOIB>
    <izvorni_sadrzaj>
      <item>Sanja Ferenčak, OIB 54018850303</item>
      <item>Nina Markovinović Belamarić, OIB 49920167790</item>
      <item>Damir Galetović</item>
      <item>Za razlučnog vjerovnika NAVA BANKA d.d. u stečaju Zdravko Mitak - st. upravitelj</item>
    </izvorni_sadrzaj>
    <derivirana_varijabla naziv="DomainObject.Predmet.OstaliListNazivFormatedOIB_1">
      <item>Sanja Ferenčak, OIB 54018850303</item>
      <item>Nina Markovinović Belamarić, OIB 49920167790</item>
      <item>Damir Galetović</item>
      <item>Za razlučnog vjerovnika NAVA BANKA d.d. u stečaju Zdravko Mitak -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St-234/2015-45</izvorni_sadrzaj>
    <derivirana_varijabla naziv="DomainObject.PoslovniBrojDokumenta_1">St-234/2015-45</derivirana_varijabla>
  </DomainObject.PoslovniBrojDokumenta>
  <DomainObject.Predmet.StrankaIDrugi>
    <izvorni_sadrzaj>TIP TOURS - PUTNIČKA AGENCIJA d.o.o. i dr.</izvorni_sadrzaj>
    <derivirana_varijabla naziv="DomainObject.Predmet.StrankaIDrugi_1">TIP TOURS - PUTNIČKA AGENCIJA d.o.o. i dr.</derivirana_varijabla>
  </DomainObject.Predmet.StrankaIDrugi>
  <DomainObject.Predmet.ProtustrankaIDrugi>
    <izvorni_sadrzaj>TIP TOURS - PUTNIČKA AGENCIJA d.o.o. za turizam i trgovinu u stečaju</izvorni_sadrzaj>
    <derivirana_varijabla naziv="DomainObject.Predmet.ProtustrankaIDrugi_1">TIP TOURS - PUTNIČKA AGENCIJA d.o.o. za turizam i trgovinu u stečaju</derivirana_varijabla>
  </DomainObject.Predmet.ProtustrankaIDrugi>
  <DomainObject.Predmet.StrankaIDrugiAdressOIB>
    <izvorni_sadrzaj>TIP TOURS - PUTNIČKA AGENCIJA d.o.o., OIB 83011422157, Nova Ves 69, 10000 Zagreb i dr.</izvorni_sadrzaj>
    <derivirana_varijabla naziv="DomainObject.Predmet.StrankaIDrugiAdressOIB_1">TIP TOURS - PUTNIČKA AGENCIJA d.o.o., OIB 83011422157, Nova Ves 69, 10000 Zagreb i dr.</derivirana_varijabla>
  </DomainObject.Predmet.StrankaIDrugiAdressOIB>
  <DomainObject.Predmet.ProtustrankaIDrugiAdressOIB>
    <izvorni_sadrzaj>TIP TOURS - PUTNIČKA AGENCIJA d.o.o. za turizam i trgovinu u stečaju, OIB 83011422157, Nova Ves 69, 10000 Zagreb</izvorni_sadrzaj>
    <derivirana_varijabla naziv="DomainObject.Predmet.ProtustrankaIDrugiAdressOIB_1">TIP TOURS - PUTNIČKA AGENCIJA d.o.o. za turizam i trgovinu u stečaju,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 za turizam i trgovinu u stečaju</item>
      <item>Filip Mijatović</item>
      <item>Sanja Ferenčak</item>
      <item>Nina Markovinović Belamarić</item>
      <item>Damir Galetović</item>
      <item>Za razlučnog vjerovnika NAVA BANKA d.d. u stečaju Zdravko Mitak - st. upravitelj</item>
    </izvorni_sadrzaj>
    <derivirana_varijabla naziv="DomainObject.Predmet.SudioniciListNaziv_1">
      <item>TIP TOURS - PUTNIČKA AGENCIJA d.o.o.</item>
      <item>TIP TOURS - PUTNIČKA AGENCIJA d.o.o. za turizam i trgovinu u stečaju</item>
      <item>Filip Mijatović</item>
      <item>Sanja Ferenčak</item>
      <item>Nina Markovinović Belamarić</item>
      <item>Damir Galetović</item>
      <item>Za razlučnog vjerovnika NAVA BANKA d.d. u stečaju Zdravko Mitak - st. upravitelj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 za turizam i trgovinu u stečaju, OIB 83011422157, Nova Ves 69,10000 Zagreb</item>
      <item>Filip Mijatović, OIB 95631363251, Ulica Frana Vrbanića 19,10000 Zagreb</item>
      <item>Sanja Ferenčak, OIB 54018850303, 3. Bukovački Ogranak 4,10000 Zagreb</item>
      <item>Nina Markovinović Belamarić, OIB 49920167790, Kralja Držislava 10,10000 Zagreb</item>
      <item>Damir Galetović, Palmotićeva 3,10000 Zagreb</item>
      <item>Za razlučnog vjerovnika NAVA BANKA d.d. u stečaju Zdravko Mitak - st. upravitelj, Kneza Mislava 13,10000 Zagreb</item>
    </izvorni_sadrzaj>
    <derivirana_varijabla naziv="DomainObject.Predmet.SudioniciListAdressOIB_1">
      <item>TIP TOURS - PUTNIČKA AGENCIJA d.o.o., OIB 83011422157, Nova Ves 69,10000 Zagreb</item>
      <item>TIP TOURS - PUTNIČKA AGENCIJA d.o.o. za turizam i trgovinu u stečaju, OIB 83011422157, Nova Ves 69,10000 Zagreb</item>
      <item>Filip Mijatović, OIB 95631363251, Ulica Frana Vrbanića 19,10000 Zagreb</item>
      <item>Sanja Ferenčak, OIB 54018850303, 3. Bukovački Ogranak 4,10000 Zagreb</item>
      <item>Nina Markovinović Belamarić, OIB 49920167790, Kralja Držislava 10,10000 Zagreb</item>
      <item>Damir Galetović, Palmotićeva 3,10000 Zagreb</item>
      <item>Za razlučnog vjerovnika NAVA BANKA d.d. u stečaju Zdravko Mitak - st. upravitelj, Kneza Mislava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95631363251</item>
      <item>, OIB 54018850303</item>
      <item>, OIB 49920167790</item>
      <item>, OIB null</item>
      <item>, OIB null</item>
    </izvorni_sadrzaj>
    <derivirana_varijabla naziv="DomainObject.Predmet.SudioniciListNazivOIB_1">
      <item>, OIB 83011422157</item>
      <item>, OIB 83011422157</item>
      <item>, OIB 95631363251</item>
      <item>, OIB 54018850303</item>
      <item>, OIB 49920167790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237</properties:Words>
  <properties:Characters>1201</properties:Characters>
  <properties:Lines>39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2016-12-12T13:22:00Z</dcterms:created>
  <dc:creator>KDS - 8</dc:creator>
  <cp:lastModifiedBy>Monika Grbac</cp:lastModifiedBy>
  <cp:lastPrinted>2016-12-13T06:38:00Z</cp:lastPrinted>
  <dcterms:modified xmlns:xsi="http://www.w3.org/2001/XMLSchema-instance" xsi:type="dcterms:W3CDTF">2016-12-13T06:38:00Z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St-234/2015-45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